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cb56" w14:paraId="89ecb56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A7781E">
        <w:t>75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DF6163" w:rsidRPr="00E4460C">
        <w:t xml:space="preserve">RIBARSKA SLOGA, ribarska zadruga, </w:t>
      </w:r>
      <w:r w:rsidR="00DF6163">
        <w:t>Kali</w:t>
      </w:r>
      <w:r w:rsidR="00260659">
        <w:t>, Put Batalaže 27</w:t>
      </w:r>
      <w:r w:rsidR="00DF6163" w:rsidRPr="00E4460C">
        <w:t xml:space="preserve">, OIB: </w:t>
      </w:r>
      <w:r w:rsidR="00DF6163">
        <w:t>49350556601</w:t>
      </w:r>
      <w:r>
        <w:t xml:space="preserve">, zastupanom po </w:t>
      </w:r>
      <w:r w:rsidR="00226979">
        <w:t>članu uprave</w:t>
      </w:r>
      <w:r>
        <w:t xml:space="preserve"> </w:t>
      </w:r>
      <w:r w:rsidR="00DF6163">
        <w:t>Radoslavu Kolegi iz Kali</w:t>
      </w:r>
      <w:r>
        <w:t xml:space="preserve">,  </w:t>
      </w:r>
      <w:r w:rsidR="00260659">
        <w:t>21</w:t>
      </w:r>
      <w:r w:rsidR="00984003">
        <w:t xml:space="preserve">. </w:t>
      </w:r>
      <w:r w:rsidR="00BC0FE1">
        <w:t xml:space="preserve"> </w:t>
      </w:r>
      <w:r w:rsidR="007D5097">
        <w:t>ožujka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7D5097">
        <w:rPr>
          <w:b/>
        </w:rPr>
        <w:t>19</w:t>
      </w:r>
      <w:r w:rsidR="00372EF1">
        <w:rPr>
          <w:b/>
        </w:rPr>
        <w:t xml:space="preserve">. </w:t>
      </w:r>
      <w:r w:rsidR="007D5097">
        <w:rPr>
          <w:b/>
        </w:rPr>
        <w:t>travnja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4777A9">
        <w:rPr>
          <w:b/>
        </w:rPr>
        <w:t>10</w:t>
      </w:r>
      <w:r w:rsidR="00DF0E12">
        <w:rPr>
          <w:b/>
        </w:rPr>
        <w:t>,</w:t>
      </w:r>
      <w:r w:rsidR="00260659">
        <w:rPr>
          <w:b/>
        </w:rPr>
        <w:t>15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DF6163">
        <w:t>Radoslav Kolega iz Kali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DF6163">
        <w:t>Radoslav Kolega iz Kali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DF6163" w:rsidRPr="00E4460C">
        <w:t xml:space="preserve">RIBARSKA SLOGA, ribarska zadruga, </w:t>
      </w:r>
      <w:r w:rsidR="00DF6163">
        <w:t>Kali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E92C42">
        <w:t>23</w:t>
      </w:r>
      <w:r>
        <w:t xml:space="preserve">. </w:t>
      </w:r>
      <w:r w:rsidR="00285B2C">
        <w:t>veljače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DF6163">
        <w:t>118</w:t>
      </w:r>
      <w:r>
        <w:t>.</w:t>
      </w:r>
      <w:r w:rsidR="00DF6163">
        <w:t>511</w:t>
      </w:r>
      <w:r>
        <w:t>,</w:t>
      </w:r>
      <w:r w:rsidR="00DF6163">
        <w:t>43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DF6163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lastRenderedPageBreak/>
        <w:t xml:space="preserve">U Zadru </w:t>
      </w:r>
      <w:r w:rsidR="00260659">
        <w:t>21</w:t>
      </w:r>
      <w:r w:rsidR="00984003">
        <w:t xml:space="preserve">. </w:t>
      </w:r>
      <w:r w:rsidR="007D5097">
        <w:t>ožujka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7D5097" w:rsidP="00881E84" w:rsidR="00A576FE">
      <w:r>
        <w:tab/>
      </w:r>
      <w:r>
        <w:tab/>
      </w:r>
      <w:r>
        <w:tab/>
      </w:r>
      <w:r>
        <w:tab/>
      </w:r>
      <w:r w:rsidR="00E92C42">
        <w:tab/>
      </w:r>
      <w:r w:rsidR="00E92C42">
        <w:tab/>
      </w:r>
      <w:r w:rsidR="00E92C42">
        <w:tab/>
      </w:r>
      <w:r w:rsidR="00E92C42">
        <w:tab/>
      </w:r>
      <w:r w:rsidR="00E92C42">
        <w:tab/>
      </w:r>
      <w:r w:rsidR="00E92C42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>
        <w:tab/>
      </w:r>
      <w:r w:rsidR="00E92C42">
        <w:tab/>
      </w:r>
      <w:r w:rsidR="00E92C42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DF6163" w:rsidRPr="00E4460C">
        <w:t>Radoslav</w:t>
      </w:r>
      <w:r w:rsidR="00DF6163">
        <w:t>u Kolegi</w:t>
      </w:r>
      <w:r w:rsidR="00DF6163" w:rsidRPr="00E4460C">
        <w:t xml:space="preserve"> iz Kali, </w:t>
      </w:r>
      <w:r w:rsidR="00DF6163">
        <w:t>Šetalište Brgačelj 48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9097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7781E">
      <w:t>75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0659"/>
    <w:rsid w:val="002611AD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0971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7781E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0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0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SLOGA, ribarska zadruga</izvorni_sadrzaj>
    <derivirana_varijabla naziv="DomainObject.Predmet.ProtustrankaFormated_1">  RIBARSKA SLOGA, ribarska zadruga</derivirana_varijabla>
  </DomainObject.Predmet.ProtustrankaFormated>
  <DomainObject.Predmet.ProtustrankaFormatedOIB>
    <izvorni_sadrzaj>  RIBARSKA SLOGA, ribarska zadruga, OIB 49350556601</izvorni_sadrzaj>
    <derivirana_varijabla naziv="DomainObject.Predmet.ProtustrankaFormatedOIB_1">  RIBARSKA SLOGA, ribarska zadruga, OIB 49350556601</derivirana_varijabla>
  </DomainObject.Predmet.ProtustrankaFormatedOIB>
  <DomainObject.Predmet.ProtustrankaFormatedWithAdress>
    <izvorni_sadrzaj> RIBARSKA SLOGA, ribarska zadruga, Put Batalaže 27, 23273 Kali</izvorni_sadrzaj>
    <derivirana_varijabla naziv="DomainObject.Predmet.ProtustrankaFormatedWithAdress_1"> RIBARSKA SLOGA, ribarska zadruga, Put Batalaže 27, 23273 Kali</derivirana_varijabla>
  </DomainObject.Predmet.ProtustrankaFormatedWithAdress>
  <DomainObject.Predmet.ProtustrankaFormatedWithAdressOIB>
    <izvorni_sadrzaj> RIBARSKA SLOGA, ribarska zadruga, OIB 49350556601, Put Batalaže 27, 23273 Kali</izvorni_sadrzaj>
    <derivirana_varijabla naziv="DomainObject.Predmet.ProtustrankaFormatedWithAdressOIB_1"> RIBARSKA SLOGA, ribarska zadruga, OIB 49350556601, Put Batalaže 27, 23273 Kali</derivirana_varijabla>
  </DomainObject.Predmet.ProtustrankaFormatedWithAdressOIB>
  <DomainObject.Predmet.ProtustrankaWithAdress>
    <izvorni_sadrzaj>RIBARSKA SLOGA, ribarska zadruga Put Batalaže 27, 23273 Kali</izvorni_sadrzaj>
    <derivirana_varijabla naziv="DomainObject.Predmet.ProtustrankaWithAdress_1">RIBARSKA SLOGA, ribarska zadruga Put Batalaže 27, 23273 Kali</derivirana_varijabla>
  </DomainObject.Predmet.ProtustrankaWithAdress>
  <DomainObject.Predmet.ProtustrankaWithAdressOIB>
    <izvorni_sadrzaj>RIBARSKA SLOGA, ribarska zadruga, OIB 49350556601, Put Batalaže 27, 23273 Kali</izvorni_sadrzaj>
    <derivirana_varijabla naziv="DomainObject.Predmet.ProtustrankaWithAdressOIB_1">RIBARSKA SLOGA, ribarska zadruga, OIB 49350556601, Put Batalaže 27, 23273 Kali</derivirana_varijabla>
  </DomainObject.Predmet.ProtustrankaWithAdressOIB>
  <DomainObject.Predmet.ProtustrankaNazivFormated>
    <izvorni_sadrzaj>RIBARSKA SLOGA, ribarska zadruga</izvorni_sadrzaj>
    <derivirana_varijabla naziv="DomainObject.Predmet.ProtustrankaNazivFormated_1">RIBARSKA SLOGA, ribarska zadruga</derivirana_varijabla>
  </DomainObject.Predmet.ProtustrankaNazivFormated>
  <DomainObject.Predmet.ProtustrankaNazivFormatedOIB>
    <izvorni_sadrzaj>RIBARSKA SLOGA, ribarska zadruga, OIB 49350556601</izvorni_sadrzaj>
    <derivirana_varijabla naziv="DomainObject.Predmet.ProtustrankaNazivFormatedOIB_1">RIBARSKA SLOGA, ribarska zadruga, OIB 49350556601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118511.43</izvorni_sadrzaj>
    <derivirana_varijabla naziv="DomainObject.Predmet.TrenutnaVrijednost_1">118511.43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RIBARSKA SLOGA, ribarska zadruga</item>
    </izvorni_sadrzaj>
    <derivirana_varijabla naziv="DomainObject.Predmet.ProtuStrankaListFormated_1">
      <item>RIBARSKA SLOGA, ribarska zadruga</item>
    </derivirana_varijabla>
  </DomainObject.Predmet.ProtuStrankaListFormated>
  <DomainObject.Predmet.ProtuStrankaListFormatedOIB>
    <izvorni_sadrzaj>
      <item>RIBARSKA SLOGA, ribarska zadruga, OIB 49350556601</item>
    </izvorni_sadrzaj>
    <derivirana_varijabla naziv="DomainObject.Predmet.ProtuStrankaListFormatedOIB_1">
      <item>RIBARSKA SLOGA, ribarska zadruga, OIB 49350556601</item>
    </derivirana_varijabla>
  </DomainObject.Predmet.ProtuStrankaListFormatedOIB>
  <DomainObject.Predmet.ProtuStrankaListFormatedWithAdress>
    <izvorni_sadrzaj>
      <item>RIBARSKA SLOGA, ribarska zadruga, Put Batalaže 27, 23273 Kali</item>
    </izvorni_sadrzaj>
    <derivirana_varijabla naziv="DomainObject.Predmet.ProtuStrankaListFormatedWithAdress_1">
      <item>RIBARSKA SLOGA, ribarska zadruga, Put Batalaže 27, 23273 Kali</item>
    </derivirana_varijabla>
  </DomainObject.Predmet.ProtuStrankaListFormatedWithAdress>
  <DomainObject.Predmet.ProtuStrankaListFormatedWithAdressOIB>
    <izvorni_sadrzaj>
      <item>RIBARSKA SLOGA, ribarska zadruga, OIB 49350556601, Put Batalaže 27, 23273 Kali</item>
    </izvorni_sadrzaj>
    <derivirana_varijabla naziv="DomainObject.Predmet.ProtuStrankaListFormatedWithAdressOIB_1">
      <item>RIBARSKA SLOGA, ribarska zadruga, OIB 49350556601, Put Batalaže 27, 23273 Kali</item>
    </derivirana_varijabla>
  </DomainObject.Predmet.ProtuStrankaListFormatedWithAdressOIB>
  <DomainObject.Predmet.ProtuStrankaListNazivFormated>
    <izvorni_sadrzaj>
      <item>RIBARSKA SLOGA, ribarska zadruga</item>
    </izvorni_sadrzaj>
    <derivirana_varijabla naziv="DomainObject.Predmet.ProtuStrankaListNazivFormated_1">
      <item>RIBARSKA SLOGA, ribarska zadruga</item>
    </derivirana_varijabla>
  </DomainObject.Predmet.ProtuStrankaListNazivFormated>
  <DomainObject.Predmet.ProtuStrankaListNazivFormatedOIB>
    <izvorni_sadrzaj>
      <item>RIBARSKA SLOGA, ribarska zadruga, OIB 49350556601</item>
    </izvorni_sadrzaj>
    <derivirana_varijabla naziv="DomainObject.Predmet.ProtuStrankaListNazivFormatedOIB_1">
      <item>RIBARSKA SLOGA, ribarska zadruga, OIB 49350556601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RIBARSKA SLOGA, ribarska zadruga</izvorni_sadrzaj>
    <derivirana_varijabla naziv="DomainObject.Predmet.ProtustrankaIDrugi_1">RIBARSKA SLOGA, ribarska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RIBARSKA SLOGA, ribarska zadruga, OIB 49350556601, Put Batalaže 27, 23273 Kali</izvorni_sadrzaj>
    <derivirana_varijabla naziv="DomainObject.Predmet.ProtustrankaIDrugiAdressOIB_1">RIBARSKA SLOGA, ribarska zadruga, OIB 49350556601, Put Batalaže 27,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RIBARSKA SLOGA, ribarska zadruga</item>
    </izvorni_sadrzaj>
    <derivirana_varijabla naziv="DomainObject.Predmet.SudioniciListNaziv_1">
      <item>FINA</item>
      <item>RIBARSKA SLOGA, ribarska zadruga</item>
    </derivirana_varijabla>
  </DomainObject.Predmet.SudioniciListNaziv>
  <DomainObject.Predmet.SudioniciListAdressOIB>
    <izvorni_sadrzaj>
      <item>FINA, OIB 85821130368</item>
      <item>RIBARSKA SLOGA, ribarska zadruga, OIB 49350556601, Put Batalaže 27,23273 Kali</item>
    </izvorni_sadrzaj>
    <derivirana_varijabla naziv="DomainObject.Predmet.SudioniciListAdressOIB_1">
      <item>FINA, OIB 85821130368</item>
      <item>RIBARSKA SLOGA, ribarska zadruga, OIB 49350556601, Put Batalaže 27,23273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49350556601</item>
    </izvorni_sadrzaj>
    <derivirana_varijabla naziv="DomainObject.Predmet.SudioniciListNazivOIB_1">
      <item>, OIB 85821130368</item>
      <item>, OIB 49350556601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C5842-EDAB-4706-936E-7F72EBA60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2311</properties:Characters>
  <properties:Lines>72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2018-03-21T07:11:00Z</dcterms:created>
  <dc:creator>Administrator</dc:creator>
  <cp:lastModifiedBy>Ante Rubelj</cp:lastModifiedBy>
  <cp:lastPrinted>2017-12-15T08:28:00Z</cp:lastPrinted>
  <dcterms:modified xmlns:xsi="http://www.w3.org/2001/XMLSchema-instance" xsi:type="dcterms:W3CDTF">2018-03-21T12:18:00Z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(1St-75-18-4 -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