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7eae" w14:paraId="cdb7eae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4A7681">
        <w:rPr>
          <w:b/>
        </w:rPr>
        <w:t>1134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4A7681">
        <w:rPr>
          <w:lang w:val="hr-HR"/>
        </w:rPr>
        <w:t xml:space="preserve">  </w:t>
      </w:r>
      <w:r w:rsidR="004A7681" w:rsidRPr="004A7681">
        <w:rPr>
          <w:lang w:val="hr-HR"/>
        </w:rPr>
        <w:t>CROATIA WINE COMPANY, društvo s ograničenom odgovornošću za trgovinu, građevinarstvo i ugostitlejstvo</w:t>
      </w:r>
      <w:r w:rsidR="0095582F">
        <w:rPr>
          <w:lang w:val="hr-HR"/>
        </w:rPr>
        <w:t>,</w:t>
      </w:r>
      <w:r w:rsidR="004A7681">
        <w:rPr>
          <w:lang w:val="hr-HR"/>
        </w:rPr>
        <w:t xml:space="preserve"> OIB:</w:t>
      </w:r>
      <w:r w:rsidR="004A7681" w:rsidRPr="004A7681">
        <w:t xml:space="preserve"> </w:t>
      </w:r>
      <w:r w:rsidR="004A7681" w:rsidRPr="004A7681">
        <w:rPr>
          <w:lang w:val="hr-HR"/>
        </w:rPr>
        <w:t>37173356425</w:t>
      </w:r>
      <w:r w:rsidR="004A7681">
        <w:rPr>
          <w:lang w:val="hr-HR"/>
        </w:rPr>
        <w:t>,Glavice Gornje bb., 21230 Sinj,</w:t>
      </w:r>
      <w:r w:rsidR="00CA18B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582F" w:rsidP="00E83C4F" w:rsidR="0095582F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4A7681" w:rsidRPr="004A7681">
        <w:rPr>
          <w:lang w:val="hr-HR"/>
        </w:rPr>
        <w:t>CROATIA WINE COMPANY, društvo s ograničenom odgovornošću za trgovinu, građevinarstvo i ugostite</w:t>
      </w:r>
      <w:r w:rsidR="004A7681">
        <w:rPr>
          <w:lang w:val="hr-HR"/>
        </w:rPr>
        <w:t>l</w:t>
      </w:r>
      <w:r w:rsidR="004A7681" w:rsidRPr="004A7681">
        <w:rPr>
          <w:lang w:val="hr-HR"/>
        </w:rPr>
        <w:t>jstvo</w:t>
      </w:r>
      <w:r w:rsidR="004A7681">
        <w:rPr>
          <w:lang w:val="hr-HR"/>
        </w:rPr>
        <w:t>, OIB:</w:t>
      </w:r>
      <w:r w:rsidR="004A7681" w:rsidRPr="004A7681">
        <w:t xml:space="preserve"> </w:t>
      </w:r>
      <w:r w:rsidR="004A7681" w:rsidRPr="004A7681">
        <w:rPr>
          <w:lang w:val="hr-HR"/>
        </w:rPr>
        <w:t>37173356425</w:t>
      </w:r>
      <w:r w:rsidR="004A7681">
        <w:rPr>
          <w:lang w:val="hr-HR"/>
        </w:rPr>
        <w:t>,Glavice Gornje bb., 21230 Sinj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4A7681">
        <w:rPr>
          <w:rFonts w:eastAsia="Calibri"/>
        </w:rPr>
        <w:t>2100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4A7681">
        <w:rPr>
          <w:rFonts w:eastAsia="Calibri"/>
        </w:rPr>
        <w:t>12.586,26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F20F8"/>
    <w:rsid w:val="007B1AA3"/>
    <w:rsid w:val="007B20E3"/>
    <w:rsid w:val="007C6744"/>
    <w:rsid w:val="00801FF9"/>
    <w:rsid w:val="00813DE8"/>
    <w:rsid w:val="00874375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St-1134/2015-5</izvorni_sadrzaj>
    <derivirana_varijabla naziv="DomainObject.Oznaka_1">St-1134/2015-5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WINE COMPANY, društvo s ograničenom odgovornošću za trgovinu, građevinarstvo i ugostitlejstvo</izvorni_sadrzaj>
    <derivirana_varijabla naziv="DomainObject.Predmet.ProtustrankaFormated_1">  CROATIA WINE COMPANY, društvo s ograničenom odgovornošću za trgovinu, građevinarstvo i ugostitlejstvo</derivirana_varijabla>
  </DomainObject.Predmet.ProtustrankaFormated>
  <DomainObject.Predmet.ProtustrankaFormatedOIB>
    <izvorni_sadrzaj>  CROATIA WINE COMPANY, društvo s ograničenom odgovornošću za trgovinu, građevinarstvo i ugostitlejstvo, OIB 37173356425</izvorni_sadrzaj>
    <derivirana_varijabla naziv="DomainObject.Predmet.ProtustrankaFormatedOIB_1">  CROATIA WINE COMPANY, društvo s ograničenom odgovornošću za trgovinu, građevinarstvo i ugostitlejstvo, OIB 37173356425</derivirana_varijabla>
  </DomainObject.Predmet.ProtustrankaFormatedOIB>
  <DomainObject.Predmet.ProtustrankaFormatedWithAdress>
    <izvorni_sadrzaj> CROATIA WINE COMPANY, društvo s ograničenom odgovornošću za trgovinu, građevinarstvo i ugostitlejstvo, Glavice Gornje/bb, 21230 Sinj</izvorni_sadrzaj>
    <derivirana_varijabla naziv="DomainObject.Predmet.ProtustrankaFormatedWithAdress_1"> CROATIA WINE COMPANY, društvo s ograničenom odgovornošću za trgovinu, građevinarstvo i ugostitlejstvo, Glavice Gornje/bb, 21230 Sinj</derivirana_varijabla>
  </DomainObject.Predmet.ProtustrankaFormatedWithAdress>
  <DomainObject.Predmet.ProtustrankaFormatedWithAdressOIB>
    <izvorni_sadrzaj> CROATIA WINE COMPANY, društvo s ograničenom odgovornošću za trgovinu, građevinarstvo i ugostitlejstvo, OIB 37173356425, Glavice Gornje/bb, 21230 Sinj</izvorni_sadrzaj>
    <derivirana_varijabla naziv="DomainObject.Predmet.ProtustrankaFormatedWithAdressOIB_1"> CROATIA WINE COMPANY, društvo s ograničenom odgovornošću za trgovinu, građevinarstvo i ugostitlejstvo, OIB 37173356425, Glavice Gornje/bb, 21230 Sinj</derivirana_varijabla>
  </DomainObject.Predmet.ProtustrankaFormatedWithAdressOIB>
  <DomainObject.Predmet.ProtustrankaWithAdress>
    <izvorni_sadrzaj>CROATIA WINE COMPANY, društvo s ograničenom odgovornošću za trgovinu, građevinarstvo i ugostitlejstvo Glavice Gornje/bb, 21230 Sinj</izvorni_sadrzaj>
    <derivirana_varijabla naziv="DomainObject.Predmet.ProtustrankaWithAdress_1">CROATIA WINE COMPANY, društvo s ograničenom odgovornošću za trgovinu, građevinarstvo i ugostitlejstvo Glavice Gornje/bb, 21230 Sinj</derivirana_varijabla>
  </DomainObject.Predmet.ProtustrankaWithAdress>
  <DomainObject.Predmet.ProtustrankaWithAdressOIB>
    <izvorni_sadrzaj>CROATIA WINE COMPANY, društvo s ograničenom odgovornošću za trgovinu, građevinarstvo i ugostitlejstvo, OIB 37173356425, Glavice Gornje/bb, 21230 Sinj</izvorni_sadrzaj>
    <derivirana_varijabla naziv="DomainObject.Predmet.ProtustrankaWithAdressOIB_1">CROATIA WINE COMPANY, društvo s ograničenom odgovornošću za trgovinu, građevinarstvo i ugostitlejstvo, OIB 37173356425, Glavice Gornje/bb, 21230 Sinj</derivirana_varijabla>
  </DomainObject.Predmet.ProtustrankaWithAdressOIB>
  <DomainObject.Predmet.ProtustrankaNazivFormated>
    <izvorni_sadrzaj>CROATIA WINE COMPANY, društvo s ograničenom odgovornošću za trgovinu, građevinarstvo i ugostitlejstvo</izvorni_sadrzaj>
    <derivirana_varijabla naziv="DomainObject.Predmet.ProtustrankaNazivFormated_1">CROATIA WINE COMPANY, društvo s ograničenom odgovornošću za trgovinu, građevinarstvo i ugostitlejstvo</derivirana_varijabla>
  </DomainObject.Predmet.ProtustrankaNazivFormated>
  <DomainObject.Predmet.ProtustrankaNazivFormatedOIB>
    <izvorni_sadrzaj>CROATIA WINE COMPANY, društvo s ograničenom odgovornošću za trgovinu, građevinarstvo i ugostitlejstvo, OIB 37173356425</izvorni_sadrzaj>
    <derivirana_varijabla naziv="DomainObject.Predmet.ProtustrankaNazivFormatedOIB_1">CROATIA WINE COMPANY, društvo s ograničenom odgovornošću za trgovinu, građevinarstvo i ugostitlejstvo, OIB 37173356425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12586.26</izvorni_sadrzaj>
    <derivirana_varijabla naziv="DomainObject.Predmet.TrenutnaVrijednost_1">12586.26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CROATIA WINE COMPANY, društvo s ograničenom odgovornošću za trgovinu, građevinarstvo i ugostitlejstvo</item>
    </izvorni_sadrzaj>
    <derivirana_varijabla naziv="DomainObject.Predmet.ProtuStrankaListFormated_1">
      <item>CROATIA WINE COMPANY, društvo s ograničenom odgovornošću za trgovinu, građevinarstvo i ugostitlejstvo</item>
    </derivirana_varijabla>
  </DomainObject.Predmet.ProtuStrankaListFormated>
  <DomainObject.Predmet.ProtuStrankaListFormatedOIB>
    <izvorni_sadrzaj>
      <item>CROATIA WINE COMPANY, društvo s ograničenom odgovornošću za trgovinu, građevinarstvo i ugostitlejstvo, OIB 37173356425</item>
    </izvorni_sadrzaj>
    <derivirana_varijabla naziv="DomainObject.Predmet.ProtuStrankaListFormatedOIB_1">
      <item>CROATIA WINE COMPANY, društvo s ograničenom odgovornošću za trgovinu, građevinarstvo i ugostitlejstvo, OIB 37173356425</item>
    </derivirana_varijabla>
  </DomainObject.Predmet.ProtuStrankaListFormatedOIB>
  <DomainObject.Predmet.ProtuStrankaListFormatedWithAdress>
    <izvorni_sadrzaj>
      <item>CROATIA WINE COMPANY, društvo s ograničenom odgovornošću za trgovinu, građevinarstvo i ugostitlejstvo, Glavice Gornje/bb, 21230 Sinj</item>
    </izvorni_sadrzaj>
    <derivirana_varijabla naziv="DomainObject.Predmet.ProtuStrankaListFormatedWithAdress_1">
      <item>CROATIA WINE COMPANY, društvo s ograničenom odgovornošću za trgovinu, građevinarstvo i ugostitlejstvo, Glavice Gornje/bb, 21230 Sinj</item>
    </derivirana_varijabla>
  </DomainObject.Predmet.ProtuStrankaListFormatedWithAdress>
  <DomainObject.Predmet.ProtuStrankaListFormatedWithAdressOIB>
    <izvorni_sadrzaj>
      <item>CROATIA WINE COMPANY, društvo s ograničenom odgovornošću za trgovinu, građevinarstvo i ugostitlejstvo, OIB 37173356425, Glavice Gornje/bb, 21230 Sinj</item>
    </izvorni_sadrzaj>
    <derivirana_varijabla naziv="DomainObject.Predmet.ProtuStrankaListFormatedWithAdressOIB_1">
      <item>CROATIA WINE COMPANY, društvo s ograničenom odgovornošću za trgovinu, građevinarstvo i ugostitlejstvo, OIB 37173356425, Glavice Gornje/bb, 21230 Sinj</item>
    </derivirana_varijabla>
  </DomainObject.Predmet.ProtuStrankaListFormatedWithAdressOIB>
  <DomainObject.Predmet.ProtuStrankaListNazivFormated>
    <izvorni_sadrzaj>
      <item>CROATIA WINE COMPANY, društvo s ograničenom odgovornošću za trgovinu, građevinarstvo i ugostitlejstvo</item>
    </izvorni_sadrzaj>
    <derivirana_varijabla naziv="DomainObject.Predmet.ProtuStrankaListNazivFormated_1">
      <item>CROATIA WINE COMPANY, društvo s ograničenom odgovornošću za trgovinu, građevinarstvo i ugostitlejstvo</item>
    </derivirana_varijabla>
  </DomainObject.Predmet.ProtuStrankaListNazivFormated>
  <DomainObject.Predmet.ProtuStrankaListNazivFormatedOIB>
    <izvorni_sadrzaj>
      <item>CROATIA WINE COMPANY, društvo s ograničenom odgovornošću za trgovinu, građevinarstvo i ugostitlejstvo, OIB 37173356425</item>
    </izvorni_sadrzaj>
    <derivirana_varijabla naziv="DomainObject.Predmet.ProtuStrankaListNazivFormatedOIB_1">
      <item>CROATIA WINE COMPANY, društvo s ograničenom odgovornošću za trgovinu, građevinarstvo i ugostitlejstvo, OIB 37173356425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St-1134/2015-5</izvorni_sadrzaj>
    <derivirana_varijabla naziv="DomainObject.PoslovniBrojDokumenta_1">St-1134/2015-5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CROATIA WINE COMPANY, društvo s ograničenom odgovornošću za trgovinu, građevinarstvo i ugostitlejstvo</izvorni_sadrzaj>
    <derivirana_varijabla naziv="DomainObject.Predmet.ProtustrankaIDrugi_1">CROATIA WINE COMPANY, društvo s ograničenom odgovornošću za trgovinu, građevinarstvo i ugostitlejstvo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CROATIA WINE COMPANY, društvo s ograničenom odgovornošću za trgovinu, građevinarstvo i ugostitlejstvo, OIB 37173356425, Glavice Gornje/bb, 21230 Sinj</izvorni_sadrzaj>
    <derivirana_varijabla naziv="DomainObject.Predmet.ProtustrankaIDrugiAdressOIB_1">CROATIA WINE COMPANY, društvo s ograničenom odgovornošću za trgovinu, građevinarstvo i ugostitlejstvo, OIB 37173356425, Glavice Gornje/bb,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WINE COMPANY, društvo s ograničenom odgovornošću za trgovinu, građevinarstvo i ugostitlejstvo</item>
      <item>FINANCIJSKA AGENCIJA, RC SPLIT</item>
    </izvorni_sadrzaj>
    <derivirana_varijabla naziv="DomainObject.Predmet.SudioniciListNaziv_1">
      <item>CROATIA WINE COMPANY, društvo s ograničenom odgovornošću za trgovinu, građevinarstvo i ugostitlejstvo</item>
      <item>FINANCIJSKA AGENCIJA, RC SPLIT</item>
    </derivirana_varijabla>
  </DomainObject.Predmet.SudioniciListNaziv>
  <DomainObject.Predmet.SudioniciListAdressOIB>
    <izvorni_sadrzaj>
      <item>CROATIA WINE COMPANY, društvo s ograničenom odgovornošću za trgovinu, građevinarstvo i ugostitlejstvo, OIB 37173356425, Glavice Gornje/bb,21230 Sinj</item>
      <item>FINANCIJSKA AGENCIJA, RC SPLIT, OIB 85821130368, Mažuranićevo šetalište 24b,21000 Split</item>
    </izvorni_sadrzaj>
    <derivirana_varijabla naziv="DomainObject.Predmet.SudioniciListAdressOIB_1">
      <item>CROATIA WINE COMPANY, društvo s ograničenom odgovornošću za trgovinu, građevinarstvo i ugostitlejstvo, OIB 37173356425, Glavice Gornje/bb,21230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37173356425</item>
      <item>, OIB 85821130368</item>
    </izvorni_sadrzaj>
    <derivirana_varijabla naziv="DomainObject.Predmet.SudioniciListNazivOIB_1">
      <item>, OIB 37173356425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1998</properties:Characters>
  <properties:Lines>49</properties:Lines>
  <properties:Paragraphs>16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2016-05-24T10:36:00Z</cp:lastPrinted>
  <dcterms:modified xmlns:xsi="http://www.w3.org/2001/XMLSchema-instance" xsi:type="dcterms:W3CDTF">2016-05-24T10:36:00Z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