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dddc" w14:paraId="a5edddc" w:rsidRDefault="00A93AA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3AA3" w:rsidP="00A93AA3" w:rsidR="00A93AA3">
      <w:pPr>
        <w:pStyle w:val="Bezproreda"/>
      </w:pPr>
    </w:p>
    <w:p w:rsidRDefault="00A93AA3" w:rsidP="00A93AA3" w:rsidR="00A93AA3">
      <w:pPr>
        <w:pStyle w:val="Bezproreda"/>
      </w:pPr>
    </w:p>
    <w:p w:rsidRDefault="00A93AA3" w:rsidP="00A93AA3" w:rsidR="00AE649C">
      <w:pPr>
        <w:pStyle w:val="Bezproreda"/>
      </w:pPr>
      <w:r>
        <w:t xml:space="preserve">     Republika Hrvatska</w:t>
      </w:r>
    </w:p>
    <w:p w:rsidRDefault="00A93AA3" w:rsidP="00A93AA3" w:rsidR="00A93AA3">
      <w:pPr>
        <w:pStyle w:val="Bezproreda"/>
      </w:pPr>
      <w:r>
        <w:t>Trgovački sud u Bjelovaru</w:t>
      </w:r>
    </w:p>
    <w:p w:rsidRDefault="00A93AA3" w:rsidP="00A93AA3" w:rsidR="00A93AA3">
      <w:pPr>
        <w:pStyle w:val="Bezproreda"/>
      </w:pPr>
      <w:r>
        <w:t>Bjelovar, Dr. I. Lebovića 42.</w:t>
      </w:r>
    </w:p>
    <w:p w:rsidRDefault="00A93AA3" w:rsidP="00A93AA3" w:rsidR="00A93AA3">
      <w:pPr>
        <w:pStyle w:val="Bezproreda"/>
      </w:pPr>
    </w:p>
    <w:p w:rsidRDefault="00A93AA3" w:rsidP="00A93AA3" w:rsidR="00A93AA3">
      <w:pPr>
        <w:pStyle w:val="Bezproreda"/>
        <w:ind w:firstLine="708" w:left="3540"/>
        <w:jc w:val="center"/>
      </w:pPr>
      <w:r>
        <w:t>Poslovni broj: 1 St-4/2018-6</w:t>
      </w:r>
    </w:p>
    <w:p w:rsidRDefault="00A93AA3" w:rsidP="00A93AA3" w:rsidR="00A93AA3">
      <w:pPr>
        <w:pStyle w:val="Bezproreda"/>
        <w:jc w:val="center"/>
      </w:pPr>
    </w:p>
    <w:p w:rsidRDefault="00A93AA3" w:rsidP="00A93AA3" w:rsidR="00A93AA3">
      <w:pPr>
        <w:pStyle w:val="Bezproreda"/>
      </w:pPr>
    </w:p>
    <w:p w:rsidRDefault="00A93AA3" w:rsidP="00A93AA3" w:rsidR="00A93AA3">
      <w:pPr>
        <w:pStyle w:val="Bezproreda"/>
        <w:jc w:val="center"/>
      </w:pPr>
      <w:r>
        <w:t>R E P U B L I K A  H R V A T S K A</w:t>
      </w:r>
    </w:p>
    <w:p w:rsidRDefault="00A93AA3" w:rsidP="00A93AA3" w:rsidR="00A93AA3">
      <w:pPr>
        <w:pStyle w:val="Bezproreda"/>
        <w:jc w:val="center"/>
      </w:pPr>
    </w:p>
    <w:p w:rsidRDefault="00A93AA3" w:rsidP="00A93AA3" w:rsidR="00A93AA3">
      <w:pPr>
        <w:pStyle w:val="Bezproreda"/>
        <w:jc w:val="center"/>
      </w:pPr>
      <w:r>
        <w:t>R J E Š E N J E</w:t>
      </w:r>
    </w:p>
    <w:p w:rsidRDefault="00A93AA3" w:rsidP="00A93AA3" w:rsidR="00A93AA3">
      <w:pPr>
        <w:pStyle w:val="Bezproreda"/>
        <w:jc w:val="center"/>
      </w:pPr>
    </w:p>
    <w:p w:rsidRDefault="00A93AA3" w:rsidP="00A93AA3" w:rsidR="00A93AA3">
      <w:pPr>
        <w:pStyle w:val="Bezproreda"/>
        <w:jc w:val="both"/>
      </w:pPr>
    </w:p>
    <w:p w:rsidRDefault="00A93AA3" w:rsidP="00A93AA3" w:rsidR="00A93AA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PATRIS DIZAJN j.d.o.o. za trgovinu, usluge i dizajn interijera Mala Subotica, Alojzije Stepinca 66, OIB: 34779711316, 21. veljače 2018. </w:t>
      </w:r>
    </w:p>
    <w:p w:rsidRDefault="00A93AA3" w:rsidP="00A93AA3" w:rsidR="00A93AA3">
      <w:pPr>
        <w:pStyle w:val="Bezproreda"/>
        <w:jc w:val="both"/>
        <w:rPr>
          <w:noProof/>
        </w:rPr>
      </w:pPr>
    </w:p>
    <w:p w:rsidRDefault="00A93AA3" w:rsidP="00A93AA3" w:rsidR="00A93AA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93AA3" w:rsidP="00A93AA3" w:rsidR="00A93AA3">
      <w:pPr>
        <w:pStyle w:val="Bezproreda"/>
        <w:jc w:val="both"/>
      </w:pPr>
    </w:p>
    <w:p w:rsidRDefault="00A93AA3" w:rsidP="00A93AA3" w:rsidR="00A93AA3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 </w:t>
      </w:r>
      <w:r>
        <w:rPr>
          <w:noProof/>
        </w:rPr>
        <w:t>PATRIS DIZAJN j.d.o.o. za trgovinu, usluge i dizajn interijera Mala Subotica, Alojzije Stepinca 66, OIB: 34779711316,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HR05 540-4-18.</w:t>
      </w:r>
    </w:p>
    <w:p w:rsidRDefault="00A93AA3" w:rsidP="00A93AA3" w:rsidR="00A93AA3">
      <w:pPr>
        <w:pStyle w:val="Bezproreda"/>
        <w:jc w:val="both"/>
        <w:rPr>
          <w:lang w:val="en-GB"/>
        </w:rPr>
      </w:pPr>
    </w:p>
    <w:p w:rsidRDefault="00A93AA3" w:rsidP="00A93AA3" w:rsidR="00A93AA3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A93AA3" w:rsidP="00A93AA3" w:rsidR="00A93AA3">
      <w:pPr>
        <w:pStyle w:val="Bezproreda"/>
        <w:jc w:val="both"/>
      </w:pPr>
    </w:p>
    <w:p w:rsidRDefault="00A93AA3" w:rsidP="00A93AA3" w:rsidR="00A93AA3">
      <w:pPr>
        <w:pStyle w:val="Bezproreda"/>
        <w:jc w:val="center"/>
      </w:pPr>
      <w:r>
        <w:t>Obrazloženje</w:t>
      </w:r>
    </w:p>
    <w:p w:rsidRDefault="00A93AA3" w:rsidP="00A93AA3" w:rsidR="00A93AA3">
      <w:pPr>
        <w:pStyle w:val="Bezproreda"/>
        <w:jc w:val="both"/>
      </w:pPr>
    </w:p>
    <w:p w:rsidRDefault="00A93AA3" w:rsidP="00A93AA3" w:rsidR="00A93AA3">
      <w:pPr>
        <w:pStyle w:val="Bezproreda"/>
        <w:ind w:firstLine="708"/>
        <w:jc w:val="both"/>
      </w:pPr>
      <w:r>
        <w:t xml:space="preserve">Dana 25.  siječnja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A93AA3" w:rsidP="00A93AA3" w:rsidR="00A93AA3">
      <w:pPr>
        <w:pStyle w:val="Bezproreda"/>
        <w:jc w:val="both"/>
      </w:pPr>
    </w:p>
    <w:p w:rsidRDefault="00A93AA3" w:rsidP="00A93AA3" w:rsidR="00A93AA3">
      <w:pPr>
        <w:pStyle w:val="Bezproreda"/>
        <w:ind w:firstLine="708"/>
        <w:jc w:val="both"/>
      </w:pPr>
      <w:r>
        <w:t xml:space="preserve">Sud je rješenjem od 12. siječnja 2018. pokrenuo postupak radi utvrđivanja uvjeta za otvaranje stečajnog postupka nad dužnikom </w:t>
      </w:r>
      <w:r>
        <w:rPr>
          <w:noProof/>
        </w:rPr>
        <w:t>PATRIS DIZAJN j.d.o.o. za trgovinu, usluge i dizajn interijera Mala Subotica, Alojzije Stepinca 66, OIB: 34779711316.</w:t>
      </w:r>
      <w:r>
        <w:t xml:space="preserve"> Istim rješenjem sazvano je ročište radi izjašnjenja o prijedlogu i raspravi o uvjetima za otvaranje stečajnog postupka.</w:t>
      </w:r>
    </w:p>
    <w:p w:rsidRDefault="00A93AA3" w:rsidP="00A93AA3" w:rsidR="00A93AA3">
      <w:pPr>
        <w:pStyle w:val="Bezproreda"/>
        <w:jc w:val="both"/>
      </w:pPr>
      <w:r>
        <w:t xml:space="preserve"> </w:t>
      </w:r>
    </w:p>
    <w:p w:rsidRDefault="00A93AA3" w:rsidP="00A93AA3" w:rsidR="00A93AA3">
      <w:pPr>
        <w:pStyle w:val="Bezproreda"/>
        <w:ind w:firstLine="708"/>
        <w:jc w:val="both"/>
      </w:pPr>
      <w:r>
        <w:t>Na ročištu održanom dana 21. veljače 2018. godine sud zaključuje da dužnik ne raspolaže imovinom koja bi bila dovoljna za namirenje troškova prethodnog i stečajnog postupka.</w:t>
      </w:r>
    </w:p>
    <w:p w:rsidRDefault="00A93AA3" w:rsidP="00A93AA3" w:rsidR="00A93AA3">
      <w:pPr>
        <w:pStyle w:val="Bezproreda"/>
        <w:jc w:val="both"/>
      </w:pPr>
    </w:p>
    <w:p w:rsidRDefault="00A93AA3" w:rsidP="00A93AA3" w:rsidR="00A93AA3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A93AA3" w:rsidP="00A93AA3" w:rsidR="00A93AA3">
      <w:pPr>
        <w:pStyle w:val="Bezproreda"/>
        <w:jc w:val="both"/>
      </w:pPr>
    </w:p>
    <w:p w:rsidRDefault="00A93AA3" w:rsidP="00A93AA3" w:rsidR="00A93AA3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A93AA3" w:rsidP="00A93AA3" w:rsidR="00A93AA3">
      <w:pPr>
        <w:pStyle w:val="Bezproreda"/>
        <w:jc w:val="both"/>
      </w:pPr>
    </w:p>
    <w:p w:rsidRDefault="00A93AA3" w:rsidP="00A93AA3" w:rsidR="00A93AA3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A93AA3" w:rsidP="00A93AA3" w:rsidR="00A93AA3">
      <w:pPr>
        <w:pStyle w:val="Bezproreda"/>
        <w:jc w:val="both"/>
      </w:pPr>
    </w:p>
    <w:p w:rsidRDefault="00A93AA3" w:rsidP="00A93AA3" w:rsidR="00A93AA3">
      <w:pPr>
        <w:pStyle w:val="Bezproreda"/>
        <w:ind w:firstLine="708"/>
        <w:jc w:val="both"/>
      </w:pPr>
      <w:r>
        <w:t>U Bjelovaru 21. veljače 2018.</w:t>
      </w:r>
    </w:p>
    <w:p w:rsidRDefault="00A93AA3" w:rsidP="00A93AA3" w:rsidR="00A93AA3">
      <w:pPr>
        <w:pStyle w:val="Bezproreda"/>
        <w:jc w:val="both"/>
      </w:pPr>
    </w:p>
    <w:p w:rsidRDefault="00A93AA3" w:rsidP="00A93AA3" w:rsidR="00A93AA3">
      <w:pPr>
        <w:pStyle w:val="Bezproreda"/>
        <w:ind w:firstLine="708" w:left="708"/>
        <w:jc w:val="center"/>
      </w:pPr>
      <w:r>
        <w:t>S u d a c</w:t>
      </w:r>
    </w:p>
    <w:p w:rsidRDefault="00A93AA3" w:rsidP="00A93AA3" w:rsidR="00A93AA3">
      <w:pPr>
        <w:pStyle w:val="Bezproreda"/>
        <w:jc w:val="center"/>
      </w:pPr>
    </w:p>
    <w:p w:rsidRDefault="00A93AA3" w:rsidP="00A93AA3" w:rsidR="00A93AA3">
      <w:pPr>
        <w:pStyle w:val="Bezproreda"/>
        <w:ind w:firstLine="708" w:left="708"/>
        <w:jc w:val="center"/>
      </w:pPr>
      <w:r>
        <w:t>Branka Pleskalt v.r.</w:t>
      </w:r>
    </w:p>
    <w:p w:rsidRDefault="00A93AA3" w:rsidP="00A93AA3" w:rsidR="00A93AA3">
      <w:pPr>
        <w:pStyle w:val="Bezproreda"/>
        <w:ind w:firstLine="708" w:left="708"/>
        <w:jc w:val="center"/>
      </w:pPr>
    </w:p>
    <w:p w:rsidRDefault="00A93AA3" w:rsidP="00A93AA3" w:rsidR="00A93AA3">
      <w:pPr>
        <w:pStyle w:val="Bezproreda"/>
        <w:ind w:firstLine="708" w:left="708"/>
        <w:jc w:val="center"/>
      </w:pPr>
      <w:r>
        <w:t>Za točnost otpravka-ovlašteni službenik</w:t>
      </w:r>
    </w:p>
    <w:p w:rsidRDefault="00A93AA3" w:rsidP="00A93AA3" w:rsidR="00A93AA3">
      <w:pPr>
        <w:pStyle w:val="Bezproreda"/>
        <w:ind w:firstLine="708" w:left="708"/>
        <w:jc w:val="center"/>
      </w:pPr>
      <w:r>
        <w:t>Vesna Dragišić</w:t>
      </w:r>
    </w:p>
    <w:p w:rsidRDefault="00A93AA3" w:rsidP="00A93AA3" w:rsidR="00A93AA3">
      <w:pPr>
        <w:pStyle w:val="Bezproreda"/>
        <w:ind w:firstLine="708" w:left="708"/>
        <w:jc w:val="center"/>
      </w:pPr>
    </w:p>
    <w:p w:rsidRDefault="00A93AA3" w:rsidP="00A93AA3" w:rsidR="00A93AA3">
      <w:pPr>
        <w:pStyle w:val="Bezproreda"/>
        <w:jc w:val="both"/>
      </w:pPr>
    </w:p>
    <w:p w:rsidRDefault="00A93AA3" w:rsidP="00A93AA3" w:rsidR="00A93AA3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93AA3" w:rsidP="00A93AA3" w:rsidR="00A93AA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93AA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6972751"/>
      <w:docPartObj>
        <w:docPartGallery w:val="Page Numbers (Top of Page)"/>
        <w:docPartUnique/>
      </w:docPartObj>
    </w:sdtPr>
    <w:sdtEndPr/>
    <w:sdtContent>
      <w:p w:rsidRDefault="00A93AA3" w:rsidR="00A93AA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37D">
          <w:t>2</w:t>
        </w:r>
        <w:r>
          <w:fldChar w:fldCharType="end"/>
        </w:r>
      </w:p>
    </w:sdtContent>
  </w:sdt>
  <w:p w:rsidRDefault="00A93AA3" w:rsidR="008333A9">
    <w:pPr>
      <w:pStyle w:val="Zaglavlje"/>
    </w:pPr>
    <w:r>
      <w:t>Poslovni broj: 1 St.4/2018-6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AA3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37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360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St-4/2018-6</izvorni_sadrzaj>
    <derivirana_varijabla naziv="DomainObject.Oznaka_1">St-4/2018-6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PATRIS DIZAJN jednostavno društvo s ograničenom odgovornošću za trgovinu, usluge i dizajn interijera</izvorni_sadrzaj>
    <derivirana_varijabla naziv="DomainObject.Predmet.ProtustrankaFormated_1">  PATRIS DIZAJN jednostavno društvo s ograničenom odgovornošću za trgovinu, usluge i dizajn interijera</derivirana_varijabla>
  </DomainObject.Predmet.ProtustrankaFormated>
  <DomainObject.Predmet.ProtustrankaFormatedOIB>
    <izvorni_sadrzaj>  PATRIS DIZAJN jednostavno društvo s ograničenom odgovornošću za trgovinu, usluge i dizajn interijera, OIB 34779711316</izvorni_sadrzaj>
    <derivirana_varijabla naziv="DomainObject.Predmet.ProtustrankaFormatedOIB_1">  PATRIS DIZAJN jednostavno društvo s ograničenom odgovornošću za trgovinu, usluge i dizajn interijera, OIB 34779711316</derivirana_varijabla>
  </DomainObject.Predmet.ProtustrankaFormatedOIB>
  <DomainObject.Predmet.ProtustrankaFormatedWithAdress>
    <izvorni_sadrzaj> PATRIS DIZAJN jednostavno društvo s ograničenom odgovornošću za trgovinu, usluge i dizajn interijera, Alojzija Stepinca 66, 40000 Mala Subotica</izvorni_sadrzaj>
    <derivirana_varijabla naziv="DomainObject.Predmet.ProtustrankaFormatedWithAdress_1"> PATRIS DIZAJN jednostavno društvo s ograničenom odgovornošću za trgovinu, usluge i dizajn interijera, Alojzija Stepinca 66, 40000 Mala Subotica</derivirana_varijabla>
  </DomainObject.Predmet.ProtustrankaFormatedWithAdress>
  <DomainObject.Predmet.ProtustrankaFormatedWithAdressOIB>
    <izvorni_sadrzaj> PATRIS DIZAJN jednostavno društvo s ograničenom odgovornošću za trgovinu, usluge i dizajn interijera, OIB 34779711316, Alojzija Stepinca 66, 40000 Mala Subotica</izvorni_sadrzaj>
    <derivirana_varijabla naziv="DomainObject.Predmet.ProtustrankaFormatedWithAdressOIB_1"> PATRIS DIZAJN jednostavno društvo s ograničenom odgovornošću za trgovinu, usluge i dizajn interijera, OIB 34779711316, Alojzija Stepinca 66, 40000 Mala Subotica</derivirana_varijabla>
  </DomainObject.Predmet.ProtustrankaFormatedWithAdressOIB>
  <DomainObject.Predmet.ProtustrankaWithAdress>
    <izvorni_sadrzaj>PATRIS DIZAJN jednostavno društvo s ograničenom odgovornošću za trgovinu, usluge i dizajn interijera Alojzija Stepinca 66, 40000 Mala Subotica</izvorni_sadrzaj>
    <derivirana_varijabla naziv="DomainObject.Predmet.ProtustrankaWithAdress_1">PATRIS DIZAJN jednostavno društvo s ograničenom odgovornošću za trgovinu, usluge i dizajn interijera Alojzija Stepinca 66, 40000 Mala Subotica</derivirana_varijabla>
  </DomainObject.Predmet.ProtustrankaWithAdress>
  <DomainObject.Predmet.ProtustrankaWith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WithAdressOIB_1">PATRIS DIZAJN jednostavno društvo s ograničenom odgovornošću za trgovinu, usluge i dizajn interijera, OIB 34779711316, Alojzija Stepinca 66, 40000 Mala Subotica</derivirana_varijabla>
  </DomainObject.Predmet.ProtustrankaWithAdressOIB>
  <DomainObject.Predmet.ProtustrankaNazivFormated>
    <izvorni_sadrzaj>PATRIS DIZAJN jednostavno društvo s ograničenom odgovornošću za trgovinu, usluge i dizajn interijera</izvorni_sadrzaj>
    <derivirana_varijabla naziv="DomainObject.Predmet.ProtustrankaNazivFormated_1">PATRIS DIZAJN jednostavno društvo s ograničenom odgovornošću za trgovinu, usluge i dizajn interijera</derivirana_varijabla>
  </DomainObject.Predmet.ProtustrankaNazivFormated>
  <DomainObject.Predmet.ProtustrankaNazivFormatedOIB>
    <izvorni_sadrzaj>PATRIS DIZAJN jednostavno društvo s ograničenom odgovornošću za trgovinu, usluge i dizajn interijera, OIB 34779711316</izvorni_sadrzaj>
    <derivirana_varijabla naziv="DomainObject.Predmet.ProtustrankaNazivFormatedOIB_1">PATRIS DIZAJN jednostavno društvo s ograničenom odgovornošću za trgovinu, usluge i dizajn interijera, OIB 34779711316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PATRIS DIZAJN jednostavno društvo s ograničenom odgovornošću za trgovinu, usluge i dizajn interijera</item>
    </izvorni_sadrzaj>
    <derivirana_varijabla naziv="DomainObject.Predmet.ProtuStrankaListFormated_1">
      <item>PATRIS DIZAJN jednostavno društvo s ograničenom odgovornošću za trgovinu, usluge i dizajn interijera</item>
    </derivirana_varijabla>
  </DomainObject.Predmet.ProtuStrankaListFormated>
  <DomainObject.Predmet.ProtuStrankaListFormatedOIB>
    <izvorni_sadrzaj>
      <item>PATRIS DIZAJN jednostavno društvo s ograničenom odgovornošću za trgovinu, usluge i dizajn interijera, OIB 34779711316</item>
    </izvorni_sadrzaj>
    <derivirana_varijabla naziv="DomainObject.Predmet.ProtuStrankaListFormatedOIB_1">
      <item>PATRIS DIZAJN jednostavno društvo s ograničenom odgovornošću za trgovinu, usluge i dizajn interijera, OIB 34779711316</item>
    </derivirana_varijabla>
  </DomainObject.Predmet.ProtuStrankaListFormatedOIB>
  <DomainObject.Predmet.ProtuStrankaListFormatedWithAdress>
    <izvorni_sadrzaj>
      <item>PATRIS DIZAJN jednostavno društvo s ograničenom odgovornošću za trgovinu, usluge i dizajn interijera, Alojzija Stepinca 66, 40000 Mala Subotica</item>
    </izvorni_sadrzaj>
    <derivirana_varijabla naziv="DomainObject.Predmet.ProtuStrankaListFormatedWithAdress_1">
      <item>PATRIS DIZAJN jednostavno društvo s ograničenom odgovornošću za trgovinu, usluge i dizajn interijera, Alojzija Stepinca 66, 40000 Mala Subotica</item>
    </derivirana_varijabla>
  </DomainObject.Predmet.ProtuStrankaListFormatedWithAdress>
  <DomainObject.Predmet.ProtuStrankaListFormatedWithAdressOIB>
    <izvorni_sadrzaj>
      <item>PATRIS DIZAJN jednostavno društvo s ograničenom odgovornošću za trgovinu, usluge i dizajn interijera, OIB 34779711316, Alojzija Stepinca 66, 40000 Mala Subotica</item>
    </izvorni_sadrzaj>
    <derivirana_varijabla naziv="DomainObject.Predmet.ProtuStrankaListFormatedWithAdressOIB_1">
      <item>PATRIS DIZAJN jednostavno društvo s ograničenom odgovornošću za trgovinu, usluge i dizajn interijera, OIB 34779711316, Alojzija Stepinca 66, 40000 Mala Subotica</item>
    </derivirana_varijabla>
  </DomainObject.Predmet.ProtuStrankaListFormatedWithAdressOIB>
  <DomainObject.Predmet.ProtuStrankaListNazivFormated>
    <izvorni_sadrzaj>
      <item>PATRIS DIZAJN jednostavno društvo s ograničenom odgovornošću za trgovinu, usluge i dizajn interijera</item>
    </izvorni_sadrzaj>
    <derivirana_varijabla naziv="DomainObject.Predmet.ProtuStrankaListNazivFormated_1">
      <item>PATRIS DIZAJN jednostavno društvo s ograničenom odgovornošću za trgovinu, usluge i dizajn interijera</item>
    </derivirana_varijabla>
  </DomainObject.Predmet.ProtuStrankaListNazivFormated>
  <DomainObject.Predmet.ProtuStrankaListNazivFormatedOIB>
    <izvorni_sadrzaj>
      <item>PATRIS DIZAJN jednostavno društvo s ograničenom odgovornošću za trgovinu, usluge i dizajn interijera, OIB 34779711316</item>
    </izvorni_sadrzaj>
    <derivirana_varijabla naziv="DomainObject.Predmet.ProtuStrankaListNazivFormatedOIB_1">
      <item>PATRIS DIZAJN jednostavno društvo s ograničenom odgovornošću za trgovinu, usluge i dizajn interijera, OIB 34779711316</item>
    </derivirana_varijabla>
  </DomainObject.Predmet.ProtuStrankaListNazivFormatedOIB>
  <DomainObject.Predmet.OstaliListFormated>
    <izvorni_sadrzaj>
      <item>Patricia Erdelić</item>
      <item>Županijsko državno odvjetništvo u Varaždinu</item>
    </izvorni_sadrzaj>
    <derivirana_varijabla naziv="DomainObject.Predmet.OstaliListFormated_1">
      <item>Patricia Erdelić</item>
      <item>Županijsko državno odvjetništvo u Varaždinu</item>
    </derivirana_varijabla>
  </DomainObject.Predmet.OstaliListFormated>
  <DomainObject.Predmet.OstaliListFormatedOIB>
    <izvorni_sadrzaj>
      <item>Patricia Erdelić, OIB 04631238604</item>
      <item>Županijsko državno odvjetništvo u Varaždinu</item>
    </izvorni_sadrzaj>
    <derivirana_varijabla naziv="DomainObject.Predmet.OstaliListFormatedOIB_1">
      <item>Patricia Erdelić, OIB 04631238604</item>
      <item>Županijsko državno odvjetništvo u Varaždinu</item>
    </derivirana_varijabla>
  </DomainObject.Predmet.OstaliListFormatedOIB>
  <DomainObject.Predmet.OstaliListFormatedWithAdress>
    <izvorni_sadrzaj>
      <item>Patricia Erdelić, Münchener Str. 5 A, Taufkirchen</item>
      <item>Županijsko državno odvjetništvo u Varaždinu</item>
    </izvorni_sadrzaj>
    <derivirana_varijabla naziv="DomainObject.Predmet.OstaliListFormatedWithAdress_1">
      <item>Patricia Erdelić, Münchener Str. 5 A, Taufkirchen</item>
      <item>Županijsko državno odvjetništvo u Varaždinu</item>
    </derivirana_varijabla>
  </DomainObject.Predmet.OstaliListFormatedWithAdress>
  <DomainObject.Predmet.OstaliListFormatedWithAdressOIB>
    <izvorni_sadrzaj>
      <item>Patricia Erdelić, OIB 04631238604, Münchener Str. 5 A, Taufkirchen</item>
      <item>Županijsko državno odvjetništvo u Varaždinu</item>
    </izvorni_sadrzaj>
    <derivirana_varijabla naziv="DomainObject.Predmet.OstaliListFormatedWithAdressOIB_1">
      <item>Patricia Erdelić, OIB 04631238604, Münchener Str. 5 A, Taufkirchen</item>
      <item>Županijsko državno odvjetništvo u Varaždinu</item>
    </derivirana_varijabla>
  </DomainObject.Predmet.OstaliListFormatedWithAdressOIB>
  <DomainObject.Predmet.OstaliListNazivFormated>
    <izvorni_sadrzaj>
      <item>Patricia Erdelić</item>
      <item>Županijsko državno odvjetništvo u Varaždinu</item>
    </izvorni_sadrzaj>
    <derivirana_varijabla naziv="DomainObject.Predmet.OstaliListNazivFormated_1">
      <item>Patricia Erdelić</item>
      <item>Županijsko državno odvjetništvo u Varaždinu</item>
    </derivirana_varijabla>
  </DomainObject.Predmet.OstaliListNazivFormated>
  <DomainObject.Predmet.OstaliListNazivFormatedOIB>
    <izvorni_sadrzaj>
      <item>Patricia Erdelić, OIB 04631238604</item>
      <item>Županijsko državno odvjetništvo u Varaždinu</item>
    </izvorni_sadrzaj>
    <derivirana_varijabla naziv="DomainObject.Predmet.OstaliListNazivFormatedOIB_1">
      <item>Patricia Erdelić, OIB 04631238604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St-4/2018-6</izvorni_sadrzaj>
    <derivirana_varijabla naziv="DomainObject.PoslovniBrojDokumenta_1">St-4/2018-6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PATRIS DIZAJN jednostavno društvo s ograničenom odgovornošću za trgovinu, usluge i dizajn interijera</izvorni_sadrzaj>
    <derivirana_varijabla naziv="DomainObject.Predmet.ProtustrankaIDrugi_1">PATRIS DIZAJN jednostavno društvo s ograničenom odgovornošću za trgovinu, usluge i dizajn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IDrugiAdressOIB_1">PATRIS DIZAJN jednostavno društvo s ograničenom odgovornošću za trgovinu, usluge i dizajn interijera, OIB 34779711316, Alojzija Stepinca 66,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PATRIS DIZAJN jednostavno društvo s ograničenom odgovornošću za trgovinu, usluge i dizajn interijera</item>
      <item>Patricia Erdelić</item>
      <item>Županijsko državno odvjetništvo u Varaždinu</item>
    </izvorni_sadrzaj>
    <derivirana_varijabla naziv="DomainObject.Predmet.SudioniciListNaziv_1">
      <item>Financijska agencija</item>
      <item>PATRIS DIZAJN jednostavno društvo s ograničenom odgovornošću za trgovinu, usluge i dizajn interijera</item>
      <item>Patricia Erdelić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Patricia Erdelić, OIB 04631238604, Münchener Str. 5 A,Taufkirchen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Patricia Erdelić, OIB 04631238604, Münchener Str. 5 A,Taufkirchen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717E5-02EB-4B1E-A0EA-EB83176A9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2588</properties:Characters>
  <properties:Lines>77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2018-02-21T13:20:00Z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odluka_St-4_2018-6.docx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