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28ed" w14:paraId="e6728ed" w:rsidRDefault="009E12F0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A269D9">
        <w:t>23 St-386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9715B0" w:rsidP="009715B0" w:rsidR="00950AA9" w:rsidRPr="009715B0">
      <w:pPr>
        <w:jc w:val="center"/>
      </w:pPr>
      <w:r>
        <w:t>R E P U B L I K A   H R V A T S K A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FF21F0">
        <w:t xml:space="preserve">VODIČ d.o.o., Posušje, Glavna podružnica za proizvodnju i usluge, Imotski, </w:t>
      </w:r>
      <w:r w:rsidR="00CF4222">
        <w:t>O</w:t>
      </w:r>
      <w:r w:rsidR="00FF21F0">
        <w:t>IB: 11679982530</w:t>
      </w:r>
      <w:r w:rsidR="009715B0">
        <w:t xml:space="preserve">, </w:t>
      </w:r>
      <w:r>
        <w:t xml:space="preserve">dana </w:t>
      </w:r>
      <w:r w:rsidR="00694B97">
        <w:t>4. studenoga</w:t>
      </w:r>
      <w:r w:rsidR="009715B0">
        <w:t xml:space="preserve">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FF21F0" w:rsidP="00706888" w:rsidR="009715B0">
      <w:pPr>
        <w:jc w:val="both"/>
      </w:pPr>
      <w:r>
        <w:t>Predlagatelj je 22</w:t>
      </w:r>
      <w:r w:rsidR="009715B0">
        <w:t>. rujna 2015</w:t>
      </w:r>
      <w:r w:rsidR="00B43A09">
        <w:t>. god</w:t>
      </w:r>
      <w:r w:rsidR="00CF4222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Pr="00FF21F0">
        <w:t>VODIČ d.o.o., Posušje, Glavna podružnica za proizvodnju i usluge, Imotski, OIB: 11679982530</w:t>
      </w:r>
      <w:r w:rsidR="009715B0">
        <w:t>.</w:t>
      </w:r>
    </w:p>
    <w:p w:rsidRDefault="00950AA9" w:rsidP="00706888" w:rsidR="00950AA9">
      <w:pPr>
        <w:jc w:val="both"/>
      </w:pPr>
    </w:p>
    <w:p w:rsidRDefault="00950AA9" w:rsidP="00706888" w:rsidR="00C60F12">
      <w:pPr>
        <w:jc w:val="both"/>
      </w:pPr>
      <w:r>
        <w:t xml:space="preserve">Nakon primanja zahtjeva za otvaranje skraćenog stečajnog postupka, </w:t>
      </w:r>
      <w:r w:rsidR="00C60F12">
        <w:t xml:space="preserve">sud </w:t>
      </w:r>
      <w:r w:rsidR="009715B0">
        <w:t>je u skladu s odredbom čl. 430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C60F12">
      <w:pPr>
        <w:jc w:val="both"/>
      </w:pPr>
      <w:r>
        <w:lastRenderedPageBreak/>
        <w:t xml:space="preserve">Pregledom i čitanjem povijesnog izvatka iz sudskog registra, utvrđeno je kako </w:t>
      </w:r>
      <w:r w:rsidR="009715B0">
        <w:t xml:space="preserve">je rješenjem ovog suda poslovni broj: </w:t>
      </w:r>
      <w:r w:rsidR="00FF21F0">
        <w:t xml:space="preserve">Tt-15/679-1, od 20. listopada </w:t>
      </w:r>
      <w:r w:rsidR="00CF4222" w:rsidRPr="00CF4222">
        <w:t>2015</w:t>
      </w:r>
      <w:r w:rsidR="0076321A">
        <w:t>.</w:t>
      </w:r>
      <w:r w:rsidR="00CF4222" w:rsidRPr="00CF4222">
        <w:t xml:space="preserve"> </w:t>
      </w:r>
      <w:r w:rsidR="00046239">
        <w:t>godine, nad</w:t>
      </w:r>
      <w:r w:rsidR="009715B0">
        <w:t xml:space="preserve"> uvodno naznačenim dužnikom pokrenut postupak brisanja iz sudskog registra.</w:t>
      </w:r>
    </w:p>
    <w:p w:rsidRDefault="0076321A" w:rsidP="00706888" w:rsidR="0076321A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046239">
      <w:pPr>
        <w:jc w:val="both"/>
      </w:pPr>
      <w:r>
        <w:t xml:space="preserve">Iz navedenog proizlazi da </w:t>
      </w:r>
      <w:r w:rsidR="00046239">
        <w:t>nisu ispunjene pretpostavke za provedbu skraćenog stečajnog po</w:t>
      </w:r>
      <w:r w:rsidR="00CF4222">
        <w:t>stupka jer je pokre</w:t>
      </w:r>
      <w:r w:rsidR="00046239">
        <w:t>nut postupak brisanja iz sudskog</w:t>
      </w:r>
      <w:r w:rsidR="00CF4222">
        <w:t xml:space="preserve"> registra za navedenog dužnika po članku 70 ZSR-a.</w:t>
      </w:r>
    </w:p>
    <w:p w:rsidRDefault="00046239" w:rsidP="00706888" w:rsidR="00046239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046239" w:rsidP="00706888" w:rsidR="00046239">
      <w:pPr>
        <w:jc w:val="both"/>
      </w:pP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694B97">
        <w:t xml:space="preserve"> 4. studenoga</w:t>
      </w:r>
      <w:r w:rsidR="00046239">
        <w:t xml:space="preserve"> 2015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04623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706888" w:rsidP="00706888" w:rsidR="00706888" w:rsidRPr="00046239"/>
    <w:p w:rsidRDefault="009C2F6D" w:rsidP="00046239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FD62FE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CF4222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69E1" w:rsidR="00F669E1">
      <w:r>
        <w:separator/>
      </w:r>
    </w:p>
  </w:endnote>
  <w:endnote w:id="0" w:type="continuationSeparator">
    <w:p w:rsidRDefault="00F669E1" w:rsidR="00F66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69E1" w:rsidR="00F669E1">
      <w:r>
        <w:separator/>
      </w:r>
    </w:p>
  </w:footnote>
  <w:footnote w:id="0" w:type="continuationSeparator">
    <w:p w:rsidRDefault="00F669E1" w:rsidR="00F669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73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24279B"/>
    <w:rsid w:val="002A4B4D"/>
    <w:rsid w:val="003B76E7"/>
    <w:rsid w:val="004838FB"/>
    <w:rsid w:val="004A1B0C"/>
    <w:rsid w:val="005031FC"/>
    <w:rsid w:val="00507986"/>
    <w:rsid w:val="005449A9"/>
    <w:rsid w:val="006139CA"/>
    <w:rsid w:val="00694B97"/>
    <w:rsid w:val="00706888"/>
    <w:rsid w:val="0076321A"/>
    <w:rsid w:val="00772F42"/>
    <w:rsid w:val="00777C0E"/>
    <w:rsid w:val="008949BF"/>
    <w:rsid w:val="008B758A"/>
    <w:rsid w:val="0090366A"/>
    <w:rsid w:val="00950AA9"/>
    <w:rsid w:val="009715B0"/>
    <w:rsid w:val="009C2F6D"/>
    <w:rsid w:val="009E12F0"/>
    <w:rsid w:val="00A20061"/>
    <w:rsid w:val="00A269D9"/>
    <w:rsid w:val="00A533E2"/>
    <w:rsid w:val="00A57370"/>
    <w:rsid w:val="00AC5A0E"/>
    <w:rsid w:val="00B43A09"/>
    <w:rsid w:val="00BB288C"/>
    <w:rsid w:val="00BF62FE"/>
    <w:rsid w:val="00C40E70"/>
    <w:rsid w:val="00C60F12"/>
    <w:rsid w:val="00CF4222"/>
    <w:rsid w:val="00D006D7"/>
    <w:rsid w:val="00E65544"/>
    <w:rsid w:val="00F63B57"/>
    <w:rsid w:val="00F669E1"/>
    <w:rsid w:val="00FD62FE"/>
    <w:rsid w:val="00FF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7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3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3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3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3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7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3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3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3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3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9543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37101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39301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7454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4273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8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6679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058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4426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0813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8886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40676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1138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78607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18709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93403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256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3984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1411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7535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St-386/2015</izvorni_sadrzaj>
    <derivirana_varijabla naziv="DomainObject.Predmet.OznakaBroj_1">St-386/2015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VODIČ d.o.o. za  proizvodnju i usluge Posušje, Glavna podružnica za proizvodnju i usluge Imotski</izvorni_sadrzaj>
    <derivirana_varijabla naziv="DomainObject.Predmet.ProtustrankaFormated_1">  VODIČ d.o.o. za  proizvodnju i usluge Posušje, Glavna podružnica za proizvodnju i usluge Imotski</derivirana_varijabla>
  </DomainObject.Predmet.ProtustrankaFormated>
  <DomainObject.Predmet.ProtustrankaFormatedOIB>
    <izvorni_sadrzaj>  VODIČ d.o.o. za  proizvodnju i usluge Posušje, Glavna podružnica za proizvodnju i usluge Imotski, OIB 11679982530</izvorni_sadrzaj>
    <derivirana_varijabla naziv="DomainObject.Predmet.ProtustrankaFormatedOIB_1">  VODIČ d.o.o. za  proizvodnju i usluge Posušje, Glavna podružnica za proizvodnju i usluge Imotski, OIB 11679982530</derivirana_varijabla>
  </DomainObject.Predmet.ProtustrankaFormatedOIB>
  <DomainObject.Predmet.ProtustrankaFormatedWithAdress>
    <izvorni_sadrzaj> VODIČ d.o.o. za  proizvodnju i usluge Posušje, Glavna podružnica za proizvodnju i usluge Imotski, Put Glavine 2, 21260 Imotski</izvorni_sadrzaj>
    <derivirana_varijabla naziv="DomainObject.Predmet.ProtustrankaFormatedWithAdress_1"> VODIČ d.o.o. za  proizvodnju i usluge Posušje, Glavna podružnica za proizvodnju i usluge Imotski, Put Glavine 2, 21260 Imotski</derivirana_varijabla>
  </DomainObject.Predmet.ProtustrankaFormatedWithAdress>
  <DomainObject.Predmet.ProtustrankaFormatedWithAdressOIB>
    <izvorni_sadrzaj> VODIČ d.o.o. za  proizvodnju i usluge Posušje, Glavna podružnica za proizvodnju i usluge Imotski, OIB 11679982530, Put Glavine 2, 21260 Imotski</izvorni_sadrzaj>
    <derivirana_varijabla naziv="DomainObject.Predmet.ProtustrankaFormatedWithAdressOIB_1"> VODIČ d.o.o. za  proizvodnju i usluge Posušje, Glavna podružnica za proizvodnju i usluge Imotski, OIB 11679982530, Put Glavine 2, 21260 Imotski</derivirana_varijabla>
  </DomainObject.Predmet.ProtustrankaFormatedWithAdressOIB>
  <DomainObject.Predmet.ProtustrankaWithAdress>
    <izvorni_sadrzaj>VODIČ d.o.o. za  proizvodnju i usluge Posušje, Glavna podružnica za proizvodnju i usluge Imotski Put Glavine 2, 21260 Imotski</izvorni_sadrzaj>
    <derivirana_varijabla naziv="DomainObject.Predmet.ProtustrankaWithAdress_1">VODIČ d.o.o. za  proizvodnju i usluge Posušje, Glavna podružnica za proizvodnju i usluge Imotski Put Glavine 2, 21260 Imotski</derivirana_varijabla>
  </DomainObject.Predmet.ProtustrankaWithAdress>
  <DomainObject.Predmet.ProtustrankaWithAdressOIB>
    <izvorni_sadrzaj>VODIČ d.o.o. za  proizvodnju i usluge Posušje, Glavna podružnica za proizvodnju i usluge Imotski, OIB 11679982530, Put Glavine 2, 21260 Imotski</izvorni_sadrzaj>
    <derivirana_varijabla naziv="DomainObject.Predmet.ProtustrankaWithAdressOIB_1">VODIČ d.o.o. za  proizvodnju i usluge Posušje, Glavna podružnica za proizvodnju i usluge Imotski, OIB 11679982530, Put Glavine 2, 21260 Imotski</derivirana_varijabla>
  </DomainObject.Predmet.ProtustrankaWithAdressOIB>
  <DomainObject.Predmet.ProtustrankaNazivFormated>
    <izvorni_sadrzaj>VODIČ d.o.o. za  proizvodnju i usluge Posušje, Glavna podružnica za proizvodnju i usluge Imotski</izvorni_sadrzaj>
    <derivirana_varijabla naziv="DomainObject.Predmet.ProtustrankaNazivFormated_1">VODIČ d.o.o. za  proizvodnju i usluge Posušje, Glavna podružnica za proizvodnju i usluge Imotski</derivirana_varijabla>
  </DomainObject.Predmet.ProtustrankaNazivFormated>
  <DomainObject.Predmet.ProtustrankaNazivFormatedOIB>
    <izvorni_sadrzaj>VODIČ d.o.o. za  proizvodnju i usluge Posušje, Glavna podružnica za proizvodnju i usluge Imotski, OIB 11679982530</izvorni_sadrzaj>
    <derivirana_varijabla naziv="DomainObject.Predmet.ProtustrankaNazivFormatedOIB_1">VODIČ d.o.o. za  proizvodnju i usluge Posušje, Glavna podružnica za proizvodnju i usluge Imotski, OIB 11679982530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112716.97</izvorni_sadrzaj>
    <derivirana_varijabla naziv="DomainObject.Predmet.TrenutnaVrijednost_1">112716.97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VODIČ d.o.o. za  proizvodnju i usluge Posušje, Glavna podružnica za proizvodnju i usluge Imotski</item>
    </izvorni_sadrzaj>
    <derivirana_varijabla naziv="DomainObject.Predmet.ProtuStrankaListFormated_1">
      <item>VODIČ d.o.o. za  proizvodnju i usluge Posušje, Glavna podružnica za proizvodnju i usluge Imotski</item>
    </derivirana_varijabla>
  </DomainObject.Predmet.ProtuStrankaListFormated>
  <DomainObject.Predmet.ProtuStrankaListFormatedOIB>
    <izvorni_sadrzaj>
      <item>VODIČ d.o.o. za  proizvodnju i usluge Posušje, Glavna podružnica za proizvodnju i usluge Imotski, OIB 11679982530</item>
    </izvorni_sadrzaj>
    <derivirana_varijabla naziv="DomainObject.Predmet.ProtuStrankaListFormatedOIB_1">
      <item>VODIČ d.o.o. za  proizvodnju i usluge Posušje, Glavna podružnica za proizvodnju i usluge Imotski, OIB 11679982530</item>
    </derivirana_varijabla>
  </DomainObject.Predmet.ProtuStrankaListFormatedOIB>
  <DomainObject.Predmet.ProtuStrankaListFormatedWithAdress>
    <izvorni_sadrzaj>
      <item>VODIČ d.o.o. za  proizvodnju i usluge Posušje, Glavna podružnica za proizvodnju i usluge Imotski, Put Glavine 2, 21260 Imotski</item>
    </izvorni_sadrzaj>
    <derivirana_varijabla naziv="DomainObject.Predmet.ProtuStrankaListFormatedWithAdress_1">
      <item>VODIČ d.o.o. za  proizvodnju i usluge Posušje, Glavna podružnica za proizvodnju i usluge Imotski, Put Glavine 2, 21260 Imotski</item>
    </derivirana_varijabla>
  </DomainObject.Predmet.ProtuStrankaListFormatedWithAdress>
  <DomainObject.Predmet.ProtuStrankaListFormatedWithAdressOIB>
    <izvorni_sadrzaj>
      <item>VODIČ d.o.o. za  proizvodnju i usluge Posušje, Glavna podružnica za proizvodnju i usluge Imotski, OIB 11679982530, Put Glavine 2, 21260 Imotski</item>
    </izvorni_sadrzaj>
    <derivirana_varijabla naziv="DomainObject.Predmet.ProtuStrankaListFormatedWithAdressOIB_1">
      <item>VODIČ d.o.o. za  proizvodnju i usluge Posušje, Glavna podružnica za proizvodnju i usluge Imotski, OIB 11679982530, Put Glavine 2, 21260 Imotski</item>
    </derivirana_varijabla>
  </DomainObject.Predmet.ProtuStrankaListFormatedWithAdressOIB>
  <DomainObject.Predmet.ProtuStrankaListNazivFormated>
    <izvorni_sadrzaj>
      <item>VODIČ d.o.o. za  proizvodnju i usluge Posušje, Glavna podružnica za proizvodnju i usluge Imotski</item>
    </izvorni_sadrzaj>
    <derivirana_varijabla naziv="DomainObject.Predmet.ProtuStrankaListNazivFormated_1">
      <item>VODIČ d.o.o. za  proizvodnju i usluge Posušje, Glavna podružnica za proizvodnju i usluge Imotski</item>
    </derivirana_varijabla>
  </DomainObject.Predmet.ProtuStrankaListNazivFormated>
  <DomainObject.Predmet.ProtuStrankaListNazivFormatedOIB>
    <izvorni_sadrzaj>
      <item>VODIČ d.o.o. za  proizvodnju i usluge Posušje, Glavna podružnica za proizvodnju i usluge Imotski, OIB 11679982530</item>
    </izvorni_sadrzaj>
    <derivirana_varijabla naziv="DomainObject.Predmet.ProtuStrankaListNazivFormatedOIB_1">
      <item>VODIČ d.o.o. za  proizvodnju i usluge Posušje, Glavna podružnica za proizvodnju i usluge Imotski, OIB 11679982530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VODIČ d.o.o. za  proizvodnju i usluge Posušje, Glavna podružnica za proizvodnju i usluge Imotski</izvorni_sadrzaj>
    <derivirana_varijabla naziv="DomainObject.Predmet.ProtustrankaIDrugi_1">VODIČ d.o.o. za  proizvodnju i usluge Posušje, Glavna podružnica za proizvodnju i usluge Imotski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VODIČ d.o.o. za  proizvodnju i usluge Posušje, Glavna podružnica za proizvodnju i usluge Imotski, OIB 11679982530, Put Glavine 2, 21260 Imotski</izvorni_sadrzaj>
    <derivirana_varijabla naziv="DomainObject.Predmet.ProtustrankaIDrugiAdressOIB_1">VODIČ d.o.o. za  proizvodnju i usluge Posušje, Glavna podružnica za proizvodnju i usluge Imotski, OIB 11679982530, Put Glavine 2,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VODIČ d.o.o. za  proizvodnju i usluge Posušje, Glavna podružnica za proizvodnju i usluge Imotski</item>
    </izvorni_sadrzaj>
    <derivirana_varijabla naziv="DomainObject.Predmet.SudioniciListNaziv_1">
      <item>FINA SPLIT</item>
      <item>VODIČ d.o.o. za  proizvodnju i usluge Posušje, Glavna podružnica za proizvodnju i usluge Imotski</item>
    </derivirana_varijabla>
  </DomainObject.Predmet.SudioniciListNaziv>
  <DomainObject.Predmet.SudioniciListAdressOIB>
    <izvorni_sadrzaj>
      <item>FINA SPLIT, Mažuranićevo šetalište 24 b,21000 Split</item>
      <item>VODIČ d.o.o. za  proizvodnju i usluge Posušje, Glavna podružnica za proizvodnju i usluge Imotski, OIB 11679982530, Put Glavine 2,21260 Imotski</item>
    </izvorni_sadrzaj>
    <derivirana_varijabla naziv="DomainObject.Predmet.SudioniciListAdressOIB_1">
      <item>FINA SPLIT, Mažuranićevo šetalište 24 b,21000 Split</item>
      <item>VODIČ d.o.o. za  proizvodnju i usluge Posušje, Glavna podružnica za proizvodnju i usluge Imotski, OIB 11679982530, Put Glavine 2,21260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11679982530</item>
    </izvorni_sadrzaj>
    <derivirana_varijabla naziv="DomainObject.Predmet.SudioniciListNazivOIB_1">
      <item>, OIB null</item>
      <item>, OIB 11679982530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387</properties:Words>
  <properties:Characters>2050</properties:Characters>
  <properties:Lines>87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2015-11-04T12:59:00Z</dcterms:created>
  <dc:creator>Lari Glavaš</dc:creator>
  <cp:lastModifiedBy>Lari Glavaš</cp:lastModifiedBy>
  <cp:lastPrinted>2015-11-04T12:58:00Z</cp:lastPrinted>
  <dcterms:modified xmlns:xsi="http://www.w3.org/2001/XMLSchema-instance" xsi:type="dcterms:W3CDTF">2015-11-04T13:00:00Z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