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a79d" w14:paraId="8b5a79d" w:rsidRDefault="00AB4602" w:rsidP="00696B5F" w:rsidR="00696B5F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6B5F">
        <w:t xml:space="preserve">                                                                                                                                                                   </w:t>
      </w:r>
    </w:p>
    <w:p w:rsidRDefault="00696B5F" w:rsidP="00696B5F" w:rsidR="00696B5F">
      <w:pPr>
        <w:spacing w:after="0"/>
        <w:ind w:firstLine="5245"/>
        <w:jc w:val="right"/>
      </w:pPr>
      <w:r>
        <w:t xml:space="preserve">                       2 St-124/2017-4.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center"/>
      </w:pPr>
      <w:r>
        <w:t>U  I M E   R E P U B L I K E   H R V A T S K E</w:t>
      </w:r>
    </w:p>
    <w:p w:rsidRDefault="00696B5F" w:rsidP="00696B5F" w:rsidR="00696B5F">
      <w:pPr>
        <w:spacing w:after="0"/>
        <w:jc w:val="center"/>
      </w:pPr>
    </w:p>
    <w:p w:rsidRDefault="00696B5F" w:rsidP="00696B5F" w:rsidR="00696B5F">
      <w:pPr>
        <w:spacing w:after="0"/>
        <w:jc w:val="center"/>
      </w:pPr>
      <w:r>
        <w:t xml:space="preserve"> R J E Š E N J E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ELNIK d.o.o. za projektiranje, proizvodnju i trgovinu, Zagreb, Donje Svetice 109, MBS: 080309959, OIB: 12308869230, dana 22. svibnja 2017. godine  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center"/>
      </w:pPr>
      <w:r>
        <w:t>r i j e š i o   j e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  <w:rPr>
          <w:szCs w:val="20"/>
        </w:rPr>
      </w:pPr>
      <w:r>
        <w:tab/>
        <w:t>I. Otvara se stečajni postupak nad dužnikom ELNIK d.o.o. za projektiranje, proizvodnju i trgovinu, Zagreb, Donje Svetice 109, MBS: 080309959, OIB: 12308869230.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  <w:r>
        <w:tab/>
        <w:t>II. Za stečajnog upravitelja imenuje se JUGOSLAV PURAN, Bjelovar, Josipa Jelačića 12, OIB:70582689973.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  <w:rPr>
          <w:szCs w:val="20"/>
        </w:rPr>
      </w:pPr>
      <w:r>
        <w:tab/>
        <w:t>III. Zaključuje se stečajni postupak nad dužnikom ELNIK d.o.o. za projektiranje, proizvodnju i trgovinu, Zagreb, Donje Svetice 109, MBS: 080309959, OIB: 12308869230.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  <w:rPr>
          <w:lang w:val="en-GB"/>
        </w:rPr>
      </w:pPr>
      <w:r>
        <w:tab/>
        <w:t>IV. Stečajni postupak je otvoren i zaključen s danom 22. svibnja 2017. godine u 12,00 sati, kada je ovo rješenje objavljeno na e-oglasnoj ploči ovoga suda.</w:t>
      </w:r>
    </w:p>
    <w:p w:rsidRDefault="00696B5F" w:rsidP="00696B5F" w:rsidR="00696B5F">
      <w:pPr>
        <w:pStyle w:val="Bezproreda"/>
        <w:spacing w:after="0"/>
        <w:jc w:val="both"/>
      </w:pPr>
    </w:p>
    <w:p w:rsidRDefault="00696B5F" w:rsidP="00696B5F" w:rsidR="00696B5F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96B5F" w:rsidP="00696B5F" w:rsidR="00696B5F">
      <w:pPr>
        <w:spacing w:after="0"/>
        <w:jc w:val="both"/>
        <w:rPr>
          <w:rFonts w:cs="Times New Roman"/>
        </w:rPr>
      </w:pPr>
    </w:p>
    <w:p w:rsidRDefault="00696B5F" w:rsidP="00696B5F" w:rsidR="00696B5F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center"/>
      </w:pPr>
      <w:r>
        <w:t>Obrazloženje</w:t>
      </w:r>
    </w:p>
    <w:p w:rsidRDefault="00696B5F" w:rsidP="00696B5F" w:rsidR="00696B5F">
      <w:pPr>
        <w:spacing w:after="0"/>
        <w:jc w:val="center"/>
      </w:pPr>
    </w:p>
    <w:p w:rsidRDefault="00696B5F" w:rsidP="00696B5F" w:rsidR="00696B5F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St-124/2017-2, koji je objavljen na mrežnoj stranici e-oglasna ploča Trgovačkog suda u Bjelovaru 16.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ind w:firstLine="5245"/>
        <w:jc w:val="right"/>
      </w:pPr>
      <w:r>
        <w:lastRenderedPageBreak/>
        <w:t xml:space="preserve">                       2 St-124/2017-4.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96B5F" w:rsidP="00696B5F" w:rsidR="00696B5F">
      <w:pPr>
        <w:pStyle w:val="Bezproreda"/>
        <w:spacing w:after="0"/>
        <w:jc w:val="both"/>
      </w:pPr>
    </w:p>
    <w:p w:rsidRDefault="00696B5F" w:rsidP="00696B5F" w:rsidR="00696B5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96B5F" w:rsidP="00696B5F" w:rsidR="00696B5F">
      <w:pPr>
        <w:spacing w:after="0"/>
        <w:ind w:firstLine="851"/>
        <w:jc w:val="both"/>
      </w:pPr>
    </w:p>
    <w:p w:rsidRDefault="00696B5F" w:rsidP="00696B5F" w:rsidR="00696B5F">
      <w:pPr>
        <w:spacing w:after="0"/>
        <w:jc w:val="center"/>
      </w:pPr>
      <w:r>
        <w:t>U Bjelovaru, 22. svibnja 2017. godine.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ind w:firstLine="720" w:left="4320"/>
      </w:pPr>
      <w:r>
        <w:t>SUDSKI SAVJETNIK</w:t>
      </w:r>
    </w:p>
    <w:p w:rsidRDefault="00696B5F" w:rsidP="00696B5F" w:rsidR="00696B5F">
      <w:pPr>
        <w:spacing w:after="0"/>
        <w:ind w:firstLine="4111"/>
      </w:pPr>
      <w:r>
        <w:tab/>
        <w:t xml:space="preserve">     MIROSLAV LOVREKOVIĆ, v.r.</w:t>
      </w:r>
    </w:p>
    <w:p w:rsidRDefault="00696B5F" w:rsidP="00696B5F" w:rsidR="00696B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96B5F" w:rsidP="00696B5F" w:rsidR="00696B5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96B5F" w:rsidP="00696B5F" w:rsidR="00696B5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</w:p>
    <w:p w:rsidRDefault="00696B5F" w:rsidP="00696B5F" w:rsidR="00696B5F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696B5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B5F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DE1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7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St-124/2017-4</izvorni_sadrzaj>
    <derivirana_varijabla naziv="DomainObject.Oznaka_1">St-124/2017-4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ELNIK, d.o.o. za projektiranje, proizvodnju i trgovinu zastupanog po punomoćniku Josip Nikolić</izvorni_sadrzaj>
    <derivirana_varijabla naziv="DomainObject.Predmet.ProtustrankaFormated_1">  ELNIK, d.o.o. za projektiranje, proizvodnju i trgovinu zastupanog po punomoćniku Josip Nikolić</derivirana_varijabla>
  </DomainObject.Predmet.ProtustrankaFormated>
  <DomainObject.Predmet.ProtustrankaFormatedOIB>
    <izvorni_sadrzaj>  ELNIK, d.o.o. za projektiranje, proizvodnju i trgovinu, OIB 12308869230 zastupanog po punomoćniku Josip Nikolić</izvorni_sadrzaj>
    <derivirana_varijabla naziv="DomainObject.Predmet.ProtustrankaFormatedOIB_1">  ELNIK, d.o.o. za projektiranje, proizvodnju i trgovinu, OIB 12308869230 zastupanog po punomoćniku Josip Nikolić</derivirana_varijabla>
  </DomainObject.Predmet.ProtustrankaFormatedOIB>
  <DomainObject.Predmet.ProtustrankaFormatedWithAdress>
    <izvorni_sadrzaj> ELNIK, d.o.o. za projektiranje, proizvodnju i trgovinu, Donje Svetice 109, 10000 Zagreb zastupanog po punomoćniku Josip Nikolić</izvorni_sadrzaj>
    <derivirana_varijabla naziv="DomainObject.Predmet.ProtustrankaFormatedWithAdress_1"> ELNIK, d.o.o. za projektiranje, proizvodnju i trgovinu, Donje Svetice 109, 10000 Zagreb zastupanog po punomoćniku Josip Nikolić</derivirana_varijabla>
  </DomainObject.Predmet.ProtustrankaFormatedWithAdress>
  <DomainObject.Predmet.ProtustrankaFormatedWithAdressOIB>
    <izvorni_sadrzaj> ELNIK, d.o.o. za projektiranje, proizvodnju i trgovinu, OIB 12308869230, Donje Svetice 109, 10000 Zagreb zastupanog po punomoćniku Josip Nikolić</izvorni_sadrzaj>
    <derivirana_varijabla naziv="DomainObject.Predmet.ProtustrankaFormatedWithAdressOIB_1"> ELNIK, d.o.o. za projektiranje, proizvodnju i trgovinu, OIB 12308869230, Donje Svetice 109, 10000 Zagreb zastupanog po punomoćniku Josip Nikolić</derivirana_varijabla>
  </DomainObject.Predmet.ProtustrankaFormatedWithAdressOIB>
  <DomainObject.Predmet.ProtustrankaWithAdress>
    <izvorni_sadrzaj>ELNIK, d.o.o. za projektiranje, proizvodnju i trgovinu Donje Svetice 109, 10000 Zagreb</izvorni_sadrzaj>
    <derivirana_varijabla naziv="DomainObject.Predmet.ProtustrankaWithAdress_1">ELNIK, d.o.o. za projektiranje, proizvodnju i trgovinu Donje Svetice 109, 10000 Zagreb</derivirana_varijabla>
  </DomainObject.Predmet.ProtustrankaWithAdress>
  <DomainObject.Predmet.ProtustrankaWithAdressOIB>
    <izvorni_sadrzaj>ELNIK, d.o.o. za projektiranje, proizvodnju i trgovinu, OIB 12308869230, Donje Svetice 109, 10000 Zagreb</izvorni_sadrzaj>
    <derivirana_varijabla naziv="DomainObject.Predmet.ProtustrankaWithAdressOIB_1">ELNIK, d.o.o. za projektiranje, proizvodnju i trgovinu, OIB 12308869230, Donje Svetice 109, 10000 Zagreb</derivirana_varijabla>
  </DomainObject.Predmet.ProtustrankaWithAdressOIB>
  <DomainObject.Predmet.ProtustrankaNazivFormated>
    <izvorni_sadrzaj>ELNIK, d.o.o. za projektiranje, proizvodnju i trgovinu</izvorni_sadrzaj>
    <derivirana_varijabla naziv="DomainObject.Predmet.ProtustrankaNazivFormated_1">ELNIK, d.o.o. za projektiranje, proizvodnju i trgovinu</derivirana_varijabla>
  </DomainObject.Predmet.ProtustrankaNazivFormated>
  <DomainObject.Predmet.ProtustrankaNazivFormatedOIB>
    <izvorni_sadrzaj>ELNIK, d.o.o. za projektiranje, proizvodnju i trgovinu, OIB 12308869230</izvorni_sadrzaj>
    <derivirana_varijabla naziv="DomainObject.Predmet.ProtustrankaNazivFormatedOIB_1">ELNIK, d.o.o. za projektiranje, proizvodnju i trgovinu, OIB 12308869230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ELNIK, d.o.o. za projektiranje, proizvodnju i trgovinu zastupanog po punomoćniku Josip Nikolić</item>
    </izvorni_sadrzaj>
    <derivirana_varijabla naziv="DomainObject.Predmet.ProtuStrankaListFormated_1">
      <item>ELNIK, d.o.o. za projektiranje, proizvodnju i trgovinu zastupanog po punomoćniku Josip Nikolić</item>
    </derivirana_varijabla>
  </DomainObject.Predmet.ProtuStrankaListFormated>
  <DomainObject.Predmet.ProtuStrankaListFormatedOIB>
    <izvorni_sadrzaj>
      <item>ELNIK, d.o.o. za projektiranje, proizvodnju i trgovinu, OIB 12308869230 zastupanog po punomoćniku Josip Nikolić</item>
    </izvorni_sadrzaj>
    <derivirana_varijabla naziv="DomainObject.Predmet.ProtuStrankaListFormatedOIB_1">
      <item>ELNIK, d.o.o. za projektiranje, proizvodnju i trgovinu, OIB 12308869230 zastupanog po punomoćniku Josip Nikolić</item>
    </derivirana_varijabla>
  </DomainObject.Predmet.ProtuStrankaListFormatedOIB>
  <DomainObject.Predmet.ProtuStrankaListFormatedWithAdress>
    <izvorni_sadrzaj>
      <item>ELNIK, d.o.o. za projektiranje, proizvodnju i trgovinu, Donje Svetice 109, 10000 Zagreb zastupanog po punomoćniku Josip Nikolić</item>
    </izvorni_sadrzaj>
    <derivirana_varijabla naziv="DomainObject.Predmet.ProtuStrankaListFormatedWithAdress_1">
      <item>ELNIK, d.o.o. za projektiranje, proizvodnju i trgovinu, Donje Svetice 109, 10000 Zagreb zastupanog po punomoćniku Josip Nikolić</item>
    </derivirana_varijabla>
  </DomainObject.Predmet.ProtuStrankaListFormatedWithAdress>
  <DomainObject.Predmet.ProtuStrankaListFormatedWithAdressOIB>
    <izvorni_sadrzaj>
      <item>ELNIK, d.o.o. za projektiranje, proizvodnju i trgovinu, OIB 12308869230, Donje Svetice 109, 10000 Zagreb zastupanog po punomoćniku Josip Nikolić</item>
    </izvorni_sadrzaj>
    <derivirana_varijabla naziv="DomainObject.Predmet.ProtuStrankaListFormatedWithAdressOIB_1">
      <item>ELNIK, d.o.o. za projektiranje, proizvodnju i trgovinu, OIB 12308869230, Donje Svetice 109, 10000 Zagreb zastupanog po punomoćniku Josip Nikolić</item>
    </derivirana_varijabla>
  </DomainObject.Predmet.ProtuStrankaListFormatedWithAdressOIB>
  <DomainObject.Predmet.ProtuStrankaListNazivFormated>
    <izvorni_sadrzaj>
      <item>ELNIK, d.o.o. za projektiranje, proizvodnju i trgovinu</item>
    </izvorni_sadrzaj>
    <derivirana_varijabla naziv="DomainObject.Predmet.ProtuStrankaListNazivFormated_1">
      <item>ELNIK, d.o.o. za projektiranje, proizvodnju i trgovinu</item>
    </derivirana_varijabla>
  </DomainObject.Predmet.ProtuStrankaListNazivFormated>
  <DomainObject.Predmet.ProtuStrankaListNazivFormatedOIB>
    <izvorni_sadrzaj>
      <item>ELNIK, d.o.o. za projektiranje, proizvodnju i trgovinu, OIB 12308869230</item>
    </izvorni_sadrzaj>
    <derivirana_varijabla naziv="DomainObject.Predmet.ProtuStrankaListNazivFormatedOIB_1">
      <item>ELNIK, d.o.o. za projektiranje, proizvodnju i trgovinu, OIB 12308869230</item>
    </derivirana_varijabla>
  </DomainObject.Predmet.ProtuStrankaListNazivFormatedOIB>
  <DomainObject.Predmet.OstaliListFormated>
    <izvorni_sadrzaj>
      <item>Josip Nikolić punomoćnik sudionika u postupku ELNIK, d.o.o. za projektiranje, proizvodnju i trgovinu</item>
    </izvorni_sadrzaj>
    <derivirana_varijabla naziv="DomainObject.Predmet.OstaliListFormated_1">
      <item>Josip Nikolić punomoćnik sudionika u postupku ELNIK, d.o.o. za projektiranje, proizvodnju i trgovinu</item>
    </derivirana_varijabla>
  </DomainObject.Predmet.OstaliListFormated>
  <DomainObject.Predmet.OstaliListFormatedOIB>
    <izvorni_sadrzaj>
      <item>Josip Nikolić, OIB 18880275258 punomoćnik sudionika u postupku ELNIK, d.o.o. za projektiranje, proizvodnju i trgovinu</item>
    </izvorni_sadrzaj>
    <derivirana_varijabla naziv="DomainObject.Predmet.OstaliListFormatedOIB_1">
      <item>Josip Nikolić, OIB 18880275258 punomoćnik sudionika u postupku ELNIK, d.o.o. za projektiranje, proizvodnju i trgovinu</item>
    </derivirana_varijabla>
  </DomainObject.Predmet.OstaliListFormatedOIB>
  <DomainObject.Predmet.OstaliListFormatedWithAdress>
    <izvorni_sadrzaj>
      <item>Josip Nikolić, Vladimira Preloga 13, 10000 Zagreb punomoćnik sudionika u postupku ELNIK, d.o.o. za projektiranje, proizvodnju i trgovinu</item>
    </izvorni_sadrzaj>
    <derivirana_varijabla naziv="DomainObject.Predmet.OstaliListFormatedWithAdress_1">
      <item>Josip Nikolić, Vladimira Preloga 13, 10000 Zagreb punomoćnik sudionika u postupku ELNIK, d.o.o. za projektiranje, proizvodnju i trgovinu</item>
    </derivirana_varijabla>
  </DomainObject.Predmet.OstaliListFormatedWithAdress>
  <DomainObject.Predmet.OstaliListFormatedWithAdressOIB>
    <izvorni_sadrzaj>
      <item>Josip Nikolić, OIB 18880275258, Vladimira Preloga 13, 10000 Zagreb punomoćnik sudionika u postupku ELNIK, d.o.o. za projektiranje, proizvodnju i trgovinu</item>
    </izvorni_sadrzaj>
    <derivirana_varijabla naziv="DomainObject.Predmet.OstaliListFormatedWithAdressOIB_1">
      <item>Josip Nikolić, OIB 18880275258, Vladimira Preloga 13, 10000 Zagreb punomoćnik sudionika u postupku ELNIK, d.o.o. za projektiranje, proizvodnju i trgovinu</item>
    </derivirana_varijabla>
  </DomainObject.Predmet.OstaliListFormatedWithAdressOIB>
  <DomainObject.Predmet.OstaliListNazivFormated>
    <izvorni_sadrzaj>
      <item>Josip Nikolić</item>
    </izvorni_sadrzaj>
    <derivirana_varijabla naziv="DomainObject.Predmet.OstaliListNazivFormated_1">
      <item>Josip Nikolić</item>
    </derivirana_varijabla>
  </DomainObject.Predmet.OstaliListNazivFormated>
  <DomainObject.Predmet.OstaliListNazivFormatedOIB>
    <izvorni_sadrzaj>
      <item>Josip Nikolić, OIB 18880275258</item>
    </izvorni_sadrzaj>
    <derivirana_varijabla naziv="DomainObject.Predmet.OstaliListNazivFormatedOIB_1">
      <item>Josip Nikolić, OIB 18880275258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St-124/2017-4</izvorni_sadrzaj>
    <derivirana_varijabla naziv="DomainObject.PoslovniBrojDokumenta_1">St-124/2017-4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ELNIK, d.o.o. za projektiranje, proizvodnju i trgovinu</izvorni_sadrzaj>
    <derivirana_varijabla naziv="DomainObject.Predmet.ProtustrankaIDrugi_1">ELNIK, d.o.o. za projektiranje, proizvodnju i trgovinu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ELNIK, d.o.o. za projektiranje, proizvodnju i trgovinu, OIB 12308869230, Donje Svetice 109, 10000 Zagreb</izvorni_sadrzaj>
    <derivirana_varijabla naziv="DomainObject.Predmet.ProtustrankaIDrugiAdressOIB_1">ELNIK, d.o.o. za projektiranje, proizvodnju i trgovinu, OIB 12308869230, Donje Svetice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ELNIK, d.o.o. za projektiranje, proizvodnju i trgovinu</item>
      <item>FINA Regionalni centar Zagreb, Podružnica Zagreb</item>
      <item>Josip Nikolić</item>
    </izvorni_sadrzaj>
    <derivirana_varijabla naziv="DomainObject.Predmet.SudioniciListNaziv_1">
      <item>ELNIK, d.o.o. za projektiranje, proizvodnju i trgovinu</item>
      <item>FINA Regionalni centar Zagreb, Podružnica Zagreb</item>
      <item>Josip Nikolić</item>
    </derivirana_varijabla>
  </DomainObject.Predmet.SudioniciListNaziv>
  <DomainObject.Predmet.SudioniciListAdressOIB>
    <izvorni_sadrzaj>
      <item>ELNIK, d.o.o. za projektiranje, proizvodnju i trgovinu, OIB 12308869230, Donje Svetice 109,10000 Zagreb</item>
      <item>FINA Regionalni centar Zagreb, Podružnica Zagreb, OIB 85821130368, Trg svibanjskih žrtava 1995. 1,10000 Zagreb</item>
      <item>Josip Nikolić, OIB 18880275258, Vladimira Preloga 13,10000 Zagreb</item>
    </izvorni_sadrzaj>
    <derivirana_varijabla naziv="DomainObject.Predmet.SudioniciListAdressOIB_1">
      <item>ELNIK, d.o.o. za projektiranje, proizvodnju i trgovinu, OIB 12308869230, Donje Svetice 109,10000 Zagreb</item>
      <item>FINA Regionalni centar Zagreb, Podružnica Zagreb, OIB 85821130368, Trg svibanjskih žrtava 1995. 1,10000 Zagreb</item>
      <item>Josip Nikolić, OIB 18880275258, Vladimira Preloga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21C1E-3BB1-4632-8ECC-0E8B78494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3497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2017-05-22T09:41:00Z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