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d503d" w14:paraId="add503d" w:rsidRDefault="00B774B5" w:rsidP="005D7BF8" w:rsidR="00B774B5"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774B5" w:rsidP="005D7BF8" w:rsidR="00B774B5" w:rsidRPr="005D7BF8">
      <w:pPr>
        <w:pStyle w:val="Bezproreda"/>
        <w:jc w:val="both"/>
      </w:pPr>
      <w:r w:rsidRPr="005D7BF8">
        <w:rPr>
          <w:rFonts w:eastAsia="MS Mincho"/>
        </w:rPr>
        <w:t xml:space="preserve">   REPUBLIKA HRVATSKA</w:t>
      </w:r>
    </w:p>
    <w:p w:rsidRDefault="00B774B5" w:rsidP="005D7BF8" w:rsidR="00B774B5" w:rsidRPr="005D7BF8">
      <w:pPr>
        <w:pStyle w:val="Bezproreda"/>
        <w:jc w:val="both"/>
      </w:pPr>
      <w:r w:rsidRPr="005D7BF8">
        <w:rPr>
          <w:rFonts w:eastAsia="MS Mincho"/>
        </w:rPr>
        <w:t>TRGOVAČKI SUD U RIJECI</w:t>
      </w:r>
    </w:p>
    <w:p w:rsidRDefault="00B774B5" w:rsidP="005D7BF8" w:rsidR="00B774B5" w:rsidRPr="005D7BF8">
      <w:pPr>
        <w:pStyle w:val="Bezproreda"/>
        <w:jc w:val="both"/>
        <w:rPr>
          <w:rFonts w:eastAsia="MS Mincho"/>
        </w:rPr>
      </w:pPr>
      <w:r w:rsidRPr="005D7BF8">
        <w:rPr>
          <w:rFonts w:eastAsia="MS Mincho"/>
        </w:rPr>
        <w:t xml:space="preserve">       Rijeka, Zadarska 1 i 3</w:t>
      </w: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D46C4F" w:rsidRPr="00D46C4F">
        <w:rPr>
          <w:b/>
        </w:rPr>
        <w:t>TOUNJČICA jednostavno društvo s ograničenom odgovornošću za usluge Rijeka, Venuccieve stube 5, OIB 45584920817</w:t>
      </w:r>
      <w:r w:rsidR="007A72BF" w:rsidRPr="007A72BF">
        <w:rPr>
          <w:b/>
        </w:rPr>
        <w:t>,</w:t>
      </w:r>
      <w:r w:rsidR="001C7A55" w:rsidRPr="001C7A55">
        <w:t xml:space="preserve"> dana </w:t>
      </w:r>
      <w:r w:rsidR="000D5434">
        <w:t>01. lipnja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86662F"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D46C4F" w:rsidRPr="00D46C4F">
        <w:rPr>
          <w:b/>
        </w:rPr>
        <w:t>TOUNJČICA jednostavno društvo s ograničenom odgovornošću za usluge Rijeka, Venuccieve stube 5, OIB 45584920817</w:t>
      </w:r>
      <w:r w:rsidR="007A72BF">
        <w:rPr>
          <w:b/>
        </w:rPr>
        <w:t>.</w:t>
      </w:r>
    </w:p>
    <w:p w:rsidRDefault="007A72BF" w:rsidP="007A72BF" w:rsidR="007A72BF" w:rsidRPr="00990266">
      <w:pPr>
        <w:pStyle w:val="Bezproreda"/>
        <w:ind w:left="1080"/>
        <w:jc w:val="both"/>
      </w:pPr>
    </w:p>
    <w:p w:rsidRDefault="00BE5CEB" w:rsidP="00BE5CEB" w:rsidR="006B2A66">
      <w:pPr>
        <w:pStyle w:val="Bezproreda"/>
        <w:jc w:val="both"/>
      </w:pPr>
      <w:r>
        <w:t>II.</w:t>
      </w:r>
      <w:r>
        <w:tab/>
      </w:r>
      <w:r w:rsidR="00321306" w:rsidRPr="00990266">
        <w:t xml:space="preserve">Za stečajnog upravitelja imenuje </w:t>
      </w:r>
      <w:r w:rsidR="005D62DF">
        <w:t>se</w:t>
      </w:r>
      <w:r w:rsidR="001E174F">
        <w:t xml:space="preserve"> </w:t>
      </w:r>
      <w:r w:rsidR="00D46C4F">
        <w:t>Branka Božić, Zagreb, Mirka Deanovića 11, OIB 50835813248</w:t>
      </w:r>
      <w:r w:rsidR="00CF41D3">
        <w:t>.</w:t>
      </w:r>
      <w:r w:rsidR="00C848FC" w:rsidRPr="00990266">
        <w:t xml:space="preserve"> </w:t>
      </w:r>
    </w:p>
    <w:p w:rsidRDefault="00BE5CEB" w:rsidP="00BE5CEB" w:rsidR="00BE5CEB" w:rsidRPr="00FA7CB6">
      <w:pPr>
        <w:pStyle w:val="Bezproreda"/>
        <w:jc w:val="both"/>
      </w:pPr>
    </w:p>
    <w:p w:rsidRDefault="00321306" w:rsidP="00494342"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D46C4F" w:rsidRPr="00D46C4F">
        <w:rPr>
          <w:b/>
        </w:rPr>
        <w:t>TOUNJČICA jednostavno društvo s ograničenom odgovornošću za usluge Rijeka, Venuccieve stube 5, OIB 45584920817</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D46C4F" w:rsidP="00D46C4F" w:rsidR="00D46C4F" w:rsidRPr="00D46C4F">
      <w:pPr>
        <w:jc w:val="both"/>
      </w:pPr>
      <w:r w:rsidRPr="00D46C4F">
        <w:tab/>
        <w:t xml:space="preserve">Financijska agencija, Regionalni centar Rijeka podnijela je ovome sudu 10. kolovoza 2016. godine prijedlog za otvaranje stečajnog postupka nad dužnikom </w:t>
      </w:r>
      <w:r w:rsidRPr="00D46C4F">
        <w:rPr>
          <w:b/>
        </w:rPr>
        <w:t xml:space="preserve">TOUNJČICA jednostavno društvo s ograničenom odgovornošću za usluge Rijeka, Venuccieve stube 5, OIB 45584920817 </w:t>
      </w:r>
      <w:r w:rsidRPr="00D46C4F">
        <w:t xml:space="preserve">(dalje: dužnik) temeljem čl.110. st.1. Stečajnog zakona (Narodne novine, br. 71/15, dalje: SZ-a). </w:t>
      </w:r>
    </w:p>
    <w:p w:rsidRDefault="00D46C4F" w:rsidP="00D46C4F" w:rsidR="00D46C4F">
      <w:pPr>
        <w:jc w:val="both"/>
      </w:pPr>
      <w:r w:rsidRPr="00D46C4F">
        <w:tab/>
        <w:t>Predlagatelj je u prijedlogu naveo da dužnik na dan 07. srpnja 2016. godine u Očevidniku redoslijeda osnova za plaćanje ima evidentirane neizvršene osnove za plaćanje u neprekinutom razdoblju od 120 dana u ukupnom iznosu od 18.742,59 kn u koji iznos je uračunata i kamata i naknada Financijske agencije za provedbe ovrhe, da dužnik ima jednog zaposlenika.</w:t>
      </w:r>
    </w:p>
    <w:p w:rsidRDefault="00D46C4F" w:rsidP="00D46C4F" w:rsidR="00D46C4F" w:rsidRPr="00D46C4F">
      <w:pPr>
        <w:jc w:val="both"/>
      </w:pPr>
    </w:p>
    <w:p w:rsidRDefault="00D46C4F" w:rsidP="00D46C4F" w:rsidR="00D46C4F" w:rsidRPr="00D46C4F">
      <w:pPr>
        <w:jc w:val="both"/>
      </w:pPr>
      <w:r w:rsidRPr="00D46C4F">
        <w:lastRenderedPageBreak/>
        <w:tab/>
        <w:t xml:space="preserve">Rješenjem posl. br. St-1314/16-4 od 17. siječnja 2017. godine pokrenut je prethodni postupak radi utvrđivanja pretpostavki za otvaranje stečajnog postupka nad dužnikom, te naloženo osobi ovlaštenoj za zastupanje dužnika Božici Capan iz Rijeke, I. Lupisa 9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D46C4F" w:rsidP="00D46C4F" w:rsidR="00D46C4F" w:rsidRPr="00D46C4F">
      <w:pPr>
        <w:jc w:val="both"/>
      </w:pPr>
      <w:r w:rsidRPr="00D46C4F">
        <w:tab/>
        <w:t>Prema potvrdi FINE od 28. prosinca 2016. godine dužnik u Očevidniku redoslijeda osnova za plaćanje na dan 28. prosinca 2016. godine ima evidentirane neizvršene osnove za plaćanje u neprekinutom razdoblju od 293 dana.</w:t>
      </w:r>
    </w:p>
    <w:p w:rsidRDefault="00D46C4F" w:rsidP="00D46C4F" w:rsidR="00D46C4F" w:rsidRPr="00D46C4F">
      <w:pPr>
        <w:jc w:val="both"/>
      </w:pPr>
      <w:r w:rsidRPr="00D46C4F">
        <w:tab/>
        <w:t xml:space="preserve">Do završetka prethodnog postupka  kod dužnika je utvrđeno postojanje stečajnog razloga iz čl.5. Stečajnog zakona, a to je nesposobnost za plaćanje. </w:t>
      </w:r>
    </w:p>
    <w:p w:rsidRDefault="00D46C4F" w:rsidP="00D46C4F" w:rsidR="00D46C4F" w:rsidRPr="00D46C4F">
      <w:pPr>
        <w:jc w:val="both"/>
      </w:pPr>
      <w:r w:rsidRPr="00D46C4F">
        <w:tab/>
        <w:t xml:space="preserve">Sud je utvrdio da dužnik u vlasništvu nema imovine koja bi bila dovoljna za namirenje troškova stečajnog postupka. </w:t>
      </w:r>
    </w:p>
    <w:p w:rsidRDefault="00D46C4F" w:rsidP="00D46C4F" w:rsidR="00D46C4F" w:rsidRPr="00D46C4F">
      <w:pPr>
        <w:jc w:val="both"/>
      </w:pPr>
      <w:r w:rsidRPr="00D46C4F">
        <w:tab/>
        <w:t xml:space="preserve">Obzirom da je u prethodnom postupku utvrđeno da dužnik ne posjeduje imovinu koja bi bila dovoljna za namirenje troškova stečajnog postupka, sud je pozvao osobe koje imaju pravni interes za provedbu stečajnog postupka da predujme iznos od 25.000,00 kn za pokriće troškova stečajnog postupka. </w:t>
      </w:r>
    </w:p>
    <w:p w:rsidRDefault="00D46C4F" w:rsidP="00D46C4F" w:rsidR="00D46C4F" w:rsidRPr="00D46C4F">
      <w:pPr>
        <w:jc w:val="both"/>
      </w:pPr>
      <w:r w:rsidRPr="00D46C4F">
        <w:tab/>
        <w:t>Specifikacija troškova obuhvaća trošak izrade pečata i bankarske usluge u iznosu 1.000,00 kn, trošak knjigovodstva u iznosu 10.000,00 kn, nagrade stečajnom upravitelju u bruto iznosu 11.000,00 kn, trošak telefona, poštarine (materijalni troškovi) u iznosu 1.000,00 kn i naknada troškova stečajnom upravitelju u iznosu 2.000,00 kn.</w:t>
      </w:r>
    </w:p>
    <w:p w:rsidRDefault="007D0A54" w:rsidP="001C2269"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1339FE">
        <w:t>05</w:t>
      </w:r>
      <w:r w:rsidR="007E5AD8">
        <w:t>. travnja</w:t>
      </w:r>
      <w:r>
        <w:t xml:space="preserve"> 2017. godine </w:t>
      </w:r>
      <w:r w:rsidR="006D7039">
        <w:t xml:space="preserve">pozvane su osobe koje imaju pravni interes za provedbom stečajnog postupka da u roku od 15 dana uplate predujam u visini od </w:t>
      </w:r>
      <w:r w:rsidR="001339FE">
        <w:t>25</w:t>
      </w:r>
      <w:r w:rsidR="000D5434">
        <w:t>.000</w:t>
      </w:r>
      <w:r w:rsidR="00B579B0">
        <w:t>,00</w:t>
      </w:r>
      <w:r w:rsidR="00316D43">
        <w:t xml:space="preserve"> </w:t>
      </w:r>
      <w:r w:rsidR="006D7039">
        <w:t>kn, za namirenje troškova otvorenog stečajnog postupka. Predmetno rješenje objav</w:t>
      </w:r>
      <w:r w:rsidR="00FA7CB6">
        <w:t>ljeno je na mrežnoj stranici e-O</w:t>
      </w:r>
      <w:r w:rsidR="006D7039">
        <w:t>glasne ploče sud</w:t>
      </w:r>
      <w:r w:rsidR="00316D43">
        <w:t>ov</w:t>
      </w:r>
      <w:r w:rsidR="006D7039">
        <w:t xml:space="preserve">a dana </w:t>
      </w:r>
      <w:r w:rsidR="000D5434">
        <w:t>0</w:t>
      </w:r>
      <w:r w:rsidR="001339FE">
        <w:t>5</w:t>
      </w:r>
      <w:r w:rsidR="007E5AD8">
        <w:t>. travnja</w:t>
      </w:r>
      <w:r w:rsidR="00DA68B7">
        <w:t xml:space="preserve"> 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 </w:t>
      </w:r>
      <w:r w:rsidR="001E174F">
        <w:t xml:space="preserve">prethodnog i otvorenog </w:t>
      </w:r>
      <w:r>
        <w:t xml:space="preserve">stečajnog postupka nije uplaćen u roku određenom rješenjem od </w:t>
      </w:r>
      <w:r w:rsidR="000D5434">
        <w:t>0</w:t>
      </w:r>
      <w:r w:rsidR="001339FE">
        <w:t>5</w:t>
      </w:r>
      <w:r w:rsidR="007E5AD8">
        <w:t>. travnja</w:t>
      </w:r>
      <w:r w:rsidR="001E174F">
        <w:t xml:space="preserve"> </w:t>
      </w:r>
      <w:r w:rsidR="00DA68B7">
        <w:t>2017</w:t>
      </w:r>
      <w:r w:rsidR="001E174F">
        <w:t>.</w:t>
      </w:r>
      <w:r>
        <w:t xml:space="preserve"> godine, valjalo je temeljem čl.132. st.2. SZ-a nad dužnikom otvoriti i istodobno zaključiti stečajni </w:t>
      </w:r>
      <w:r>
        <w:lastRenderedPageBreak/>
        <w:t>postupak te imenovati stečajnog upravitelja s ovlastima i obvezama propisanim čl.133. SZ-a.</w:t>
      </w:r>
    </w:p>
    <w:p w:rsidRDefault="000554F6" w:rsidP="006D7039" w:rsidR="000554F6" w:rsidRPr="001A7568">
      <w:pPr>
        <w:jc w:val="both"/>
      </w:pPr>
      <w:r>
        <w:tab/>
        <w:t>Stečajni upravitelj imenovan je temeljem čl.85. st.</w:t>
      </w:r>
      <w:r w:rsidR="000D5434">
        <w:t>1</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0D5434">
        <w:rPr>
          <w:bCs/>
        </w:rPr>
        <w:t>01. lipnja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0D5434">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B774B5" w:rsidR="00B774B5">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C3BCC">
        <w:t xml:space="preserve"> </w:t>
      </w:r>
    </w:p>
    <w:p w:rsidRDefault="00D46C4F" w:rsidP="001A5F3A" w:rsidR="00D46C4F">
      <w:pPr>
        <w:ind w:firstLine="708" w:left="1416"/>
        <w:jc w:val="right"/>
      </w:pPr>
      <w:r>
        <w:t xml:space="preserve"> </w:t>
      </w:r>
    </w:p>
    <w:p w:rsidRDefault="00CE140B" w:rsidP="001C73BB" w:rsidR="00CE140B">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06072" w:rsidR="00306072">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306072" w:rsidP="00306072" w:rsidR="00306072">
      <w:pPr>
        <w:jc w:val="both"/>
        <w:rPr>
          <w:bCs/>
        </w:rPr>
      </w:pPr>
    </w:p>
    <w:p w:rsidRDefault="00306072" w:rsidP="00306072" w:rsidR="00306072">
      <w:pPr>
        <w:jc w:val="both"/>
        <w:rPr>
          <w:bCs/>
        </w:rPr>
      </w:pPr>
    </w:p>
    <w:p w:rsidRDefault="00CE140B" w:rsidP="00306072" w:rsidR="00CE140B">
      <w:pPr>
        <w:jc w:val="both"/>
        <w:rPr>
          <w:b/>
          <w:sz w:val="20"/>
          <w:szCs w:val="20"/>
        </w:rPr>
      </w:pPr>
    </w:p>
    <w:p w:rsidRDefault="007D0A54" w:rsidP="00306072" w:rsidR="00321306" w:rsidRPr="003B540A">
      <w:pPr>
        <w:jc w:val="both"/>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1339FE">
        <w:rPr>
          <w:sz w:val="20"/>
          <w:szCs w:val="20"/>
        </w:rPr>
        <w:t>Božica Capan</w:t>
      </w:r>
      <w:r w:rsidR="008A496D">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0D5434">
        <w:rPr>
          <w:sz w:val="20"/>
          <w:szCs w:val="20"/>
        </w:rPr>
        <w:t>01.6.</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74B5">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D46C4F">
      <w:rPr>
        <w:b/>
      </w:rPr>
      <w:t>1314/16-10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73246"/>
    <w:rsid w:val="000806E3"/>
    <w:rsid w:val="000B25A6"/>
    <w:rsid w:val="000B38A3"/>
    <w:rsid w:val="000B5241"/>
    <w:rsid w:val="000C0D66"/>
    <w:rsid w:val="000C1A41"/>
    <w:rsid w:val="000D03AE"/>
    <w:rsid w:val="000D5434"/>
    <w:rsid w:val="000E7FDB"/>
    <w:rsid w:val="000F3B44"/>
    <w:rsid w:val="00117DD6"/>
    <w:rsid w:val="00121E7A"/>
    <w:rsid w:val="001252E5"/>
    <w:rsid w:val="001339FE"/>
    <w:rsid w:val="00136631"/>
    <w:rsid w:val="001474B0"/>
    <w:rsid w:val="001474D4"/>
    <w:rsid w:val="00151B2E"/>
    <w:rsid w:val="00174B4B"/>
    <w:rsid w:val="001754E7"/>
    <w:rsid w:val="001972EB"/>
    <w:rsid w:val="001A7568"/>
    <w:rsid w:val="001C20C7"/>
    <w:rsid w:val="001C2269"/>
    <w:rsid w:val="001C73BB"/>
    <w:rsid w:val="001C7A55"/>
    <w:rsid w:val="001E174F"/>
    <w:rsid w:val="001F13A2"/>
    <w:rsid w:val="00212999"/>
    <w:rsid w:val="00213A81"/>
    <w:rsid w:val="00223778"/>
    <w:rsid w:val="0024728A"/>
    <w:rsid w:val="00253B86"/>
    <w:rsid w:val="00254C14"/>
    <w:rsid w:val="00257566"/>
    <w:rsid w:val="00267A10"/>
    <w:rsid w:val="00284D00"/>
    <w:rsid w:val="00296C99"/>
    <w:rsid w:val="002C1367"/>
    <w:rsid w:val="002C214C"/>
    <w:rsid w:val="002C778F"/>
    <w:rsid w:val="002D43F3"/>
    <w:rsid w:val="002E5767"/>
    <w:rsid w:val="002E7B44"/>
    <w:rsid w:val="002F0A27"/>
    <w:rsid w:val="00306072"/>
    <w:rsid w:val="00306212"/>
    <w:rsid w:val="00315E6B"/>
    <w:rsid w:val="0031619B"/>
    <w:rsid w:val="00316D43"/>
    <w:rsid w:val="00321306"/>
    <w:rsid w:val="003410FB"/>
    <w:rsid w:val="00347320"/>
    <w:rsid w:val="00350322"/>
    <w:rsid w:val="00353158"/>
    <w:rsid w:val="003563E6"/>
    <w:rsid w:val="0037434A"/>
    <w:rsid w:val="003828C9"/>
    <w:rsid w:val="003955C9"/>
    <w:rsid w:val="003A72D4"/>
    <w:rsid w:val="003B540A"/>
    <w:rsid w:val="003C0B7B"/>
    <w:rsid w:val="003C157D"/>
    <w:rsid w:val="0041378B"/>
    <w:rsid w:val="0042316F"/>
    <w:rsid w:val="00440D91"/>
    <w:rsid w:val="00490A2A"/>
    <w:rsid w:val="00494342"/>
    <w:rsid w:val="004A5D50"/>
    <w:rsid w:val="004B1960"/>
    <w:rsid w:val="004D3F29"/>
    <w:rsid w:val="004D4344"/>
    <w:rsid w:val="004E14F0"/>
    <w:rsid w:val="00500B42"/>
    <w:rsid w:val="0055287B"/>
    <w:rsid w:val="00576115"/>
    <w:rsid w:val="005930B2"/>
    <w:rsid w:val="005C4A89"/>
    <w:rsid w:val="005D62DF"/>
    <w:rsid w:val="005D6D20"/>
    <w:rsid w:val="005E4F24"/>
    <w:rsid w:val="005E548D"/>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40C9"/>
    <w:rsid w:val="007556A0"/>
    <w:rsid w:val="007752A1"/>
    <w:rsid w:val="00776F61"/>
    <w:rsid w:val="007A72BF"/>
    <w:rsid w:val="007C24D4"/>
    <w:rsid w:val="007C3BCC"/>
    <w:rsid w:val="007C5AB4"/>
    <w:rsid w:val="007C730F"/>
    <w:rsid w:val="007D0A54"/>
    <w:rsid w:val="007E5AD8"/>
    <w:rsid w:val="00815FF9"/>
    <w:rsid w:val="008220C0"/>
    <w:rsid w:val="00822CED"/>
    <w:rsid w:val="00823672"/>
    <w:rsid w:val="00825044"/>
    <w:rsid w:val="0085082A"/>
    <w:rsid w:val="00863C45"/>
    <w:rsid w:val="0086662F"/>
    <w:rsid w:val="00867511"/>
    <w:rsid w:val="00876EF2"/>
    <w:rsid w:val="008A496D"/>
    <w:rsid w:val="008B7B42"/>
    <w:rsid w:val="008C188D"/>
    <w:rsid w:val="008C5052"/>
    <w:rsid w:val="008C5FC5"/>
    <w:rsid w:val="008D096B"/>
    <w:rsid w:val="008D4BD6"/>
    <w:rsid w:val="008F6CE9"/>
    <w:rsid w:val="008F7B91"/>
    <w:rsid w:val="00925406"/>
    <w:rsid w:val="00931A2C"/>
    <w:rsid w:val="009332A8"/>
    <w:rsid w:val="009469A7"/>
    <w:rsid w:val="00957D2F"/>
    <w:rsid w:val="009748B4"/>
    <w:rsid w:val="009759C6"/>
    <w:rsid w:val="00976E88"/>
    <w:rsid w:val="009856D8"/>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410F9"/>
    <w:rsid w:val="00A56611"/>
    <w:rsid w:val="00A7168A"/>
    <w:rsid w:val="00A7352D"/>
    <w:rsid w:val="00A7372C"/>
    <w:rsid w:val="00AA031A"/>
    <w:rsid w:val="00AA6992"/>
    <w:rsid w:val="00AC6DC9"/>
    <w:rsid w:val="00AD089B"/>
    <w:rsid w:val="00AD51C1"/>
    <w:rsid w:val="00AE55E4"/>
    <w:rsid w:val="00B350EF"/>
    <w:rsid w:val="00B579B0"/>
    <w:rsid w:val="00B710DF"/>
    <w:rsid w:val="00B768F8"/>
    <w:rsid w:val="00B774B5"/>
    <w:rsid w:val="00B96C6F"/>
    <w:rsid w:val="00BA2413"/>
    <w:rsid w:val="00BA2E41"/>
    <w:rsid w:val="00BD1F8A"/>
    <w:rsid w:val="00BE5CEB"/>
    <w:rsid w:val="00BF1822"/>
    <w:rsid w:val="00C06115"/>
    <w:rsid w:val="00C31580"/>
    <w:rsid w:val="00C34A6B"/>
    <w:rsid w:val="00C37F2A"/>
    <w:rsid w:val="00C51A93"/>
    <w:rsid w:val="00C53E2B"/>
    <w:rsid w:val="00C55C5C"/>
    <w:rsid w:val="00C56550"/>
    <w:rsid w:val="00C56876"/>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5DB2"/>
    <w:rsid w:val="00D705C3"/>
    <w:rsid w:val="00D940E7"/>
    <w:rsid w:val="00DA1A65"/>
    <w:rsid w:val="00DA1FFF"/>
    <w:rsid w:val="00DA42E7"/>
    <w:rsid w:val="00DA68B7"/>
    <w:rsid w:val="00DD7334"/>
    <w:rsid w:val="00DE36C9"/>
    <w:rsid w:val="00DF013D"/>
    <w:rsid w:val="00E01978"/>
    <w:rsid w:val="00E535BC"/>
    <w:rsid w:val="00E65893"/>
    <w:rsid w:val="00EA174D"/>
    <w:rsid w:val="00EA1A0F"/>
    <w:rsid w:val="00EC083F"/>
    <w:rsid w:val="00ED138E"/>
    <w:rsid w:val="00ED3538"/>
    <w:rsid w:val="00EF0D70"/>
    <w:rsid w:val="00F23CF2"/>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B774B5"/>
    <w:rPr>
      <w:color w:val="808080"/>
      <w:bdr w:space="0" w:sz="0" w:color="auto" w:val="none"/>
      <w:shd w:fill="auto" w:color="auto" w:val="clear"/>
    </w:rPr>
  </w:style>
  <w:style w:customStyle="true" w:styleId="eSPISCCParagraphDefaultFont" w:type="character">
    <w:name w:val="eSPIS_CC_Paragraph Default Font"/>
    <w:basedOn w:val="Zadanifontodlomka"/>
    <w:rsid w:val="00B774B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774B5"/>
    <w:rPr>
      <w:b/>
      <w:bdr w:space="0" w:sz="0" w:color="auto" w:val="none"/>
      <w:shd w:fill="FFFFCC" w:color="auto" w:val="clear"/>
      <w:lang w:val="hr-HR"/>
    </w:rPr>
  </w:style>
  <w:style w:customStyle="true" w:styleId="PozadinaSvijetloCrvena" w:type="character">
    <w:name w:val="Pozadina_SvijetloCrvena"/>
    <w:basedOn w:val="eSPISCCParagraphDefaultFont"/>
    <w:rsid w:val="00B774B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774B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B774B5"/>
    <w:rPr>
      <w:color w:val="808080"/>
      <w:bdr w:color="auto" w:space="0" w:sz="0" w:val="none"/>
      <w:shd w:color="auto" w:fill="auto" w:val="clear"/>
    </w:rPr>
  </w:style>
  <w:style w:customStyle="1" w:styleId="eSPISCCParagraphDefaultFont" w:type="character">
    <w:name w:val="eSPIS_CC_Paragraph Default Font"/>
    <w:basedOn w:val="Zadanifontodlomka"/>
    <w:rsid w:val="00B774B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774B5"/>
    <w:rPr>
      <w:b/>
      <w:bdr w:color="auto" w:space="0" w:sz="0" w:val="none"/>
      <w:shd w:color="auto" w:fill="FFFFCC" w:val="clear"/>
      <w:lang w:val="hr-HR"/>
    </w:rPr>
  </w:style>
  <w:style w:customStyle="1" w:styleId="PozadinaSvijetloCrvena" w:type="character">
    <w:name w:val="Pozadina_SvijetloCrvena"/>
    <w:basedOn w:val="eSPISCCParagraphDefaultFont"/>
    <w:rsid w:val="00B774B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774B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1314</izvorni_sadrzaj>
    <derivirana_varijabla naziv="DomainObject.Predmet.Broj_1">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St-1314/2016</izvorni_sadrzaj>
    <derivirana_varijabla naziv="DomainObject.Predmet.OznakaBroj_1">St-1314/2016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TOUNJČICA j.d.o.o.</izvorni_sadrzaj>
    <derivirana_varijabla naziv="DomainObject.Predmet.ProtustrankaFormated_1">  TOUNJČICA j.d.o.o.</derivirana_varijabla>
  </DomainObject.Predmet.ProtustrankaFormated>
  <DomainObject.Predmet.ProtustrankaFormatedOIB>
    <izvorni_sadrzaj>  TOUNJČICA j.d.o.o., OIB 45584920817</izvorni_sadrzaj>
    <derivirana_varijabla naziv="DomainObject.Predmet.ProtustrankaFormatedOIB_1">  TOUNJČICA j.d.o.o., OIB 45584920817</derivirana_varijabla>
  </DomainObject.Predmet.ProtustrankaFormatedOIB>
  <DomainObject.Predmet.ProtustrankaFormatedWithAdress>
    <izvorni_sadrzaj> TOUNJČICA j.d.o.o., Venuccieve stube 5, 51000 Rijeka</izvorni_sadrzaj>
    <derivirana_varijabla naziv="DomainObject.Predmet.ProtustrankaFormatedWithAdress_1"> TOUNJČICA j.d.o.o., Venuccieve stube 5, 51000 Rijeka</derivirana_varijabla>
  </DomainObject.Predmet.ProtustrankaFormatedWithAdress>
  <DomainObject.Predmet.ProtustrankaFormatedWithAdressOIB>
    <izvorni_sadrzaj> TOUNJČICA j.d.o.o., OIB 45584920817, Venuccieve stube 5, 51000 Rijeka</izvorni_sadrzaj>
    <derivirana_varijabla naziv="DomainObject.Predmet.ProtustrankaFormatedWithAdressOIB_1"> TOUNJČICA j.d.o.o., OIB 45584920817, Venuccieve stube 5, 51000 Rijeka</derivirana_varijabla>
  </DomainObject.Predmet.ProtustrankaFormatedWithAdressOIB>
  <DomainObject.Predmet.ProtustrankaWithAdress>
    <izvorni_sadrzaj>TOUNJČICA j.d.o.o. Venuccieve stube 5, 51000 Rijeka</izvorni_sadrzaj>
    <derivirana_varijabla naziv="DomainObject.Predmet.ProtustrankaWithAdress_1">TOUNJČICA j.d.o.o. Venuccieve stube 5, 51000 Rijeka</derivirana_varijabla>
  </DomainObject.Predmet.ProtustrankaWithAdress>
  <DomainObject.Predmet.ProtustrankaWithAdressOIB>
    <izvorni_sadrzaj>TOUNJČICA j.d.o.o., OIB 45584920817, Venuccieve stube 5, 51000 Rijeka</izvorni_sadrzaj>
    <derivirana_varijabla naziv="DomainObject.Predmet.ProtustrankaWithAdressOIB_1">TOUNJČICA j.d.o.o., OIB 45584920817, Venuccieve stube 5, 51000 Rijeka</derivirana_varijabla>
  </DomainObject.Predmet.ProtustrankaWithAdressOIB>
  <DomainObject.Predmet.ProtustrankaNazivFormated>
    <izvorni_sadrzaj>TOUNJČICA j.d.o.o.</izvorni_sadrzaj>
    <derivirana_varijabla naziv="DomainObject.Predmet.ProtustrankaNazivFormated_1">TOUNJČICA j.d.o.o.</derivirana_varijabla>
  </DomainObject.Predmet.ProtustrankaNazivFormated>
  <DomainObject.Predmet.ProtustrankaNazivFormatedOIB>
    <izvorni_sadrzaj>TOUNJČICA j.d.o.o., OIB 45584920817</izvorni_sadrzaj>
    <derivirana_varijabla naziv="DomainObject.Predmet.ProtustrankaNazivFormatedOIB_1">TOUNJČICA j.d.o.o., OIB 45584920817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TOUNJČICA j.d.o.o.</item>
    </izvorni_sadrzaj>
    <derivirana_varijabla naziv="DomainObject.Predmet.ProtuStrankaListFormated_1">
      <item>TOUNJČICA j.d.o.o.</item>
    </derivirana_varijabla>
  </DomainObject.Predmet.ProtuStrankaListFormated>
  <DomainObject.Predmet.ProtuStrankaListFormatedOIB>
    <izvorni_sadrzaj>
      <item>TOUNJČICA j.d.o.o., OIB 45584920817</item>
    </izvorni_sadrzaj>
    <derivirana_varijabla naziv="DomainObject.Predmet.ProtuStrankaListFormatedOIB_1">
      <item>TOUNJČICA j.d.o.o., OIB 45584920817</item>
    </derivirana_varijabla>
  </DomainObject.Predmet.ProtuStrankaListFormatedOIB>
  <DomainObject.Predmet.ProtuStrankaListFormatedWithAdress>
    <izvorni_sadrzaj>
      <item>TOUNJČICA j.d.o.o., Venuccieve stube 5, 51000 Rijeka</item>
    </izvorni_sadrzaj>
    <derivirana_varijabla naziv="DomainObject.Predmet.ProtuStrankaListFormatedWithAdress_1">
      <item>TOUNJČICA j.d.o.o., Venuccieve stube 5, 51000 Rijeka</item>
    </derivirana_varijabla>
  </DomainObject.Predmet.ProtuStrankaListFormatedWithAdress>
  <DomainObject.Predmet.ProtuStrankaListFormatedWithAdressOIB>
    <izvorni_sadrzaj>
      <item>TOUNJČICA j.d.o.o., OIB 45584920817, Venuccieve stube 5, 51000 Rijeka</item>
    </izvorni_sadrzaj>
    <derivirana_varijabla naziv="DomainObject.Predmet.ProtuStrankaListFormatedWithAdressOIB_1">
      <item>TOUNJČICA j.d.o.o., OIB 45584920817, Venuccieve stube 5, 51000 Rijeka</item>
    </derivirana_varijabla>
  </DomainObject.Predmet.ProtuStrankaListFormatedWithAdressOIB>
  <DomainObject.Predmet.ProtuStrankaListNazivFormated>
    <izvorni_sadrzaj>
      <item>TOUNJČICA j.d.o.o.</item>
    </izvorni_sadrzaj>
    <derivirana_varijabla naziv="DomainObject.Predmet.ProtuStrankaListNazivFormated_1">
      <item>TOUNJČICA j.d.o.o.</item>
    </derivirana_varijabla>
  </DomainObject.Predmet.ProtuStrankaListNazivFormated>
  <DomainObject.Predmet.ProtuStrankaListNazivFormatedOIB>
    <izvorni_sadrzaj>
      <item>TOUNJČICA j.d.o.o., OIB 45584920817</item>
    </izvorni_sadrzaj>
    <derivirana_varijabla naziv="DomainObject.Predmet.ProtuStrankaListNazivFormatedOIB_1">
      <item>TOUNJČICA j.d.o.o., OIB 45584920817</item>
    </derivirana_varijabla>
  </DomainObject.Predmet.ProtuStrankaListNazivFormatedOIB>
  <DomainObject.Predmet.OstaliListFormated>
    <izvorni_sadrzaj>
      <item>Božica Capan</item>
    </izvorni_sadrzaj>
    <derivirana_varijabla naziv="DomainObject.Predmet.OstaliListFormated_1">
      <item>Božica Capan</item>
    </derivirana_varijabla>
  </DomainObject.Predmet.OstaliListFormated>
  <DomainObject.Predmet.OstaliListFormatedOIB>
    <izvorni_sadrzaj>
      <item>Božica Capan, OIB 08750829108</item>
    </izvorni_sadrzaj>
    <derivirana_varijabla naziv="DomainObject.Predmet.OstaliListFormatedOIB_1">
      <item>Božica Capan, OIB 08750829108</item>
    </derivirana_varijabla>
  </DomainObject.Predmet.OstaliListFormatedOIB>
  <DomainObject.Predmet.OstaliListFormatedWithAdress>
    <izvorni_sadrzaj>
      <item>Božica Capan, Ivana Luppisa 9, 51000 Rijeka</item>
    </izvorni_sadrzaj>
    <derivirana_varijabla naziv="DomainObject.Predmet.OstaliListFormatedWithAdress_1">
      <item>Božica Capan, Ivana Luppisa 9, 51000 Rijeka</item>
    </derivirana_varijabla>
  </DomainObject.Predmet.OstaliListFormatedWithAdress>
  <DomainObject.Predmet.OstaliListFormatedWithAdressOIB>
    <izvorni_sadrzaj>
      <item>Božica Capan, OIB 08750829108, Ivana Luppisa 9, 51000 Rijeka</item>
    </izvorni_sadrzaj>
    <derivirana_varijabla naziv="DomainObject.Predmet.OstaliListFormatedWithAdressOIB_1">
      <item>Božica Capan, OIB 08750829108, Ivana Luppisa 9, 51000 Rijeka</item>
    </derivirana_varijabla>
  </DomainObject.Predmet.OstaliListFormatedWithAdressOIB>
  <DomainObject.Predmet.OstaliListNazivFormated>
    <izvorni_sadrzaj>
      <item>Božica Capan</item>
    </izvorni_sadrzaj>
    <derivirana_varijabla naziv="DomainObject.Predmet.OstaliListNazivFormated_1">
      <item>Božica Capan</item>
    </derivirana_varijabla>
  </DomainObject.Predmet.OstaliListNazivFormated>
  <DomainObject.Predmet.OstaliListNazivFormatedOIB>
    <izvorni_sadrzaj>
      <item>Božica Capan, OIB 08750829108</item>
    </izvorni_sadrzaj>
    <derivirana_varijabla naziv="DomainObject.Predmet.OstaliListNazivFormatedOIB_1">
      <item>Božica Capan, OIB 08750829108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TOUNJČICA j.d.o.o.</izvorni_sadrzaj>
    <derivirana_varijabla naziv="DomainObject.Predmet.ProtustrankaIDrugi_1">TOUNJČICA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TOUNJČICA j.d.o.o., OIB 45584920817, Venuccieve stube 5, 51000 Rijeka</izvorni_sadrzaj>
    <derivirana_varijabla naziv="DomainObject.Predmet.ProtustrankaIDrugiAdressOIB_1">TOUNJČICA j.d.o.o., OIB 45584920817, Venuccieve stube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TOUNJČICA j.d.o.o.</item>
      <item>Božica Capan</item>
    </izvorni_sadrzaj>
    <derivirana_varijabla naziv="DomainObject.Predmet.SudioniciListNaziv_1">
      <item>FINA  Rijeka</item>
      <item>TOUNJČICA j.d.o.o.</item>
      <item>Božica Capan</item>
    </derivirana_varijabla>
  </DomainObject.Predmet.SudioniciListNaziv>
  <DomainObject.Predmet.SudioniciListAdressOIB>
    <izvorni_sadrzaj>
      <item>FINA  Rijeka, OIB 85821130368, Frana Kurelca 8,51000 Rijeka</item>
      <item>TOUNJČICA j.d.o.o., OIB 45584920817, Venuccieve stube 5,51000 Rijeka</item>
      <item>Božica Capan, OIB 08750829108, Ivana Luppisa 9,51000 Rijeka</item>
    </izvorni_sadrzaj>
    <derivirana_varijabla naziv="DomainObject.Predmet.SudioniciListAdressOIB_1">
      <item>FINA  Rijeka, OIB 85821130368, Frana Kurelca 8,51000 Rijeka</item>
      <item>TOUNJČICA j.d.o.o., OIB 45584920817, Venuccieve stube 5,51000 Rijeka</item>
      <item>Božica Capan, OIB 08750829108, Ivana Luppisa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45584920817</item>
      <item>, OIB 08750829108</item>
    </izvorni_sadrzaj>
    <derivirana_varijabla naziv="DomainObject.Predmet.SudioniciListNazivOIB_1">
      <item>, OIB 85821130368</item>
      <item>, OIB 45584920817</item>
      <item>, OIB 08750829108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DED224-32EE-4F49-9440-4F1A1106E8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976</properties:Words>
  <properties:Characters>5438</properties:Characters>
  <properties:Lines>126</properties:Lines>
  <properties:Paragraphs>46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2017-06-01T12:23:00Z</dcterms:created>
  <dc:creator>dcmelik</dc:creator>
  <cp:lastModifiedBy>Jasna Radulović</cp:lastModifiedBy>
  <cp:lastPrinted>2017-06-01T12:30:00Z</cp:lastPrinted>
  <dcterms:modified xmlns:xsi="http://www.w3.org/2001/XMLSchema-instance" xsi:type="dcterms:W3CDTF">2017-06-01T12:32:00Z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