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2a7c" w14:paraId="d372a7c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F73E4">
        <w:rPr>
          <w:rFonts w:hAnsi="Times New Roman" w:ascii="Times New Roman"/>
        </w:rPr>
        <w:t>6391/16-16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F73E4" w:rsidRPr="00AF73E4">
        <w:rPr>
          <w:rFonts w:hAnsi="Times New Roman" w:ascii="Times New Roman"/>
        </w:rPr>
        <w:t>DA-GEC j.d.o.o., Zagreb, Lavoslava Ružičke 64, OIB: 38348621697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AF73E4">
        <w:rPr>
          <w:rFonts w:hAnsi="Times New Roman" w:ascii="Times New Roman"/>
        </w:rPr>
        <w:t>4</w:t>
      </w:r>
      <w:r w:rsidR="00E37AD9">
        <w:rPr>
          <w:rFonts w:hAnsi="Times New Roman" w:ascii="Times New Roman"/>
        </w:rPr>
        <w:t>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AF73E4" w:rsidRPr="00AF73E4">
        <w:rPr>
          <w:rFonts w:hAnsi="Times New Roman" w:ascii="Times New Roman"/>
        </w:rPr>
        <w:t>DA-GEC j.d.o.o., Zagreb, Lavoslava Ružičke 64, OIB: 38348621697</w:t>
      </w:r>
      <w:r w:rsidR="00464385" w:rsidRPr="00D83C21">
        <w:rPr>
          <w:rFonts w:hAnsi="Times New Roman" w:ascii="Times New Roman"/>
        </w:rPr>
        <w:t xml:space="preserve">, </w:t>
      </w:r>
      <w:r w:rsidR="00AF73E4">
        <w:rPr>
          <w:rFonts w:hAnsi="Times New Roman" w:ascii="Times New Roman"/>
        </w:rPr>
        <w:t>4</w:t>
      </w:r>
      <w:r w:rsidR="0078246E">
        <w:rPr>
          <w:rFonts w:hAnsi="Times New Roman" w:ascii="Times New Roman"/>
        </w:rPr>
        <w:t>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784DBC">
        <w:rPr>
          <w:rFonts w:hAnsi="Times New Roman" w:ascii="Times New Roman"/>
        </w:rPr>
        <w:t>10,15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AE70C5" w:rsidRPr="00AE70C5">
        <w:rPr>
          <w:rFonts w:hAnsi="Times New Roman" w:ascii="Times New Roman"/>
        </w:rPr>
        <w:t>Jurica Tončić, iz Zagreba, Ignjata Đorđića 19, OIB: 44669013271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F73E4" w:rsidRPr="00AF73E4">
        <w:rPr>
          <w:rFonts w:hAnsi="Times New Roman" w:ascii="Times New Roman"/>
        </w:rPr>
        <w:t>DA-GEC j.d.o.o., Zagreb, Lavoslava Ružičke 64, OIB: 38348621697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AF73E4" w:rsidRPr="00AF73E4">
        <w:rPr>
          <w:rFonts w:hAnsi="Times New Roman" w:ascii="Times New Roman"/>
        </w:rPr>
        <w:t>DA-GEC j.d.o.o., Zagreb, Lavoslava Ružičke 64, OIB: 38348621697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  <w:r w:rsidRPr="00193211">
        <w:rPr>
          <w:rFonts w:hAnsi="Times New Roman" w:ascii="Times New Roman"/>
        </w:rPr>
        <w:t>FINA, Regionalni centar Zagreb, Podružnica Zagreb, podnijela je ovom sudu 18.  listopada 2016. prijedlog za otvaranje stečajnog postupka nad dužnikom DA-GEC j.d.o.o., Zagreb, Lavoslava Ružičke 64, OIB: 38348621697, temeljem odredbe čl. 110. st. 1. Stečajnog zakona ("Narodne novine" broj 71/15 - dalje SZ), u kojem navodi da dužnik 17. listopada 2016. u Očevidniku redoslijeda osnova za plaćanje ima evidentirane neizvršene osnove za plaćanje u neprekinutom razdoblju od 120 dana u ukupnom iznosu od 22.278,30 kn, te da ima dva zaposlenika.</w:t>
      </w: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  <w:r w:rsidRPr="00193211">
        <w:rPr>
          <w:rFonts w:hAnsi="Times New Roman" w:ascii="Times New Roman"/>
        </w:rPr>
        <w:t>Zaključkom ovog suda poslovni broj gornji od 18. siječnja 2017. zakazano je ročište radi rasprave o uvjetima za otvaranje stečajnog postupka, sukladno odredbi čl. 128. st. 2. SZ-a, te je naređeno dužniku da u roku od osam dana dostavi sudu popis imovine i obveza dužnika sukladno čl. 17. st. 1. SZ-a.</w:t>
      </w: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  <w:r w:rsidRPr="00193211">
        <w:rPr>
          <w:rFonts w:hAnsi="Times New Roman" w:ascii="Times New Roman"/>
        </w:rPr>
        <w:lastRenderedPageBreak/>
        <w:t>Na ročištu održanom 14. veljače  2017. u odsutnosti uredno pozvanog predlagatelja i dužnika izvršen je uvid u podnesak FINA-e od 20. siječnja 2017. kojim navodi da u cijelosti ostaje kod prijedloga za otvaranje stečajnog postupka, te navoda iznesenih u istom.</w:t>
      </w: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  <w:r w:rsidRPr="00193211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24. listopada 2017. zatražio od javnih tijela koja vode evidenciju o određenoj vrsti imovine dostavu podataka iz njihovih službenih evidencija o tome da li je dužnik evidentiran kao vlasnik imovine. </w:t>
      </w:r>
    </w:p>
    <w:p w:rsidRDefault="00193211" w:rsidP="00193211" w:rsidR="00193211" w:rsidRPr="00193211">
      <w:pPr>
        <w:ind w:firstLine="720"/>
        <w:jc w:val="both"/>
        <w:rPr>
          <w:rFonts w:hAnsi="Times New Roman" w:ascii="Times New Roman"/>
        </w:rPr>
      </w:pPr>
    </w:p>
    <w:p w:rsidRDefault="00193211" w:rsidP="00193211" w:rsidR="000E4A4D">
      <w:pPr>
        <w:ind w:firstLine="720"/>
        <w:jc w:val="both"/>
        <w:rPr>
          <w:rFonts w:hAnsi="Times New Roman" w:ascii="Times New Roman"/>
        </w:rPr>
      </w:pPr>
      <w:r w:rsidRPr="00193211">
        <w:rPr>
          <w:rFonts w:hAnsi="Times New Roman" w:ascii="Times New Roman"/>
        </w:rPr>
        <w:t>Uvidom u obavijest Hrvatske agencije za civilno zrakoplovstvo utvrđeno je da dužnik nije registriran kao vlasnik zrakoplova. Uvidom u uvjerenje MUP, Policijska uprava Zagrebačka utvrđeno je da je dužnik evidentiran kao vlasnik  vozila M1, marke FORD KA 1.3, god. proizvodnje 2002., broj šasije WF0BXXWPR</w:t>
      </w:r>
      <w:r w:rsidR="005C10C5">
        <w:rPr>
          <w:rFonts w:hAnsi="Times New Roman" w:ascii="Times New Roman"/>
        </w:rPr>
        <w:t xml:space="preserve">B2T45260, reg. oznake ZG1029DR, a prema mišljenju ovog suda vrijednost istog nije dovoljna za namirenje troškova stečajnog postupka. </w:t>
      </w:r>
      <w:r w:rsidRPr="00193211">
        <w:rPr>
          <w:rFonts w:hAnsi="Times New Roman" w:ascii="Times New Roman"/>
        </w:rPr>
        <w:t>Uvidom u obavijest Središnjeg klirinškog depozitarnog društva d.d. utvrđeno je da u sustavu SKDD-a ne postoji račun nematerijaliziranih vrijednosnih papira dužnika. Uvidom u dostavljenu potvrdu FINA-e od 2. studenog 2017., utvrđeno je da na dan izdavanja potvrde u Očevidniku redoslijeda osnova za plaćanje dužnik ima evidentirane neizvršene osnove za plaćanje u neprekinutom razdoblju od 500 dana u iznosu od 28.491,17 kn.</w:t>
      </w:r>
    </w:p>
    <w:p w:rsidRDefault="00286056" w:rsidP="00193211" w:rsidR="00286056" w:rsidRPr="00A042B3">
      <w:pPr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193211" w:rsidRPr="00193211">
        <w:rPr>
          <w:rFonts w:hAnsi="Times New Roman" w:ascii="Times New Roman"/>
        </w:rPr>
        <w:t>DA-GEC j.d.o.o.,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193211">
        <w:rPr>
          <w:rFonts w:hAnsi="Times New Roman" w:ascii="Times New Roman"/>
        </w:rPr>
        <w:t>6391/16-15</w:t>
      </w:r>
      <w:r w:rsidR="00E4543F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193211">
        <w:rPr>
          <w:rFonts w:hAnsi="Times New Roman" w:ascii="Times New Roman"/>
        </w:rPr>
        <w:t>18.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193211">
        <w:rPr>
          <w:rFonts w:hAnsi="Times New Roman" w:ascii="Times New Roman"/>
        </w:rPr>
        <w:t>18. listopada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193211">
        <w:rPr>
          <w:rFonts w:hAnsi="Times New Roman" w:ascii="Times New Roman"/>
        </w:rPr>
        <w:t>4</w:t>
      </w:r>
      <w:r w:rsidR="00E37AD9">
        <w:rPr>
          <w:rFonts w:hAnsi="Times New Roman" w:ascii="Times New Roman"/>
        </w:rPr>
        <w:t>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95E67">
        <w:rPr>
          <w:rFonts w:hAnsi="Times New Roman" w:ascii="Times New Roman"/>
        </w:rPr>
        <w:t>, v.r.</w:t>
      </w:r>
    </w:p>
    <w:p w:rsidRDefault="00C95E67" w:rsidP="00840D37" w:rsidR="00C95E67">
      <w:pPr>
        <w:ind w:firstLine="720"/>
        <w:jc w:val="right"/>
        <w:rPr>
          <w:rFonts w:hAnsi="Times New Roman" w:ascii="Times New Roman"/>
        </w:rPr>
      </w:pPr>
    </w:p>
    <w:p w:rsidRDefault="00C95E67" w:rsidP="00840D37" w:rsidR="00C95E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95E67" w:rsidP="00840D37" w:rsidR="00C95E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95E67" w:rsidP="00840D37" w:rsidR="00C95E6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C95E67" w:rsidR="006051D0" w:rsidRPr="00C95E67">
      <w:pPr>
        <w:jc w:val="both"/>
        <w:rPr>
          <w:rFonts w:hAnsi="Times New Roman" w:ascii="Times New Roman"/>
        </w:rPr>
      </w:pPr>
    </w:p>
    <w:sectPr w:rsidSect="00C60325" w:rsidR="006051D0" w:rsidRPr="00C95E67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E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3E4" w:rsidP="00AF73E4" w:rsidR="00AF7971" w:rsidRPr="00AF7971">
    <w:pPr>
      <w:pStyle w:val="Zaglavlje"/>
      <w:jc w:val="right"/>
      <w:rPr>
        <w:rFonts w:hAnsi="Times New Roman" w:ascii="Times New Roman"/>
      </w:rPr>
    </w:pPr>
    <w:r w:rsidRPr="00AF73E4">
      <w:rPr>
        <w:rFonts w:hAnsi="Times New Roman" w:ascii="Times New Roman"/>
      </w:rPr>
      <w:t>3 St-6391/16-16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93211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A2351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10C5"/>
    <w:rsid w:val="005C4796"/>
    <w:rsid w:val="005D5EC1"/>
    <w:rsid w:val="005F4F6B"/>
    <w:rsid w:val="006051D0"/>
    <w:rsid w:val="00612C96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4DB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807CF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0C5"/>
    <w:rsid w:val="00AE7B65"/>
    <w:rsid w:val="00AF424C"/>
    <w:rsid w:val="00AF4779"/>
    <w:rsid w:val="00AF73E4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95E67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5C18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DF2F4C"/>
    <w:rsid w:val="00E1260F"/>
    <w:rsid w:val="00E16F5D"/>
    <w:rsid w:val="00E319FB"/>
    <w:rsid w:val="00E31AFD"/>
    <w:rsid w:val="00E37AD9"/>
    <w:rsid w:val="00E4543F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332C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5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E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E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E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5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E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E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E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E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6391</izvorni_sadrzaj>
    <derivirana_varijabla naziv="DomainObject.Predmet.Broj_1">6391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St-6391/2016</izvorni_sadrzaj>
    <derivirana_varijabla naziv="DomainObject.Predmet.OznakaBroj_1">St-6391/2016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DA-GEC j.d.o.o.</izvorni_sadrzaj>
    <derivirana_varijabla naziv="DomainObject.Predmet.ProtustrankaFormated_1">  DA-GEC j.d.o.o.</derivirana_varijabla>
  </DomainObject.Predmet.ProtustrankaFormated>
  <DomainObject.Predmet.ProtustrankaFormatedOIB>
    <izvorni_sadrzaj>  DA-GEC j.d.o.o., OIB 38348621697</izvorni_sadrzaj>
    <derivirana_varijabla naziv="DomainObject.Predmet.ProtustrankaFormatedOIB_1">  DA-GEC j.d.o.o., OIB 38348621697</derivirana_varijabla>
  </DomainObject.Predmet.ProtustrankaFormatedOIB>
  <DomainObject.Predmet.ProtustrankaFormatedWithAdress>
    <izvorni_sadrzaj> DA-GEC j.d.o.o., Lavoslava Ružičke 64, 10000 Zagreb</izvorni_sadrzaj>
    <derivirana_varijabla naziv="DomainObject.Predmet.ProtustrankaFormatedWithAdress_1"> DA-GEC j.d.o.o., Lavoslava Ružičke 64, 10000 Zagreb</derivirana_varijabla>
  </DomainObject.Predmet.ProtustrankaFormatedWithAdress>
  <DomainObject.Predmet.ProtustrankaFormatedWithAdressOIB>
    <izvorni_sadrzaj> DA-GEC j.d.o.o., OIB 38348621697, Lavoslava Ružičke 64, 10000 Zagreb</izvorni_sadrzaj>
    <derivirana_varijabla naziv="DomainObject.Predmet.ProtustrankaFormatedWithAdressOIB_1"> DA-GEC j.d.o.o., OIB 38348621697, Lavoslava Ružičke 64, 10000 Zagreb</derivirana_varijabla>
  </DomainObject.Predmet.ProtustrankaFormatedWithAdressOIB>
  <DomainObject.Predmet.ProtustrankaWithAdress>
    <izvorni_sadrzaj>DA-GEC j.d.o.o. Lavoslava Ružičke 64, 10000 Zagreb</izvorni_sadrzaj>
    <derivirana_varijabla naziv="DomainObject.Predmet.ProtustrankaWithAdress_1">DA-GEC j.d.o.o. Lavoslava Ružičke 64, 10000 Zagreb</derivirana_varijabla>
  </DomainObject.Predmet.ProtustrankaWithAdress>
  <DomainObject.Predmet.ProtustrankaWithAdressOIB>
    <izvorni_sadrzaj>DA-GEC j.d.o.o., OIB 38348621697, Lavoslava Ružičke 64, 10000 Zagreb</izvorni_sadrzaj>
    <derivirana_varijabla naziv="DomainObject.Predmet.ProtustrankaWithAdressOIB_1">DA-GEC j.d.o.o., OIB 38348621697, Lavoslava Ružičke 64, 10000 Zagreb</derivirana_varijabla>
  </DomainObject.Predmet.ProtustrankaWithAdressOIB>
  <DomainObject.Predmet.ProtustrankaNazivFormated>
    <izvorni_sadrzaj>DA-GEC j.d.o.o.</izvorni_sadrzaj>
    <derivirana_varijabla naziv="DomainObject.Predmet.ProtustrankaNazivFormated_1">DA-GEC j.d.o.o.</derivirana_varijabla>
  </DomainObject.Predmet.ProtustrankaNazivFormated>
  <DomainObject.Predmet.ProtustrankaNazivFormatedOIB>
    <izvorni_sadrzaj>DA-GEC j.d.o.o., OIB 38348621697</izvorni_sadrzaj>
    <derivirana_varijabla naziv="DomainObject.Predmet.ProtustrankaNazivFormatedOIB_1">DA-GEC j.d.o.o., OIB 38348621697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DA-GEC j.d.o.o.</item>
    </izvorni_sadrzaj>
    <derivirana_varijabla naziv="DomainObject.Predmet.ProtuStrankaListFormated_1">
      <item>DA-GEC j.d.o.o.</item>
    </derivirana_varijabla>
  </DomainObject.Predmet.ProtuStrankaListFormated>
  <DomainObject.Predmet.ProtuStrankaListFormatedOIB>
    <izvorni_sadrzaj>
      <item>DA-GEC j.d.o.o., OIB 38348621697</item>
    </izvorni_sadrzaj>
    <derivirana_varijabla naziv="DomainObject.Predmet.ProtuStrankaListFormatedOIB_1">
      <item>DA-GEC j.d.o.o., OIB 38348621697</item>
    </derivirana_varijabla>
  </DomainObject.Predmet.ProtuStrankaListFormatedOIB>
  <DomainObject.Predmet.ProtuStrankaListFormatedWithAdress>
    <izvorni_sadrzaj>
      <item>DA-GEC j.d.o.o., Lavoslava Ružičke 64, 10000 Zagreb</item>
    </izvorni_sadrzaj>
    <derivirana_varijabla naziv="DomainObject.Predmet.ProtuStrankaListFormatedWithAdress_1">
      <item>DA-GEC j.d.o.o., Lavoslava Ružičke 64, 10000 Zagreb</item>
    </derivirana_varijabla>
  </DomainObject.Predmet.ProtuStrankaListFormatedWithAdress>
  <DomainObject.Predmet.ProtuStrankaListFormatedWithAdressOIB>
    <izvorni_sadrzaj>
      <item>DA-GEC j.d.o.o., OIB 38348621697, Lavoslava Ružičke 64, 10000 Zagreb</item>
    </izvorni_sadrzaj>
    <derivirana_varijabla naziv="DomainObject.Predmet.ProtuStrankaListFormatedWithAdressOIB_1">
      <item>DA-GEC j.d.o.o., OIB 38348621697, Lavoslava Ružičke 64, 10000 Zagreb</item>
    </derivirana_varijabla>
  </DomainObject.Predmet.ProtuStrankaListFormatedWithAdressOIB>
  <DomainObject.Predmet.ProtuStrankaListNazivFormated>
    <izvorni_sadrzaj>
      <item>DA-GEC j.d.o.o.</item>
    </izvorni_sadrzaj>
    <derivirana_varijabla naziv="DomainObject.Predmet.ProtuStrankaListNazivFormated_1">
      <item>DA-GEC j.d.o.o.</item>
    </derivirana_varijabla>
  </DomainObject.Predmet.ProtuStrankaListNazivFormated>
  <DomainObject.Predmet.ProtuStrankaListNazivFormatedOIB>
    <izvorni_sadrzaj>
      <item>DA-GEC j.d.o.o., OIB 38348621697</item>
    </izvorni_sadrzaj>
    <derivirana_varijabla naziv="DomainObject.Predmet.ProtuStrankaListNazivFormatedOIB_1">
      <item>DA-GEC j.d.o.o., OIB 38348621697</item>
    </derivirana_varijabla>
  </DomainObject.Predmet.ProtuStrankaListNazivFormatedOIB>
  <DomainObject.Predmet.OstaliListFormated>
    <izvorni_sadrzaj>
      <item>Dragan Arsenić</item>
    </izvorni_sadrzaj>
    <derivirana_varijabla naziv="DomainObject.Predmet.OstaliListFormated_1">
      <item>Dragan Arsenić</item>
    </derivirana_varijabla>
  </DomainObject.Predmet.OstaliListFormated>
  <DomainObject.Predmet.OstaliListFormatedOIB>
    <izvorni_sadrzaj>
      <item>Dragan Arsenić, OIB 26911123761</item>
    </izvorni_sadrzaj>
    <derivirana_varijabla naziv="DomainObject.Predmet.OstaliListFormatedOIB_1">
      <item>Dragan Arsenić, OIB 26911123761</item>
    </derivirana_varijabla>
  </DomainObject.Predmet.OstaliListFormatedOIB>
  <DomainObject.Predmet.OstaliListFormatedWithAdress>
    <izvorni_sadrzaj>
      <item>Dragan Arsenić, Ulica Karela Zahradnika 20, 10000 Zagreb</item>
    </izvorni_sadrzaj>
    <derivirana_varijabla naziv="DomainObject.Predmet.OstaliListFormatedWithAdress_1">
      <item>Dragan Arsenić, Ulica Karela Zahradnika 20, 10000 Zagreb</item>
    </derivirana_varijabla>
  </DomainObject.Predmet.OstaliListFormatedWithAdress>
  <DomainObject.Predmet.OstaliListFormatedWithAdressOIB>
    <izvorni_sadrzaj>
      <item>Dragan Arsenić, OIB 26911123761, Ulica Karela Zahradnika 20, 10000 Zagreb</item>
    </izvorni_sadrzaj>
    <derivirana_varijabla naziv="DomainObject.Predmet.OstaliListFormatedWithAdressOIB_1">
      <item>Dragan Arsenić, OIB 26911123761, Ulica Karela Zahradnika 20, 10000 Zagreb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DA-GEC j.d.o.o.</izvorni_sadrzaj>
    <derivirana_varijabla naziv="DomainObject.Predmet.ProtustrankaIDrugi_1">DA-GEC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DA-GEC j.d.o.o., OIB 38348621697, Lavoslava Ružičke 64, 10000 Zagreb</izvorni_sadrzaj>
    <derivirana_varijabla naziv="DomainObject.Predmet.ProtustrankaIDrugiAdressOIB_1">DA-GEC j.d.o.o., OIB 38348621697,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DA-GEC j.d.o.o.</item>
      <item>Dragan Arsenić</item>
    </izvorni_sadrzaj>
    <derivirana_varijabla naziv="DomainObject.Predmet.SudioniciListNaziv_1">
      <item>FINA Regionalni centar Zagreb</item>
      <item>DA-GEC j.d.o.o.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DA-GEC j.d.o.o., OIB 38348621697,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1,10000 Zagreb</item>
      <item>DA-GEC j.d.o.o., OIB 38348621697,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38348621697</item>
      <item>, OIB 26911123761</item>
    </izvorni_sadrzaj>
    <derivirana_varijabla naziv="DomainObject.Predmet.SudioniciListNazivOIB_1">
      <item>, OIB 85821130368</item>
      <item>, OIB 38348621697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24. listopada 2017.</izvorni_sadrzaj>
    <derivirana_varijabla naziv="DomainObject.PredzadnjaOdlukaIzPredmeta.DatumDonosenjaOdluke_1">24. listopada 2017.</derivirana_varijabla>
  </DomainObject.PredzadnjaOdlukaIzPredmeta.DatumDonosenjaOdluke>
  <DomainObject.PredzadnjaOdlukaIzPredmeta.Oznaka>
    <izvorni_sadrzaj>St-6391/2016-7</izvorni_sadrzaj>
    <derivirana_varijabla naziv="DomainObject.PredzadnjaOdlukaIzPredmeta.Oznaka_1">St-6391/2016-7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25E791-16D7-4F5A-92A8-A984919BC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922</properties:Words>
  <properties:Characters>4982</properties:Characters>
  <properties:Lines>112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2019-01-04T09:07:00Z</dcterms:created>
  <dc:creator>x</dc:creator>
  <cp:lastModifiedBy>Žana Livaja</cp:lastModifiedBy>
  <cp:lastPrinted>2019-01-04T09:13:00Z</cp:lastPrinted>
  <dcterms:modified xmlns:xsi="http://www.w3.org/2001/XMLSchema-instance" xsi:type="dcterms:W3CDTF">2019-01-04T09:14:00Z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(St-6391-16-otvaranje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