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cef9c" w14:paraId="86cef9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6956" w:rsidP="00346956" w:rsidR="0034695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St-319/2017-2.</w:t>
      </w:r>
    </w:p>
    <w:p w:rsidRDefault="00346956" w:rsidP="00346956" w:rsidR="00346956">
      <w:pPr>
        <w:jc w:val="center"/>
        <w:rPr>
          <w:rFonts w:cs="Arial" w:hAnsi="Arial" w:ascii="Arial"/>
          <w:b/>
          <w:noProof/>
        </w:rPr>
      </w:pPr>
    </w:p>
    <w:p w:rsidRDefault="00346956" w:rsidP="00346956" w:rsidR="0034695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46956" w:rsidP="00346956" w:rsidR="00346956">
      <w:pPr>
        <w:rPr>
          <w:rFonts w:cs="Arial" w:hAnsi="Arial" w:ascii="Arial"/>
          <w:b/>
          <w:noProof/>
        </w:rPr>
      </w:pPr>
    </w:p>
    <w:p w:rsidRDefault="00346956" w:rsidP="00346956" w:rsidR="0034695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46956" w:rsidP="00346956" w:rsidR="00346956">
      <w:pPr>
        <w:outlineLvl w:val="0"/>
        <w:rPr>
          <w:rFonts w:cs="Arial" w:hAnsi="Arial" w:ascii="Arial"/>
          <w:noProof/>
        </w:rPr>
      </w:pPr>
    </w:p>
    <w:p w:rsidRDefault="00346956" w:rsidP="00346956" w:rsidR="0034695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AUGEMA j.d.o.o. za trgovinu i poslovne usluge iz Čakovca, Otona Župančića 26, MBS 070112730, OIB 74544359950, d</w:t>
      </w:r>
      <w:r>
        <w:rPr>
          <w:rFonts w:cs="Arial" w:hAnsi="Arial" w:ascii="Arial"/>
          <w:noProof/>
        </w:rPr>
        <w:t>ana 17. kolovoza 2017. godine</w:t>
      </w:r>
    </w:p>
    <w:p w:rsidRDefault="00346956" w:rsidP="00346956" w:rsidR="00346956">
      <w:pPr>
        <w:ind w:firstLine="851"/>
        <w:jc w:val="both"/>
        <w:rPr>
          <w:rFonts w:cs="Arial" w:hAnsi="Arial" w:ascii="Arial"/>
          <w:noProof/>
        </w:rPr>
      </w:pPr>
    </w:p>
    <w:p w:rsidRDefault="00346956" w:rsidP="00346956" w:rsidR="0034695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46956" w:rsidP="00346956" w:rsidR="0034695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346956" w:rsidP="00346956" w:rsidR="0034695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AUGEMA j.d.o.o. za trgovinu i poslovne usluge iz Čakovca, Otona Župančića 26, MBS 070112730, OIB 74544359950.</w:t>
      </w:r>
    </w:p>
    <w:p w:rsidRDefault="00346956" w:rsidP="00346956" w:rsidR="0034695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46956" w:rsidP="00346956" w:rsidR="0034695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46956" w:rsidP="00346956" w:rsidR="00346956">
      <w:pPr>
        <w:ind w:firstLine="851"/>
        <w:jc w:val="both"/>
        <w:rPr>
          <w:rFonts w:cs="Arial" w:hAnsi="Arial" w:ascii="Arial"/>
          <w:noProof/>
        </w:rPr>
      </w:pPr>
    </w:p>
    <w:p w:rsidRDefault="00346956" w:rsidP="00346956" w:rsidR="0034695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346956" w:rsidP="00346956" w:rsidR="0034695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Vlatko Hrlec-Kovač iz Čakovca, Otona Župančića 26.</w:t>
      </w:r>
    </w:p>
    <w:p w:rsidRDefault="00346956" w:rsidP="00346956" w:rsidR="00346956">
      <w:pPr>
        <w:ind w:left="851"/>
        <w:jc w:val="both"/>
        <w:rPr>
          <w:rFonts w:cs="Arial" w:hAnsi="Arial" w:ascii="Arial"/>
          <w:noProof/>
        </w:rPr>
      </w:pPr>
    </w:p>
    <w:p w:rsidRDefault="00346956" w:rsidP="00346956" w:rsidR="0034695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46956" w:rsidP="00346956" w:rsidR="0034695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346956" w:rsidP="00346956" w:rsidR="0034695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46956" w:rsidP="00346956" w:rsidR="0034695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273 dana, u ukupnom iznosu od 6.193,20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346956" w:rsidP="00346956" w:rsidR="0034695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46956" w:rsidP="00346956" w:rsidR="0034695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46956" w:rsidP="00346956" w:rsidR="0034695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</w:p>
    <w:p w:rsidRDefault="00346956" w:rsidP="00346956" w:rsidR="0034695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</w:p>
    <w:p w:rsidRDefault="00346956" w:rsidP="00346956" w:rsidR="0034695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346956" w:rsidP="00346956" w:rsidR="0034695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</w:p>
    <w:p w:rsidRDefault="00346956" w:rsidP="00346956" w:rsidR="0034695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346956" w:rsidP="00346956" w:rsidR="00346956">
      <w:pPr>
        <w:jc w:val="both"/>
        <w:rPr>
          <w:rFonts w:cs="Arial" w:hAnsi="Arial" w:ascii="Arial"/>
          <w:noProof/>
        </w:rPr>
      </w:pPr>
    </w:p>
    <w:p w:rsidRDefault="00346956" w:rsidP="00346956" w:rsidR="0034695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46956" w:rsidP="00346956" w:rsidR="0034695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346956" w:rsidP="00346956" w:rsidR="0034695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Varaždin e-oglasnom pločom        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46956" w:rsidP="00346956" w:rsidR="0034695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346956" w:rsidP="00346956" w:rsidR="00346956">
      <w:pPr>
        <w:rPr>
          <w:rFonts w:cs="Arial" w:hAnsi="Arial" w:ascii="Arial"/>
        </w:rPr>
      </w:pPr>
    </w:p>
    <w:p w:rsidRDefault="00346956" w:rsidP="00346956" w:rsidR="0034695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956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8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St-319/2017-2</izvorni_sadrzaj>
    <derivirana_varijabla naziv="DomainObject.Oznaka_1">St-319/2017-2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AUGEMA jednostavno društvo s ograničenom odgovornošću za trgovinu i poslovne usluge</izvorni_sadrzaj>
    <derivirana_varijabla naziv="DomainObject.Predmet.ProtustrankaFormated_1">  AUGEMA jednostavno društvo s ograničenom odgovornošću za trgovinu i poslovne usluge</derivirana_varijabla>
  </DomainObject.Predmet.ProtustrankaFormated>
  <DomainObject.Predmet.ProtustrankaFormatedOIB>
    <izvorni_sadrzaj>  AUGEMA jednostavno društvo s ograničenom odgovornošću za trgovinu i poslovne usluge, OIB 74544359950</izvorni_sadrzaj>
    <derivirana_varijabla naziv="DomainObject.Predmet.ProtustrankaFormatedOIB_1">  AUGEMA jednostavno društvo s ograničenom odgovornošću za trgovinu i poslovne usluge, OIB 74544359950</derivirana_varijabla>
  </DomainObject.Predmet.ProtustrankaFormatedOIB>
  <DomainObject.Predmet.ProtustrankaFormatedWithAdress>
    <izvorni_sadrzaj> AUGEMA jednostavno društvo s ograničenom odgovornošću za trgovinu i poslovne usluge, Otona Župančića 26, 40000 Čakovec</izvorni_sadrzaj>
    <derivirana_varijabla naziv="DomainObject.Predmet.ProtustrankaFormatedWithAdress_1"> AUGEMA jednostavno društvo s ograničenom odgovornošću za trgovinu i poslovne usluge, Otona Župančića 26, 40000 Čakovec</derivirana_varijabla>
  </DomainObject.Predmet.ProtustrankaFormatedWithAdress>
  <DomainObject.Predmet.ProtustrankaFormatedWithAdressOIB>
    <izvorni_sadrzaj> AUGEMA jednostavno društvo s ograničenom odgovornošću za trgovinu i poslovne usluge, OIB 74544359950, Otona Župančića 26, 40000 Čakovec</izvorni_sadrzaj>
    <derivirana_varijabla naziv="DomainObject.Predmet.ProtustrankaFormatedWithAdressOIB_1"> AUGEMA jednostavno društvo s ograničenom odgovornošću za trgovinu i poslovne usluge, OIB 74544359950, Otona Župančića 26, 40000 Čakovec</derivirana_varijabla>
  </DomainObject.Predmet.ProtustrankaFormatedWithAdressOIB>
  <DomainObject.Predmet.ProtustrankaWithAdress>
    <izvorni_sadrzaj>AUGEMA jednostavno društvo s ograničenom odgovornošću za trgovinu i poslovne usluge Otona Župančića 26, 40000 Čakovec</izvorni_sadrzaj>
    <derivirana_varijabla naziv="DomainObject.Predmet.ProtustrankaWithAdress_1">AUGEMA jednostavno društvo s ograničenom odgovornošću za trgovinu i poslovne usluge Otona Župančića 26, 40000 Čakovec</derivirana_varijabla>
  </DomainObject.Predmet.ProtustrankaWithAdress>
  <DomainObject.Predmet.ProtustrankaWithAdressOIB>
    <izvorni_sadrzaj>AUGEMA jednostavno društvo s ograničenom odgovornošću za trgovinu i poslovne usluge, OIB 74544359950, Otona Župančića 26, 40000 Čakovec</izvorni_sadrzaj>
    <derivirana_varijabla naziv="DomainObject.Predmet.ProtustrankaWithAdressOIB_1">AUGEMA jednostavno društvo s ograničenom odgovornošću za trgovinu i poslovne usluge, OIB 74544359950, Otona Župančića 26, 40000 Čakovec</derivirana_varijabla>
  </DomainObject.Predmet.ProtustrankaWithAdressOIB>
  <DomainObject.Predmet.ProtustrankaNazivFormated>
    <izvorni_sadrzaj>AUGEMA jednostavno društvo s ograničenom odgovornošću za trgovinu i poslovne usluge</izvorni_sadrzaj>
    <derivirana_varijabla naziv="DomainObject.Predmet.ProtustrankaNazivFormated_1">AUGEMA jednostavno društvo s ograničenom odgovornošću za trgovinu i poslovne usluge</derivirana_varijabla>
  </DomainObject.Predmet.ProtustrankaNazivFormated>
  <DomainObject.Predmet.ProtustrankaNazivFormatedOIB>
    <izvorni_sadrzaj>AUGEMA jednostavno društvo s ograničenom odgovornošću za trgovinu i poslovne usluge, OIB 74544359950</izvorni_sadrzaj>
    <derivirana_varijabla naziv="DomainObject.Predmet.ProtustrankaNazivFormatedOIB_1">AUGEMA jednostavno društvo s ograničenom odgovornošću za trgovinu i poslovne usluge, OIB 74544359950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AUGEMA jednostavno društvo s ograničenom odgovornošću za trgovinu i poslovne usluge</item>
    </izvorni_sadrzaj>
    <derivirana_varijabla naziv="DomainObject.Predmet.ProtuStrankaListFormated_1">
      <item>AUGEMA jednostavno društvo s ograničenom odgovornošću za trgovinu i poslovne usluge</item>
    </derivirana_varijabla>
  </DomainObject.Predmet.ProtuStrankaListFormated>
  <DomainObject.Predmet.ProtuStrankaListFormatedOIB>
    <izvorni_sadrzaj>
      <item>AUGEMA jednostavno društvo s ograničenom odgovornošću za trgovinu i poslovne usluge, OIB 74544359950</item>
    </izvorni_sadrzaj>
    <derivirana_varijabla naziv="DomainObject.Predmet.ProtuStrankaListFormatedOIB_1">
      <item>AUGEMA jednostavno društvo s ograničenom odgovornošću za trgovinu i poslovne usluge, OIB 74544359950</item>
    </derivirana_varijabla>
  </DomainObject.Predmet.ProtuStrankaListFormatedOIB>
  <DomainObject.Predmet.ProtuStrankaListFormatedWithAdress>
    <izvorni_sadrzaj>
      <item>AUGEMA jednostavno društvo s ograničenom odgovornošću za trgovinu i poslovne usluge, Otona Župančića 26, 40000 Čakovec</item>
    </izvorni_sadrzaj>
    <derivirana_varijabla naziv="DomainObject.Predmet.ProtuStrankaListFormatedWithAdress_1">
      <item>AUGEMA jednostavno društvo s ograničenom odgovornošću za trgovinu i poslovne usluge, Otona Župančića 26, 40000 Čakovec</item>
    </derivirana_varijabla>
  </DomainObject.Predmet.ProtuStrankaListFormatedWithAdress>
  <DomainObject.Predmet.ProtuStrankaListFormatedWithAdressOIB>
    <izvorni_sadrzaj>
      <item>AUGEMA jednostavno društvo s ograničenom odgovornošću za trgovinu i poslovne usluge, OIB 74544359950, Otona Župančića 26, 40000 Čakovec</item>
    </izvorni_sadrzaj>
    <derivirana_varijabla naziv="DomainObject.Predmet.ProtuStrankaListFormatedWithAdressOIB_1">
      <item>AUGEMA jednostavno društvo s ograničenom odgovornošću za trgovinu i poslovne usluge, OIB 74544359950, Otona Župančića 26, 40000 Čakovec</item>
    </derivirana_varijabla>
  </DomainObject.Predmet.ProtuStrankaListFormatedWithAdressOIB>
  <DomainObject.Predmet.ProtuStrankaListNazivFormated>
    <izvorni_sadrzaj>
      <item>AUGEMA jednostavno društvo s ograničenom odgovornošću za trgovinu i poslovne usluge</item>
    </izvorni_sadrzaj>
    <derivirana_varijabla naziv="DomainObject.Predmet.ProtuStrankaListNazivFormated_1">
      <item>AUGEMA jednostavno društvo s ograničenom odgovornošću za trgovinu i poslovne usluge</item>
    </derivirana_varijabla>
  </DomainObject.Predmet.ProtuStrankaListNazivFormated>
  <DomainObject.Predmet.ProtuStrankaListNazivFormatedOIB>
    <izvorni_sadrzaj>
      <item>AUGEMA jednostavno društvo s ograničenom odgovornošću za trgovinu i poslovne usluge, OIB 74544359950</item>
    </izvorni_sadrzaj>
    <derivirana_varijabla naziv="DomainObject.Predmet.ProtuStrankaListNazivFormatedOIB_1">
      <item>AUGEMA jednostavno društvo s ograničenom odgovornošću za trgovinu i poslovne usluge, OIB 74544359950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St-319/2017-2</izvorni_sadrzaj>
    <derivirana_varijabla naziv="DomainObject.PoslovniBrojDokumenta_1">St-319/2017-2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AUGEMA jednostavno društvo s ograničenom odgovornošću za trgovinu i poslovne usluge</izvorni_sadrzaj>
    <derivirana_varijabla naziv="DomainObject.Predmet.ProtustrankaIDrugi_1">AUGEMA jednostavno društvo s ograničenom odgovornošću za trgovinu i poslovne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AUGEMA jednostavno društvo s ograničenom odgovornošću za trgovinu i poslovne usluge, OIB 74544359950, Otona Župančića 26, 40000 Čakovec</izvorni_sadrzaj>
    <derivirana_varijabla naziv="DomainObject.Predmet.ProtustrankaIDrugiAdressOIB_1">AUGEMA jednostavno društvo s ograničenom odgovornošću za trgovinu i poslovne usluge, OIB 74544359950, Otona Župančića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AUGEMA jednostavno društvo s ograničenom odgovornošću za trgovinu i poslovne usluge</item>
      <item>Financijska agencija, RC ZAGREB, Podružnica VARAŽDIN</item>
      <item>Sudski registar</item>
    </izvorni_sadrzaj>
    <derivirana_varijabla naziv="DomainObject.Predmet.SudioniciListNaziv_1">
      <item>AUGEMA jednostavno društvo s ograničenom odgovornošću za trgovinu i poslovne usluge</item>
      <item>Financijska agencija, RC ZAGREB, Podružnica VARAŽDIN</item>
      <item>Sudski registar</item>
    </derivirana_varijabla>
  </DomainObject.Predmet.SudioniciListNaziv>
  <DomainObject.Predmet.SudioniciListAdressOIB>
    <izvorni_sadrzaj>
      <item>AUGEMA jednostavno društvo s ograničenom odgovornošću za trgovinu i poslovne usluge, OIB 74544359950, Otona Župančića 26,40000 Čakovec</item>
      <item>Financijska agencija, RC ZAGREB, Podružnica VARAŽDIN, OIB 85821130368, A. Cesarca 2,42000 Varaždin</item>
      <item>Sudski registar</item>
    </izvorni_sadrzaj>
    <derivirana_varijabla naziv="DomainObject.Predmet.SudioniciListAdressOIB_1">
      <item>AUGEMA jednostavno društvo s ograničenom odgovornošću za trgovinu i poslovne usluge, OIB 74544359950, Otona Župančića 26,40000 Čakovec</item>
      <item>Financijska agencija, RC ZAGREB, Podružnica VARAŽDIN,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B29AB7-7309-4FBE-B69F-5DC59E80C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2778</properties:Characters>
  <properties:Lines>75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2017-08-17T11:06:00Z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