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f9940" w14:paraId="dff9940"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832796">
        <w:t xml:space="preserve">ševa 2/II     </w:t>
      </w:r>
      <w:r w:rsidR="00832796">
        <w:tab/>
      </w:r>
      <w:r w:rsidR="00832796">
        <w:tab/>
      </w:r>
      <w:r w:rsidR="00832796">
        <w:tab/>
      </w:r>
      <w:r w:rsidR="00832796">
        <w:tab/>
      </w:r>
      <w:r w:rsidR="00832796">
        <w:tab/>
      </w:r>
      <w:r w:rsidR="00832796">
        <w:tab/>
      </w:r>
      <w:r w:rsidR="00832796">
        <w:tab/>
      </w: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5603BC" w:rsidP="005603BC" w:rsidR="005603BC" w:rsidRPr="00DC117D">
      <w:pPr>
        <w:ind w:firstLine="708"/>
        <w:jc w:val="both"/>
      </w:pPr>
      <w:r w:rsidRPr="00DC117D">
        <w:t>Trgovački sud u Zagrebu, po sucu mr.sc. Ivani Koštarić Fegeš, u</w:t>
      </w:r>
      <w:r w:rsidRPr="00DC117D">
        <w:rPr>
          <w:lang w:val="pt-BR"/>
        </w:rPr>
        <w:t xml:space="preserve"> povodu prijedloga dužnika </w:t>
      </w:r>
      <w:r w:rsidR="00E043BE" w:rsidRPr="00B0621E">
        <w:t xml:space="preserve">GREINER d.o.o., </w:t>
      </w:r>
      <w:r w:rsidR="00E043BE" w:rsidRPr="00B0621E">
        <w:rPr>
          <w:lang w:val="pt-BR"/>
        </w:rPr>
        <w:t xml:space="preserve">Zagreb, </w:t>
      </w:r>
      <w:r w:rsidR="00E043BE" w:rsidRPr="00B0621E">
        <w:t>Manterovčak 9</w:t>
      </w:r>
      <w:r w:rsidR="00E043BE" w:rsidRPr="00B0621E">
        <w:rPr>
          <w:lang w:val="pt-BR"/>
        </w:rPr>
        <w:t xml:space="preserve">, OIB: </w:t>
      </w:r>
      <w:r w:rsidR="00E043BE" w:rsidRPr="00B0621E">
        <w:t>23606503773, kojeg zastupa punomoćnik Hrvoje K</w:t>
      </w:r>
      <w:r w:rsidR="00E043BE">
        <w:t>uprešak, odvjetnik u Zagrebu, Tr</w:t>
      </w:r>
      <w:r w:rsidR="00E043BE" w:rsidRPr="00B0621E">
        <w:t>g Ivana Meštrovića 2</w:t>
      </w:r>
      <w:r w:rsidRPr="00DC117D">
        <w:t>,</w:t>
      </w:r>
      <w:r>
        <w:t xml:space="preserve"> radi sklapanja predstečajne nagodbe, </w:t>
      </w:r>
      <w:r w:rsidR="00E67FB3">
        <w:t>10</w:t>
      </w:r>
      <w:r w:rsidR="004519DC">
        <w:t xml:space="preserve">. </w:t>
      </w:r>
      <w:r w:rsidR="00E67FB3">
        <w:t>srpnja</w:t>
      </w:r>
      <w:r>
        <w:t xml:space="preserve"> 2018.,</w:t>
      </w:r>
    </w:p>
    <w:p w:rsidRDefault="007D60EB" w:rsidP="0042407B" w:rsidR="007D60EB">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9318FC" w:rsidP="009318FC" w:rsidR="00991EE9">
      <w:pPr>
        <w:ind w:firstLine="708"/>
        <w:jc w:val="both"/>
      </w:pPr>
      <w:r>
        <w:t xml:space="preserve">I. </w:t>
      </w:r>
      <w:r w:rsidR="00443F95">
        <w:t xml:space="preserve">Nalaže se dužniku GREINER d.o.o., </w:t>
      </w:r>
      <w:r w:rsidR="00443F95" w:rsidRPr="00443F95">
        <w:rPr>
          <w:lang w:val="pt-BR"/>
        </w:rPr>
        <w:t xml:space="preserve">Zagreb, </w:t>
      </w:r>
      <w:r w:rsidR="00443F95">
        <w:t>Manterovčak 9</w:t>
      </w:r>
      <w:r w:rsidR="00443F95" w:rsidRPr="00443F95">
        <w:rPr>
          <w:lang w:val="pt-BR"/>
        </w:rPr>
        <w:t xml:space="preserve">, OIB: </w:t>
      </w:r>
      <w:r w:rsidR="00443F95">
        <w:t xml:space="preserve">23606503773, u roku 8 dana od dana dostave ovog rješenja dopuniti prijedlog za sklapanje predstečajne nagodbe </w:t>
      </w:r>
      <w:r w:rsidR="00991EE9">
        <w:t>tako da:</w:t>
      </w:r>
    </w:p>
    <w:p w:rsidRDefault="00991EE9" w:rsidP="009318FC" w:rsidR="001C3993">
      <w:pPr>
        <w:ind w:firstLine="708"/>
        <w:jc w:val="both"/>
      </w:pPr>
      <w:r>
        <w:t xml:space="preserve">- </w:t>
      </w:r>
      <w:r w:rsidR="00D325EC">
        <w:t xml:space="preserve">uskladi </w:t>
      </w:r>
      <w:r w:rsidR="001C3993">
        <w:t>prijedlog za sklapanje predstečajne nagodbe s planom</w:t>
      </w:r>
      <w:r w:rsidR="001C3993" w:rsidRPr="00F67B76">
        <w:t xml:space="preserve"> financijskog i operativnog restrukturiranja prihvaćenog pred nagodbenim vijećem </w:t>
      </w:r>
      <w:r w:rsidR="001C3993">
        <w:t xml:space="preserve">Financijske agencije i </w:t>
      </w:r>
      <w:r w:rsidR="001C3993" w:rsidRPr="00F67B76">
        <w:t>nacrt</w:t>
      </w:r>
      <w:r w:rsidR="001C3993">
        <w:t>om</w:t>
      </w:r>
      <w:r w:rsidR="001C3993" w:rsidRPr="00F67B76">
        <w:t xml:space="preserve"> predstečajne nagodbe</w:t>
      </w:r>
      <w:r w:rsidR="001C3993">
        <w:t xml:space="preserve"> u odnosu na vjerovnika </w:t>
      </w:r>
      <w:r w:rsidR="00F15FA7" w:rsidRPr="00443F95">
        <w:t>GERION d.o.o., Zagreb</w:t>
      </w:r>
      <w:r w:rsidR="00F15FA7">
        <w:t>, Vrapčanska draga 9, OIB: 74871983001 i</w:t>
      </w:r>
    </w:p>
    <w:p w:rsidRDefault="001C3993" w:rsidP="009318FC" w:rsidR="00863523">
      <w:pPr>
        <w:ind w:firstLine="708"/>
        <w:jc w:val="both"/>
      </w:pPr>
      <w:r>
        <w:t xml:space="preserve">- </w:t>
      </w:r>
      <w:r w:rsidR="00443F95">
        <w:t xml:space="preserve">dostavi </w:t>
      </w:r>
      <w:r w:rsidR="00443F95" w:rsidRPr="00443F95">
        <w:t>izričitu prethodnu suglasnost vjerovnika GERION d.o.o., Zagreb</w:t>
      </w:r>
      <w:r w:rsidR="00443F95">
        <w:t>, Vrapčanska draga 9, OIB: 74871983001, zastupa</w:t>
      </w:r>
      <w:r w:rsidR="00410B66">
        <w:t xml:space="preserve">nog po likvidatoru </w:t>
      </w:r>
      <w:r w:rsidR="00283FAF">
        <w:t xml:space="preserve">Ivi Vrdelji, </w:t>
      </w:r>
      <w:r w:rsidR="00403BD9">
        <w:t xml:space="preserve">OIB: 18950810389, </w:t>
      </w:r>
      <w:r w:rsidR="002F597F">
        <w:t>Zagreb, Ulica Ivana Kosirnika 28/1</w:t>
      </w:r>
      <w:r w:rsidR="00403BD9">
        <w:t xml:space="preserve"> (ranije: Goričan, Murska 54)</w:t>
      </w:r>
      <w:r w:rsidR="002F597F">
        <w:t xml:space="preserve">, </w:t>
      </w:r>
      <w:r w:rsidR="00E17A20" w:rsidRPr="00E17A20">
        <w:t>kako pristaj</w:t>
      </w:r>
      <w:r w:rsidR="00403BD9">
        <w:t>e</w:t>
      </w:r>
      <w:r w:rsidR="00E17A20" w:rsidRPr="00E17A20">
        <w:t xml:space="preserve"> na </w:t>
      </w:r>
      <w:r w:rsidR="00E17A20">
        <w:t>namirenje na način "otpis 100% ukupno utvrđene tražbine u korist kapitalnih rezervi" predložen planom</w:t>
      </w:r>
      <w:r w:rsidR="00E17A20" w:rsidRPr="00F67B76">
        <w:t xml:space="preserve"> financijskog i operativnog restrukturiranja prihvaćenog pred nagodbenim vijećem </w:t>
      </w:r>
      <w:r w:rsidR="00E17A20">
        <w:t xml:space="preserve">Financijske agencije i </w:t>
      </w:r>
      <w:r w:rsidR="00E17A20" w:rsidRPr="00F67B76">
        <w:t>nacrt</w:t>
      </w:r>
      <w:r w:rsidR="00E17A20">
        <w:t>om</w:t>
      </w:r>
      <w:r w:rsidR="00E17A20" w:rsidRPr="00F67B76">
        <w:t xml:space="preserve"> predstečajne nagodbe</w:t>
      </w:r>
      <w:r w:rsidR="00E17A20">
        <w:t>,</w:t>
      </w:r>
      <w:r w:rsidR="00863523">
        <w:t xml:space="preserve"> </w:t>
      </w:r>
    </w:p>
    <w:p w:rsidRDefault="00F64F82" w:rsidP="009318FC" w:rsidR="00BE0CDB">
      <w:pPr>
        <w:ind w:firstLine="708"/>
        <w:jc w:val="both"/>
      </w:pPr>
      <w:r>
        <w:t>te tako dop</w:t>
      </w:r>
      <w:r w:rsidR="00BE0CDB">
        <w:t>u</w:t>
      </w:r>
      <w:r>
        <w:t xml:space="preserve">njeni prijedlog </w:t>
      </w:r>
      <w:r w:rsidR="00BE0CDB">
        <w:t xml:space="preserve">dostaviti u pisanom </w:t>
      </w:r>
      <w:r w:rsidR="00203396">
        <w:t xml:space="preserve">obliku </w:t>
      </w:r>
      <w:r w:rsidR="00BE0CDB">
        <w:t xml:space="preserve">i elektronskom obliku na e-mail </w:t>
      </w:r>
      <w:hyperlink r:id="rId11" w:history="true">
        <w:r w:rsidR="00BE0CDB" w:rsidRPr="00AB3F62">
          <w:rPr>
            <w:rStyle w:val="Hiperveza"/>
          </w:rPr>
          <w:t>Katarina.Drndelic@tszg.pravosudje.hr</w:t>
        </w:r>
      </w:hyperlink>
      <w:r w:rsidR="00E60115">
        <w:rPr>
          <w:rStyle w:val="Hiperveza"/>
        </w:rPr>
        <w:t>.</w:t>
      </w:r>
    </w:p>
    <w:p w:rsidRDefault="00865631" w:rsidP="00865631" w:rsidR="00865631">
      <w:pPr>
        <w:pStyle w:val="Odlomakpopisa"/>
      </w:pPr>
    </w:p>
    <w:p w:rsidRDefault="0008160F" w:rsidP="0008160F" w:rsidR="0008160F">
      <w:pPr>
        <w:ind w:firstLine="708"/>
        <w:jc w:val="both"/>
      </w:pPr>
      <w:r>
        <w:t xml:space="preserve">II. Ako dužnik ne dopuni prijedlog za za sklapanje predstečajne nagodbe u određenom roku u skladu s nalogom suda iz točke I. izreke ovog rješenja, smatrat će se da je prijedlog povučen, a ako prijedlog vrati sudu bez dopune, sud će prijedlog odbaciti. </w:t>
      </w:r>
    </w:p>
    <w:p w:rsidRDefault="0008160F" w:rsidP="0008160F" w:rsidR="0008160F">
      <w:pPr>
        <w:jc w:val="both"/>
      </w:pPr>
    </w:p>
    <w:p w:rsidRDefault="0042407B" w:rsidP="0008160F" w:rsidR="0042407B" w:rsidRPr="000F24A1">
      <w:pPr>
        <w:jc w:val="center"/>
      </w:pPr>
      <w:r w:rsidRPr="000F24A1">
        <w:t>Obrazloženje</w:t>
      </w:r>
    </w:p>
    <w:p w:rsidRDefault="0042407B" w:rsidP="0042407B" w:rsidR="0042407B" w:rsidRPr="004C3D03">
      <w:pPr>
        <w:pStyle w:val="Tijeloteksta"/>
        <w:jc w:val="center"/>
      </w:pPr>
    </w:p>
    <w:p w:rsidRDefault="00EB7872" w:rsidP="00EB7872" w:rsidR="00EB7872">
      <w:pPr>
        <w:ind w:firstLine="708"/>
        <w:jc w:val="both"/>
      </w:pPr>
      <w:r>
        <w:rPr>
          <w:lang w:val="pt-BR"/>
        </w:rPr>
        <w:t xml:space="preserve">Dužnik </w:t>
      </w:r>
      <w:r>
        <w:t xml:space="preserve">GREINER d.o.o., </w:t>
      </w:r>
      <w:r>
        <w:rPr>
          <w:lang w:val="pt-BR"/>
        </w:rPr>
        <w:t xml:space="preserve">Zagreb, </w:t>
      </w:r>
      <w:r>
        <w:t>Manterovčak 9</w:t>
      </w:r>
      <w:r>
        <w:rPr>
          <w:lang w:val="pt-BR"/>
        </w:rPr>
        <w:t xml:space="preserve">, OIB: </w:t>
      </w:r>
      <w:r>
        <w:t>23606503773, je kao predlagatelj podnio ovom sudu prijedlog za sklapanje predstečajne nagodbe na temelju odredbe čl.  66. st. 1. Zakona o financijskom poslovanju i predstečajnoj nagodbi ("Narodne novine" broj 108/12, 144/12, 81/13 i  112/13, dalje: ZFPPN).</w:t>
      </w:r>
    </w:p>
    <w:p w:rsidRDefault="00C50C78" w:rsidP="00C50C78" w:rsidR="00C50C78">
      <w:pPr>
        <w:jc w:val="both"/>
      </w:pPr>
    </w:p>
    <w:p w:rsidRDefault="00D20EFD" w:rsidP="00D20EFD" w:rsidR="00D20EFD">
      <w:pPr>
        <w:ind w:firstLine="708"/>
        <w:jc w:val="both"/>
      </w:pPr>
      <w:r>
        <w:t xml:space="preserve">Prijedlog predstečajne nagodbe sadrži sve elemente nacrta predstečajne nagodbe (čl. 46.a ZFPPN), a treba biti sastavljen na način da se pravni položaj svakog vjerovnika i njegove utvrđene tražbine i način, rokovi i uvjeti namirenja tražbina uređuju tako, da sklopljena predstečajna nagodba, ima snagu i pravne učinke ovršne isprave temeljem koje </w:t>
      </w:r>
      <w:r>
        <w:lastRenderedPageBreak/>
        <w:t>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pPr>
        <w:ind w:firstLine="708"/>
        <w:jc w:val="both"/>
      </w:pPr>
    </w:p>
    <w:p w:rsidRDefault="00D20EFD" w:rsidP="00D20EFD" w:rsidR="00D20EFD">
      <w:pPr>
        <w:ind w:firstLine="708"/>
        <w:jc w:val="both"/>
      </w:pPr>
      <w:r>
        <w:t xml:space="preserve">Prema odredbi čl. 46.a st. 1. ZFPPN-a, nacrt predstečajne nagodbe sastavljen u obliku pravnog akta, treba sadržavati sve elemente ovršne isprave, a osobito: </w:t>
      </w:r>
    </w:p>
    <w:p w:rsidRDefault="00D20EFD" w:rsidP="00D20EFD" w:rsidR="00D20EFD">
      <w:pPr>
        <w:ind w:firstLine="708"/>
        <w:jc w:val="both"/>
      </w:pPr>
      <w:r>
        <w:t>1. način uređenja odnosa s pojedinim razlučnim vjerovnicima,</w:t>
      </w:r>
    </w:p>
    <w:p w:rsidRDefault="00D20EFD" w:rsidP="00D20EFD" w:rsidR="00D20EFD">
      <w:pPr>
        <w:ind w:firstLine="708"/>
        <w:jc w:val="both"/>
      </w:pPr>
      <w:r>
        <w:t>2. visinu, način, oblik i rokove namirenja tražbina svakog pojedinog vjerovnika ili skupine vjerovnika u jednakom pravnom položaju u pogledu namirenja,</w:t>
      </w:r>
    </w:p>
    <w:p w:rsidRDefault="00D20EFD" w:rsidP="00D20EFD" w:rsidR="00D20EFD">
      <w:pPr>
        <w:ind w:firstLine="708"/>
        <w:jc w:val="both"/>
      </w:pPr>
      <w:r>
        <w:t xml:space="preserve">3. obveze dužnika prema svim vjerovnicima na provedbu mjera koje podrazumijevaju provedbu postupka smanjenja ili povećanja temeljnog kapitala društva dužnika, ako je dužnik društvo kapitala, </w:t>
      </w:r>
    </w:p>
    <w:p w:rsidRDefault="00D20EFD" w:rsidP="00D20EFD" w:rsidR="00D20EFD">
      <w:pPr>
        <w:ind w:firstLine="708"/>
        <w:jc w:val="both"/>
      </w:pPr>
      <w:r>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pPr>
        <w:ind w:firstLine="708"/>
        <w:jc w:val="both"/>
      </w:pPr>
      <w:r>
        <w:t>5. obveze dužnika na ispunjenje prioritetnih tražbina radnika,</w:t>
      </w:r>
    </w:p>
    <w:p w:rsidRDefault="00D20EFD" w:rsidP="00D20EFD" w:rsidR="00D20EFD">
      <w:pPr>
        <w:ind w:firstLine="708"/>
        <w:jc w:val="both"/>
      </w:pPr>
      <w:r>
        <w:t>6. druge posebne obveze dužnika prema pojedinim ili svim vjerovnicima, sadržane u planu financijskog i operativnog restrukturiranja.</w:t>
      </w:r>
    </w:p>
    <w:p w:rsidRDefault="00D20EFD" w:rsidP="00D20EFD" w:rsidR="00D20EFD">
      <w:pPr>
        <w:ind w:firstLine="708"/>
        <w:jc w:val="both"/>
      </w:pPr>
      <w:r>
        <w:t xml:space="preserve"> </w:t>
      </w:r>
    </w:p>
    <w:p w:rsidRDefault="00D20EFD" w:rsidP="00D20EFD" w:rsidR="00BE627F">
      <w:pPr>
        <w:ind w:firstLine="708"/>
        <w:jc w:val="both"/>
      </w:pPr>
      <w:r>
        <w:t>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w:t>
      </w:r>
    </w:p>
    <w:p w:rsidRDefault="00BE627F" w:rsidP="00D20EFD" w:rsidR="00BE627F">
      <w:pPr>
        <w:ind w:firstLine="708"/>
        <w:jc w:val="both"/>
      </w:pPr>
    </w:p>
    <w:p w:rsidRDefault="00BE627F" w:rsidP="00F15FA7" w:rsidR="00F15FA7">
      <w:pPr>
        <w:ind w:firstLine="708"/>
        <w:jc w:val="both"/>
      </w:pPr>
      <w:r>
        <w:t xml:space="preserve">U planu financijskog i operativnog restrukturiranja, prihvaćenog pred nagodbenim vijećem i nacrtu predstečajne nagodbe, kojima, u skladu s odredbom čl. 66. st. 3. ZFPPN-a, mora odgovarati konačni prijedlog predstečajne nagodbe, </w:t>
      </w:r>
      <w:r w:rsidR="00F15FA7">
        <w:t>obuhvaćen je i vjerovnik GERION d.d., Zagreb, Vrapčanska draga 9, OIB: 74871983001. Osim toga, tražbina navedenog vjerovnika je utvrđena rješenjem Financijske agencije klasa: UP-I/110/07/15-01/7936, Ur.br. 04-06-15-7936-33 od 8. lipnja 2015. u ukupnom iznosu od 142.400,00 kn. Međutim, u prijedlog</w:t>
      </w:r>
      <w:r w:rsidR="009F06C9">
        <w:t>u</w:t>
      </w:r>
      <w:r w:rsidR="00F15FA7">
        <w:t xml:space="preserve"> za sklapanje predstečajne nagodbe od 14. svibnja 2018. (list 83. – 95. spisa) dužnik je, ne na vodeći razloge za to, izostavio navedenog vjerovnika iz prijedloga, odnosno nije ga naveo u prijedlog</w:t>
      </w:r>
      <w:r w:rsidR="00332E61">
        <w:t>u</w:t>
      </w:r>
      <w:r w:rsidR="00F15FA7">
        <w:t>.</w:t>
      </w:r>
    </w:p>
    <w:p w:rsidRDefault="00F15FA7" w:rsidP="00BE627F" w:rsidR="00F15FA7">
      <w:pPr>
        <w:ind w:firstLine="708"/>
        <w:jc w:val="both"/>
      </w:pPr>
    </w:p>
    <w:p w:rsidRDefault="00F15FA7" w:rsidP="0008292D" w:rsidR="0008292D">
      <w:pPr>
        <w:ind w:firstLine="708"/>
        <w:jc w:val="both"/>
      </w:pPr>
      <w:r>
        <w:t xml:space="preserve">Nadalje, </w:t>
      </w:r>
      <w:r w:rsidR="00863523">
        <w:t>p</w:t>
      </w:r>
      <w:r w:rsidR="0008292D">
        <w:t xml:space="preserve">rema odredbi čl. 166. st. 1. Zakona o obveznim odnosima ("Narodne novine" broj 35/05, 41/08, 125/11 i 78/15; dalje: ZOO) ispunjenje se sastoji u izvršenju onoga što čini sadržaj obveze, te niti ga dužnik može ispuniti nečim drugim, niti vjerovnik </w:t>
      </w:r>
      <w:r w:rsidR="0008292D">
        <w:lastRenderedPageBreak/>
        <w:t>može zahtijevati nešto drugo. Međutim, obveza može prestati i ako vjerovnik u sporazumu s dužnikom primi nešto drugo umjesto onog što se duguje (čl. 167. st. 1. ZOO).</w:t>
      </w:r>
    </w:p>
    <w:p w:rsidRDefault="0008292D" w:rsidP="0008292D" w:rsidR="0008292D">
      <w:pPr>
        <w:ind w:firstLine="708"/>
        <w:jc w:val="both"/>
      </w:pPr>
    </w:p>
    <w:p w:rsidRDefault="0008292D" w:rsidP="0008292D" w:rsidR="0008292D">
      <w:pPr>
        <w:ind w:firstLine="708"/>
        <w:jc w:val="both"/>
      </w:pPr>
      <w:r>
        <w:t>Prema tome, ispunjenje obveze se prvenstveno sastoji u predaji onoga što se duguje, a tek podredno i uz prethodni uvjet da se vjerovnik i dužnik s time suglasi, može se u ispunjenu obveze predati i nešto drugo. Drugim riječima, predaja dugovane stvari je pravilo, a predaja druge stvari umjesto dugovane iznimka za koju je potrebna (prethodna) suglasnost obje ugovorne strane.</w:t>
      </w:r>
    </w:p>
    <w:p w:rsidRDefault="0008292D" w:rsidP="0008292D" w:rsidR="0008292D">
      <w:pPr>
        <w:ind w:firstLine="708"/>
        <w:jc w:val="both"/>
      </w:pPr>
    </w:p>
    <w:p w:rsidRDefault="0008292D" w:rsidP="0008292D" w:rsidR="0008292D">
      <w:pPr>
        <w:ind w:firstLine="708"/>
        <w:jc w:val="both"/>
      </w:pPr>
      <w:r>
        <w:t>U konkretnom slučaju, nije sporno kako su obveze predlagatelja novčane i ispunjenje tih obveza se sastoji u predaji vjerovnicima određenog broja novčanih jedinica HRK. Iznimno, svaki vjerovnik pojedinačno bi se mogao suglasiti i da dužnik umjesto predaje određenog brojka novčanih jedinica HRK ispuni obvezu predajom neke druge stvari (primjerice dionica i slično).</w:t>
      </w:r>
    </w:p>
    <w:p w:rsidRDefault="0008292D" w:rsidP="0008292D" w:rsidR="0008292D">
      <w:pPr>
        <w:ind w:firstLine="708"/>
        <w:jc w:val="both"/>
      </w:pPr>
    </w:p>
    <w:p w:rsidRDefault="0008292D" w:rsidP="0008292D" w:rsidR="0008292D">
      <w:pPr>
        <w:ind w:firstLine="708"/>
        <w:jc w:val="both"/>
      </w:pPr>
      <w:r>
        <w:t>Nadalje, prema odredbi čl. 145. st.1. ZOO-a obnova (novacija) nastaje ako se vjerovnik i dužnik suglase da postojeću obvezu zamjene novom i ako nova obveza ima različitu glavnu činidbu ili različitu pravnu osnovu.  Novacija je ugovor, te je dakle za njegov nastanak potrebna suglasnost volja obje ugovorne strane.</w:t>
      </w:r>
    </w:p>
    <w:p w:rsidRDefault="0008292D" w:rsidP="0008292D" w:rsidR="0008292D">
      <w:pPr>
        <w:ind w:firstLine="708"/>
        <w:jc w:val="both"/>
      </w:pPr>
    </w:p>
    <w:p w:rsidRDefault="0008292D" w:rsidP="0008292D" w:rsidR="0008292D">
      <w:pPr>
        <w:ind w:firstLine="708"/>
        <w:jc w:val="both"/>
      </w:pPr>
      <w:r>
        <w:t xml:space="preserve">Odredbom čl. 44. ZFPPN-a propisane su sljedeće mjere financijskog restrukturiranja: </w:t>
      </w:r>
    </w:p>
    <w:p w:rsidRDefault="0008292D" w:rsidP="0008292D" w:rsidR="0008292D">
      <w:pPr>
        <w:numPr>
          <w:ilvl w:val="0"/>
          <w:numId w:val="9"/>
        </w:numPr>
        <w:overflowPunct w:val="false"/>
        <w:autoSpaceDE w:val="false"/>
        <w:autoSpaceDN w:val="false"/>
        <w:adjustRightInd w:val="false"/>
        <w:jc w:val="both"/>
        <w:textAlignment w:val="baseline"/>
      </w:pPr>
      <w:r>
        <w:t>smanjenje i odgoda dospjelih dužnikovih obveza,</w:t>
      </w:r>
    </w:p>
    <w:p w:rsidRDefault="0008292D" w:rsidP="0008292D" w:rsidR="0008292D">
      <w:pPr>
        <w:numPr>
          <w:ilvl w:val="0"/>
          <w:numId w:val="9"/>
        </w:numPr>
        <w:overflowPunct w:val="false"/>
        <w:autoSpaceDE w:val="false"/>
        <w:autoSpaceDN w:val="false"/>
        <w:adjustRightInd w:val="false"/>
        <w:jc w:val="both"/>
        <w:textAlignment w:val="baseline"/>
      </w:pPr>
      <w:r>
        <w:t>u društvima kapitala povećanje temeljenog kapitala uvozima u novcu ili stvarima ili pravima, od strane postojećeg članova društva odnosno dioničara ili trećih osoba kao novih članova društva odnosno dioničara,</w:t>
      </w:r>
    </w:p>
    <w:p w:rsidRDefault="0008292D" w:rsidP="0008292D" w:rsidR="0008292D">
      <w:pPr>
        <w:numPr>
          <w:ilvl w:val="0"/>
          <w:numId w:val="9"/>
        </w:numPr>
        <w:overflowPunct w:val="false"/>
        <w:autoSpaceDE w:val="false"/>
        <w:autoSpaceDN w:val="false"/>
        <w:adjustRightInd w:val="false"/>
        <w:jc w:val="both"/>
        <w:textAlignment w:val="baseline"/>
      </w:pPr>
      <w:r>
        <w:t xml:space="preserve">otplata u ratama, izmjena rokova dospjelosti, kamatnih stopa i drugih uvjeta kredita ili druge tražbine ili instrumenata osiguranja, </w:t>
      </w:r>
    </w:p>
    <w:p w:rsidRDefault="0008292D" w:rsidP="0008292D" w:rsidR="0008292D">
      <w:pPr>
        <w:numPr>
          <w:ilvl w:val="0"/>
          <w:numId w:val="9"/>
        </w:numPr>
        <w:overflowPunct w:val="false"/>
        <w:autoSpaceDE w:val="false"/>
        <w:autoSpaceDN w:val="false"/>
        <w:adjustRightInd w:val="false"/>
        <w:jc w:val="both"/>
        <w:textAlignment w:val="baseline"/>
      </w:pPr>
      <w:r>
        <w:t xml:space="preserve">unovčenje ili prijenos imovine radi namirenja tražbine, </w:t>
      </w:r>
    </w:p>
    <w:p w:rsidRDefault="0008292D" w:rsidP="0008292D" w:rsidR="0008292D">
      <w:pPr>
        <w:numPr>
          <w:ilvl w:val="0"/>
          <w:numId w:val="9"/>
        </w:numPr>
        <w:overflowPunct w:val="false"/>
        <w:autoSpaceDE w:val="false"/>
        <w:autoSpaceDN w:val="false"/>
        <w:adjustRightInd w:val="false"/>
        <w:jc w:val="both"/>
        <w:textAlignment w:val="baseline"/>
      </w:pPr>
      <w:r>
        <w:t>otpust duga, otpis kamata, izmjena kamatnih stopa</w:t>
      </w:r>
    </w:p>
    <w:p w:rsidRDefault="0008292D" w:rsidP="0008292D" w:rsidR="0008292D">
      <w:pPr>
        <w:numPr>
          <w:ilvl w:val="0"/>
          <w:numId w:val="9"/>
        </w:numPr>
        <w:overflowPunct w:val="false"/>
        <w:autoSpaceDE w:val="false"/>
        <w:autoSpaceDN w:val="false"/>
        <w:adjustRightInd w:val="false"/>
        <w:jc w:val="both"/>
        <w:textAlignment w:val="baseline"/>
      </w:pPr>
      <w:r>
        <w:t xml:space="preserve">izvršenje, izmjena ili odricanje založnog prava, </w:t>
      </w:r>
    </w:p>
    <w:p w:rsidRDefault="0008292D" w:rsidP="0008292D" w:rsidR="0008292D">
      <w:pPr>
        <w:numPr>
          <w:ilvl w:val="0"/>
          <w:numId w:val="9"/>
        </w:numPr>
        <w:overflowPunct w:val="false"/>
        <w:autoSpaceDE w:val="false"/>
        <w:autoSpaceDN w:val="false"/>
        <w:adjustRightInd w:val="false"/>
        <w:jc w:val="both"/>
        <w:textAlignment w:val="baseline"/>
      </w:pPr>
      <w:r>
        <w:t xml:space="preserve">davanje dodatnih sredstava od strane dužnika ili trećih osoba, uključujući davanja jamstava i garancija, </w:t>
      </w:r>
    </w:p>
    <w:p w:rsidRDefault="0008292D" w:rsidP="0008292D" w:rsidR="0008292D">
      <w:pPr>
        <w:numPr>
          <w:ilvl w:val="0"/>
          <w:numId w:val="9"/>
        </w:numPr>
        <w:overflowPunct w:val="false"/>
        <w:autoSpaceDE w:val="false"/>
        <w:autoSpaceDN w:val="false"/>
        <w:adjustRightInd w:val="false"/>
        <w:jc w:val="both"/>
        <w:textAlignment w:val="baseline"/>
      </w:pPr>
      <w:r>
        <w:t xml:space="preserve">pretvaranje tražbina vjerovnika u kapital, </w:t>
      </w:r>
    </w:p>
    <w:p w:rsidRDefault="0008292D" w:rsidP="0008292D" w:rsidR="0008292D">
      <w:pPr>
        <w:numPr>
          <w:ilvl w:val="0"/>
          <w:numId w:val="9"/>
        </w:numPr>
        <w:overflowPunct w:val="false"/>
        <w:autoSpaceDE w:val="false"/>
        <w:autoSpaceDN w:val="false"/>
        <w:adjustRightInd w:val="false"/>
        <w:jc w:val="both"/>
        <w:textAlignment w:val="baseline"/>
      </w:pPr>
      <w:r>
        <w:t>povezivanje poduzetničkim ugovorima sa strateškim parterima, radi poslovanja, druge mjere koje se u skladu sa pravilima financijske struke omogućava da dužnik postane likvidan i solventan.</w:t>
      </w:r>
    </w:p>
    <w:p w:rsidRDefault="0008292D" w:rsidP="0008292D" w:rsidR="0008292D">
      <w:pPr>
        <w:numPr>
          <w:ilvl w:val="0"/>
          <w:numId w:val="9"/>
        </w:numPr>
        <w:overflowPunct w:val="false"/>
        <w:autoSpaceDE w:val="false"/>
        <w:autoSpaceDN w:val="false"/>
        <w:adjustRightInd w:val="false"/>
        <w:jc w:val="both"/>
        <w:textAlignment w:val="baseline"/>
      </w:pPr>
      <w:r>
        <w:t>druge mjere na temelju kojih se u skladu s pravilima financijske struke omogućava da dužnik postane likvidan i solventan.</w:t>
      </w:r>
    </w:p>
    <w:p w:rsidRDefault="0008292D" w:rsidP="0008292D" w:rsidR="0008292D">
      <w:pPr>
        <w:ind w:left="1068"/>
        <w:jc w:val="both"/>
      </w:pPr>
    </w:p>
    <w:p w:rsidRDefault="0008292D" w:rsidP="0008292D" w:rsidR="0008292D">
      <w:pPr>
        <w:ind w:firstLine="708"/>
        <w:jc w:val="both"/>
      </w:pPr>
      <w:r>
        <w:t xml:space="preserve">Postupak predstečajne nagodbe nije sam sebi svrha. Postupak se provodi s ciljem smanjenja dužnikovih obveza do razine koju će on objektivno moći servisirati, a što će za posljedicu imati veću mogućnost naplate tražbina vjerovnika nego što  bi to bilo da nije proveden postupak predstečajne nagodbe, odnosno da je proveden stečajni postupak. Sud će odobriti predstečajnu nagodbu ako na ročištu za sklapanje predstečajne nagodbe svoj pristanak daju dužnik i vjerovnici čije tražbine čine potrebnu većinu iz čl. 63. ZFPPN-a (čl. 66. st. 9. ZFPPN). </w:t>
      </w:r>
    </w:p>
    <w:p w:rsidRDefault="0008292D" w:rsidP="0008292D" w:rsidR="0008292D">
      <w:pPr>
        <w:ind w:firstLine="708"/>
        <w:jc w:val="both"/>
      </w:pPr>
    </w:p>
    <w:p w:rsidRDefault="0008292D" w:rsidP="0008292D" w:rsidR="0008292D">
      <w:pPr>
        <w:ind w:firstLine="708"/>
        <w:jc w:val="both"/>
      </w:pPr>
      <w:r>
        <w:t xml:space="preserve">Predstečajna nagodba je specifična zbog činjenice što nakon ostvarenog uvjeta u pogledu postignutih većina propisanih odredbama čl. 63. ZFPPN-a odobrena predstečajna </w:t>
      </w:r>
      <w:r>
        <w:lastRenderedPageBreak/>
        <w:t xml:space="preserve">nagodba djeluje ne samo prema vjerovnicima koji su na nju dali svoj pristanak, nego i prema vjerovnicima koji nisu dali svoj pristanak ili su se izričito protivili. Kako bi predstečajna nagodba mogla djelovati prema (svim) dužnikovim vjerovnicima  ZFPPN je propisao svrhu predstečajne nagodbe, i to: s jedne strane, omogućavanje dužniku financijskog restrukturiranja na temelju kojeg će on postati likvidan i solventan, a s druge strane, omogućavanje vjerovnicima povoljnijih uvjeta namirenja njihovih tražbina od uvjeta koje bi vjerovnik ostvario da je protiv dužnika pokrenut stečajni postupak (čl. 20. ZFPPN). Oslobađanje dužnika obveza prema vjerovnicima nije ZFPPN-om propisan kao cilj postupka. </w:t>
      </w:r>
    </w:p>
    <w:p w:rsidRDefault="0008292D" w:rsidP="0008292D" w:rsidR="0008292D">
      <w:pPr>
        <w:ind w:firstLine="708"/>
        <w:jc w:val="both"/>
      </w:pPr>
    </w:p>
    <w:p w:rsidRDefault="0008292D" w:rsidP="0008292D" w:rsidR="0008292D">
      <w:pPr>
        <w:ind w:firstLine="708"/>
        <w:jc w:val="both"/>
      </w:pPr>
      <w:r>
        <w:t xml:space="preserve">Postupak predstečajne nagodbe nije moguće promatrati jednostrano, uzimajući u obzir samo interes dužnika, bez interesa vjerovnika. Radi se o dva antagonizirana interesa, koji nakon sklapanja predstečajne nagodbe moraju ostati uravnoteženi. Ravnoteža bi se svakako poremetila kada bi postupak predstečajne nagodbe imao za posljedicu npr. oslobađanje dužnika njegovih obveza ili novaciju postojeće novčane obveze u obvezu predaje stvari beznačajne vrijednosti i slično. </w:t>
      </w:r>
    </w:p>
    <w:p w:rsidRDefault="0008292D" w:rsidP="0008292D" w:rsidR="0008292D">
      <w:pPr>
        <w:ind w:firstLine="708"/>
        <w:jc w:val="both"/>
      </w:pPr>
    </w:p>
    <w:p w:rsidRDefault="0008292D" w:rsidP="0008292D" w:rsidR="0008292D">
      <w:pPr>
        <w:ind w:firstLine="708"/>
        <w:jc w:val="both"/>
      </w:pPr>
      <w:r>
        <w:t xml:space="preserve">Prema odredbi čl. 45. st. 1. ZFPPN-a </w:t>
      </w:r>
      <w:r>
        <w:rPr>
          <w:lang w:eastAsia="hr-HR"/>
        </w:rPr>
        <w:t xml:space="preserve">Dužnik može ponuditi vjerovnicima način i rok ispunjenja tražbina, a ako predlaže njihovo smanjenje, i postotak koji predlaže, u skladu s čl. 45. st. 2. </w:t>
      </w:r>
      <w:r>
        <w:t xml:space="preserve">ZFPPN-a, </w:t>
      </w:r>
      <w:r>
        <w:rPr>
          <w:lang w:eastAsia="hr-HR"/>
        </w:rPr>
        <w:t xml:space="preserve">nominalni iznos tražbina koje nakon smanjenja preostaju za namirenje, te ostale uvjete namirenja tražbina. Ako dužnik predlaže isplatu tražbina u smanjenom iznosu, postotak što ga dužnik nudi vjerovnicima za namirenje njihovih tražbina ne može biti manji od 30% – ako se plaćanje nudi u roku do najviše četiri godine, niti manji od 40% – ako se plaćanje nudi u roku koji je duži od četiri godine (čl. 45. st. 2. </w:t>
      </w:r>
      <w:r>
        <w:t>ZFPPN)</w:t>
      </w:r>
      <w:r>
        <w:rPr>
          <w:lang w:eastAsia="hr-HR"/>
        </w:rPr>
        <w:t xml:space="preserve">. </w:t>
      </w:r>
      <w:r>
        <w:t xml:space="preserve">Kao alternativni prijedlog ponude iz čl. 45. ZFPPN-a dužnik može vjerovnicima ponuditi pretvorbu njihovih tražbina u temeljni kapital (čl. 46. ZFPPN), tj. mjeru financijskog restrukturiranja propisanu čl. 44. st. 1. točka 8. ZFPPN-a (pretvaranje tražbina vjerovnika u kapital). </w:t>
      </w:r>
    </w:p>
    <w:p w:rsidRDefault="0008292D" w:rsidP="0008292D" w:rsidR="0008292D">
      <w:pPr>
        <w:ind w:firstLine="708"/>
        <w:jc w:val="both"/>
      </w:pPr>
    </w:p>
    <w:p w:rsidRDefault="0008292D" w:rsidP="0008292D" w:rsidR="0008292D">
      <w:pPr>
        <w:ind w:firstLine="708"/>
        <w:jc w:val="both"/>
      </w:pPr>
      <w:r>
        <w:t>U slučaju pretvorbe tražbina u temeljni kapital dužnik je dužan vjerovnicima ponuditi da po vlastitom izboru:</w:t>
      </w:r>
    </w:p>
    <w:p w:rsidRDefault="0008292D" w:rsidP="0008292D" w:rsidR="0008292D">
      <w:pPr>
        <w:numPr>
          <w:ilvl w:val="0"/>
          <w:numId w:val="10"/>
        </w:numPr>
        <w:overflowPunct w:val="false"/>
        <w:autoSpaceDE w:val="false"/>
        <w:autoSpaceDN w:val="false"/>
        <w:adjustRightInd w:val="false"/>
        <w:jc w:val="both"/>
        <w:textAlignment w:val="baseline"/>
      </w:pPr>
      <w:r>
        <w:t>pristanu na smanjenje tražbina i odgodu rokova ispunjenja tražbina i/ ili,</w:t>
      </w:r>
    </w:p>
    <w:p w:rsidRDefault="0008292D" w:rsidP="0008292D" w:rsidR="0008292D">
      <w:pPr>
        <w:numPr>
          <w:ilvl w:val="0"/>
          <w:numId w:val="10"/>
        </w:numPr>
        <w:overflowPunct w:val="false"/>
        <w:autoSpaceDE w:val="false"/>
        <w:autoSpaceDN w:val="false"/>
        <w:adjustRightInd w:val="false"/>
        <w:jc w:val="both"/>
        <w:textAlignment w:val="baseline"/>
      </w:pPr>
      <w:r>
        <w:t>svoje tražbine unesu u temeljni kapital društva u postupku povećanje temeljnog kapitala (čl.46.st.1. toč.1 i 2 ZFPPN)</w:t>
      </w:r>
    </w:p>
    <w:p w:rsidRDefault="0008292D" w:rsidP="0008292D" w:rsidR="0008292D">
      <w:pPr>
        <w:ind w:firstLine="708"/>
        <w:jc w:val="both"/>
      </w:pPr>
    </w:p>
    <w:p w:rsidRDefault="0008292D" w:rsidP="0008292D" w:rsidR="0008292D">
      <w:pPr>
        <w:ind w:firstLine="708"/>
        <w:jc w:val="both"/>
      </w:pPr>
      <w:r>
        <w:t>Prema tome, za pretvorbu tražbina u temeljni kapital društva dužnika potreban je pristanak vjerovnika.</w:t>
      </w:r>
    </w:p>
    <w:p w:rsidRDefault="0008292D" w:rsidP="0008292D" w:rsidR="0008292D">
      <w:pPr>
        <w:ind w:firstLine="708"/>
        <w:jc w:val="both"/>
      </w:pPr>
    </w:p>
    <w:p w:rsidRDefault="0008292D" w:rsidP="0008292D" w:rsidR="0008292D">
      <w:pPr>
        <w:overflowPunct w:val="false"/>
        <w:autoSpaceDE w:val="false"/>
        <w:autoSpaceDN w:val="false"/>
        <w:adjustRightInd w:val="false"/>
        <w:ind w:firstLine="708"/>
        <w:jc w:val="both"/>
        <w:textAlignment w:val="baseline"/>
      </w:pPr>
      <w:r>
        <w:t>Odredbom čl. 44. točka 10. ZFPPN-a propisano je da se kao mjere financijskog restrukturiranja mogu odrediti i druge mjere na temelju kojih se u skladu s pravilima financijske struke omogućava da dužnik postane likvidan i solventan. ZFPPN u daljnjim odredbama ne propisuje ponude daljnjih mjera financijskog restrukturiranja propisanih odredbom čl. 44. ZFPPN-a. To ne znači da ih dužnik nije ovlašten poduzeti u postupku financijskog restrukturiranja. Međutim, kako predstečajna nagodba djeluje i prema vjerovnicima koji na nju nisu pristali ili su joj se protivili druge mjere financijskog restrukturiranja ne  mogu se nametnuti svim vjerovnicima u postupku predstečajne nagodbe, odnosno te se (druge) mjere fina</w:t>
      </w:r>
      <w:r w:rsidR="000434F8">
        <w:t xml:space="preserve">ncijskog restrukturiranja mogu </w:t>
      </w:r>
      <w:r>
        <w:t>odnositi samo na one vjerovnike koji su na njih izričito pristali.</w:t>
      </w:r>
    </w:p>
    <w:p w:rsidRDefault="00863523" w:rsidP="00863523" w:rsidR="00863523">
      <w:pPr>
        <w:jc w:val="both"/>
      </w:pPr>
    </w:p>
    <w:p w:rsidRDefault="00863523" w:rsidP="0008292D" w:rsidR="00AB4B0B">
      <w:pPr>
        <w:ind w:firstLine="708"/>
        <w:jc w:val="both"/>
      </w:pPr>
      <w:r>
        <w:t xml:space="preserve">U planu financijskog i operativnog restrukturiranja, prihvaćenog pred nagodbenim vijećem i nacrtu predstečajne nagodbe, kojima, u skladu s odredbom čl. 66. st. 3. ZFPPN-a, </w:t>
      </w:r>
      <w:r>
        <w:lastRenderedPageBreak/>
        <w:t>mora odgovarati konačni prijedlog predstečajne nagodbe, dužnik u dijelu pod "3b. Obveze po pozajmicama", predlaže otpis 100% ukupno utvrđene tražbine u korist kapitalnih rezervi, i u odnosu na vjerovnika GERION d.d., Zagreb, Vrapčanska draga 9, OIB: 74871983001.</w:t>
      </w:r>
      <w:r w:rsidR="00FF5EBE">
        <w:t xml:space="preserve"> Međutim, u</w:t>
      </w:r>
      <w:r w:rsidR="0008292D">
        <w:t xml:space="preserve"> konkretnom slučaju nije dostavljena izričita prethodna suglasnost vjerovnika GERION d.d., Zagreb, Vrapčanska draga 9, OIB: 74871983001</w:t>
      </w:r>
      <w:r w:rsidR="00FF5EBE">
        <w:t xml:space="preserve">, kako pristaje na takav način namirenja. </w:t>
      </w:r>
      <w:r w:rsidR="002D7F23">
        <w:t xml:space="preserve"> </w:t>
      </w:r>
      <w:r w:rsidR="00AB4B0B">
        <w:t>Uvidom u sudski registar utvrđeno je kako je društvo GERION d.o.o., Zagreb, Vrapčanska draga 9, OIB: 74871983001, brisano iz sudskog registra 6. lipnja 2011. rješenjem Trgovačkog suda u Zagrebu poslovni broj Tt-11/6814-1. Nadalje je utvrđeno kako je likvidator društva upisana</w:t>
      </w:r>
      <w:r w:rsidR="00403BD9">
        <w:t xml:space="preserve"> Iva Vrdelja, OIB: 18950810389, Zagreb, Ulica Ivana Kosirnika 28/1 (ranije: Goričan, Murska 54).</w:t>
      </w:r>
    </w:p>
    <w:p w:rsidRDefault="003A7CCD" w:rsidP="0008292D" w:rsidR="003A7CCD">
      <w:pPr>
        <w:ind w:firstLine="708"/>
        <w:jc w:val="both"/>
      </w:pPr>
    </w:p>
    <w:p w:rsidRDefault="003A7CCD" w:rsidP="00C50C78" w:rsidR="00D36821">
      <w:pPr>
        <w:ind w:firstLine="708"/>
        <w:jc w:val="both"/>
      </w:pPr>
      <w:r>
        <w:t xml:space="preserve">S obzirom na to da prijedlog za sklapanje predstečajne nagodbe u konkretnom slučaju ne odgovara planu </w:t>
      </w:r>
      <w:r w:rsidRPr="00F67B76">
        <w:t xml:space="preserve">financijskog i operativnog restrukturiranja prihvaćenog pred nagodbenim vijećem </w:t>
      </w:r>
      <w:r>
        <w:t xml:space="preserve">Financijske agencije i </w:t>
      </w:r>
      <w:r w:rsidRPr="00F67B76">
        <w:t>nacrt</w:t>
      </w:r>
      <w:r>
        <w:t xml:space="preserve">u </w:t>
      </w:r>
      <w:r w:rsidRPr="00F67B76">
        <w:t>predstečajne nagodbe</w:t>
      </w:r>
      <w:r>
        <w:t xml:space="preserve"> u odnosu na vjerovnika </w:t>
      </w:r>
      <w:r w:rsidRPr="00443F95">
        <w:t>GERION d.o.o., Zagreb</w:t>
      </w:r>
      <w:r>
        <w:t>, Vrapčanska draga 9, OIB: 74871983001 i da nije dostavljena izričita prethodna suglasnost tog vjerovnika kako pristaje na način namirenja predložen planom</w:t>
      </w:r>
      <w:r w:rsidRPr="00F67B76">
        <w:t xml:space="preserve"> financijskog i operativnog restrukturiranja prihvaćenog pred nagodbenim vijećem </w:t>
      </w:r>
      <w:r>
        <w:t xml:space="preserve">Financijske agencije, to je, uzevši u obzir navedeno, </w:t>
      </w:r>
      <w:r w:rsidR="007673DE">
        <w:t xml:space="preserve">na temelju </w:t>
      </w:r>
      <w:r w:rsidR="00C50C78" w:rsidRPr="0093025A">
        <w:t>odredbe čl</w:t>
      </w:r>
      <w:r w:rsidR="007673DE">
        <w:t xml:space="preserve">. </w:t>
      </w:r>
      <w:r w:rsidR="00C50C78" w:rsidRPr="0093025A">
        <w:t>66. st</w:t>
      </w:r>
      <w:r w:rsidR="007673DE">
        <w:t xml:space="preserve">. </w:t>
      </w:r>
      <w:r w:rsidR="00C50C78" w:rsidRPr="0093025A">
        <w:t xml:space="preserve">15. ZFPPN-a u vezi </w:t>
      </w:r>
      <w:r w:rsidR="007673DE">
        <w:t xml:space="preserve">s </w:t>
      </w:r>
      <w:r w:rsidR="00C50C78" w:rsidRPr="0093025A">
        <w:t>odredb</w:t>
      </w:r>
      <w:r w:rsidR="007673DE">
        <w:t>om</w:t>
      </w:r>
      <w:r w:rsidR="00C50C78" w:rsidRPr="0093025A">
        <w:t xml:space="preserve"> paragrafa 21. st</w:t>
      </w:r>
      <w:r w:rsidR="007673DE">
        <w:t xml:space="preserve">. </w:t>
      </w:r>
      <w:r w:rsidR="00C50C78" w:rsidRPr="0093025A">
        <w:t xml:space="preserve">1. Zakona o sudskom vanparničnom postupku od 26. lipnja 1934., te </w:t>
      </w:r>
      <w:r w:rsidR="007673DE">
        <w:t xml:space="preserve">odredaba </w:t>
      </w:r>
      <w:r w:rsidR="00C50C78" w:rsidRPr="0093025A">
        <w:t>čl</w:t>
      </w:r>
      <w:r w:rsidR="007673DE">
        <w:t xml:space="preserve">. </w:t>
      </w:r>
      <w:r w:rsidR="00C50C78" w:rsidRPr="0093025A">
        <w:t>109. st</w:t>
      </w:r>
      <w:r w:rsidR="007673DE">
        <w:t xml:space="preserve">. 1., 2. i </w:t>
      </w:r>
      <w:r w:rsidR="00C50C78" w:rsidRPr="0093025A">
        <w:t>4. Zakona o parničnom postupku (</w:t>
      </w:r>
      <w:r w:rsidR="00D36821">
        <w:t xml:space="preserve">"Narodne novine" broj </w:t>
      </w:r>
      <w:r w:rsidR="00C50C78">
        <w:t>53/91, 91/92</w:t>
      </w:r>
      <w:r w:rsidR="00D36821">
        <w:t>, 112/99</w:t>
      </w:r>
      <w:r w:rsidR="00C50C78">
        <w:t>, 117/03, 88/05, 2/07</w:t>
      </w:r>
      <w:r w:rsidR="00D36821">
        <w:t xml:space="preserve">, 83/08, 96/08., 123/08, 57/11, </w:t>
      </w:r>
      <w:r w:rsidR="00C50C78">
        <w:t>25/13</w:t>
      </w:r>
      <w:r w:rsidR="00D36821">
        <w:t xml:space="preserve"> i 89/14</w:t>
      </w:r>
      <w:r w:rsidR="00C50C78">
        <w:t>, dalje</w:t>
      </w:r>
      <w:r w:rsidR="00D36821">
        <w:t>:</w:t>
      </w:r>
      <w:r w:rsidR="00C50C78">
        <w:t xml:space="preserve"> ZPP)</w:t>
      </w:r>
      <w:r w:rsidR="00C50C78" w:rsidRPr="00010102">
        <w:t xml:space="preserve">, </w:t>
      </w:r>
      <w:r>
        <w:t>odlučeno</w:t>
      </w:r>
      <w:r w:rsidR="00D36821">
        <w:t xml:space="preserve"> kao u izreci rješenja.</w:t>
      </w:r>
    </w:p>
    <w:p w:rsidRDefault="00D36821" w:rsidP="00C50C78" w:rsidR="00D36821">
      <w:pPr>
        <w:ind w:firstLine="708"/>
        <w:jc w:val="both"/>
      </w:pPr>
    </w:p>
    <w:p w:rsidRDefault="00623C81" w:rsidP="001D7C1D" w:rsidR="001D7C1D" w:rsidRPr="004C3D03">
      <w:pPr>
        <w:jc w:val="center"/>
      </w:pPr>
      <w:r w:rsidRPr="004C3D03">
        <w:t xml:space="preserve">U Zagrebu </w:t>
      </w:r>
      <w:r w:rsidR="00E67FB3">
        <w:t>10</w:t>
      </w:r>
      <w:r w:rsidR="004519DC">
        <w:t xml:space="preserve">. </w:t>
      </w:r>
      <w:r w:rsidR="00E67FB3">
        <w:t>srpnja</w:t>
      </w:r>
      <w:r w:rsidR="00E64FCC">
        <w:t xml:space="preserve"> 2018</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B80AF2" w:rsidP="00D36821"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315EBD">
        <w:rPr>
          <w:rFonts w:hAnsi="Times New Roman" w:ascii="Times New Roman"/>
          <w:b w:val="false"/>
          <w:color w:val="auto"/>
          <w:szCs w:val="24"/>
        </w:rPr>
        <w:t>, v.r.</w:t>
      </w:r>
    </w:p>
    <w:p w:rsidRDefault="001D7C1D" w:rsidP="001D7C1D" w:rsidR="001D7C1D" w:rsidRPr="004C3D03">
      <w:r w:rsidRPr="004C3D03">
        <w:tab/>
      </w:r>
      <w:r w:rsidRPr="004C3D03">
        <w:tab/>
      </w:r>
      <w:r w:rsidRPr="004C3D03">
        <w:tab/>
      </w:r>
      <w:r w:rsidRPr="004C3D03">
        <w:tab/>
      </w:r>
      <w:r w:rsidRPr="004C3D03">
        <w:tab/>
      </w:r>
    </w:p>
    <w:p w:rsidRDefault="00D36821" w:rsidP="0072608A" w:rsidR="001D7C1D" w:rsidRPr="004C3D03">
      <w:pPr>
        <w:jc w:val="both"/>
      </w:pPr>
      <w:r>
        <w:t>U</w:t>
      </w:r>
      <w:r w:rsidR="001D7C1D" w:rsidRPr="004C3D03">
        <w:t>PUTA O PRAVNOM LIJEKU:</w:t>
      </w:r>
    </w:p>
    <w:p w:rsidRDefault="0072608A" w:rsidP="0072608A" w:rsidR="0072608A">
      <w:pPr>
        <w:jc w:val="both"/>
      </w:pPr>
      <w:r>
        <w:t>Protiv ovog rješenja žalba nije dopuštena (čl. 66. st. 15. ZFPPN-a u vezi paragrafa 21. Zakona o sudskom vanparničnom postupku, te čl</w:t>
      </w:r>
      <w:r w:rsidR="002962E1">
        <w:t>.</w:t>
      </w:r>
      <w:r>
        <w:t xml:space="preserve"> </w:t>
      </w:r>
      <w:smartTag w:element="metricconverter" w:uri="urn:schemas-microsoft-com:office:smarttags">
        <w:smartTagPr>
          <w:attr w:val="278. st" w:name="ProductID"/>
        </w:smartTagPr>
        <w:r>
          <w:t>278. st</w:t>
        </w:r>
      </w:smartTag>
      <w:r>
        <w:t>.1. i 2. ZPP-a)</w:t>
      </w:r>
    </w:p>
    <w:p w:rsidRDefault="0072608A" w:rsidP="001D7C1D" w:rsidR="0072608A"/>
    <w:p w:rsidRDefault="00315EBD" w:rsidP="00315EBD" w:rsidR="00315EBD">
      <w:pPr>
        <w:autoSpaceDE w:val="false"/>
        <w:autoSpaceDN w:val="false"/>
        <w:adjustRightInd w:val="false"/>
        <w:jc w:val="both"/>
        <w:rPr>
          <w:lang w:eastAsia="hr-HR"/>
        </w:rPr>
      </w:pPr>
      <w:r>
        <w:rPr>
          <w:lang w:eastAsia="hr-HR"/>
        </w:rPr>
        <w:t>Za točnost otpravka - ovlašteni službenik</w:t>
      </w:r>
    </w:p>
    <w:p w:rsidRDefault="00315EBD" w:rsidP="00315EBD" w:rsidR="00C50C78" w:rsidRPr="006317E6">
      <w:r>
        <w:rPr>
          <w:lang w:eastAsia="hr-HR"/>
        </w:rPr>
        <w:t>Natalija Perković</w:t>
      </w:r>
    </w:p>
    <w:sectPr w:rsidSect="00414A38" w:rsidR="00C50C78" w:rsidRPr="006317E6">
      <w:headerReference w:type="even" r:id="rId12"/>
      <w:headerReference w:type="default" r:id="rId13"/>
      <w:headerReference w:type="first" r:id="rId14"/>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315EBD">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4519DC">
          <w:t>935</w:t>
        </w:r>
        <w:r>
          <w:t>/1</w:t>
        </w:r>
        <w:r w:rsidR="004519DC">
          <w:t>8</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4519DC">
      <w:t>935</w:t>
    </w:r>
    <w:r>
      <w:t>/1</w:t>
    </w:r>
    <w:r w:rsidR="004519DC">
      <w:t>8</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4519DC">
          <w:t>935</w:t>
        </w:r>
        <w:r>
          <w:t>/1</w:t>
        </w:r>
        <w:r w:rsidR="004519DC">
          <w:t>8</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6B17AE"/>
    <w:multiLevelType w:val="hybridMultilevel"/>
    <w:tmpl w:val="246E0186"/>
    <w:lvl w:tplc="D9366BA2"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0"/>
  </w:num>
  <w:num w:numId="3">
    <w:abstractNumId w:val="5"/>
  </w:num>
  <w:num w:numId="4">
    <w:abstractNumId w:val="3"/>
  </w:num>
  <w:num w:numId="5">
    <w:abstractNumId w:val="2"/>
  </w:num>
  <w:num w:numId="6">
    <w:abstractNumId w:val="7"/>
  </w:num>
  <w:num w:numId="7">
    <w:abstractNumId w:val="6"/>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34F8"/>
    <w:rsid w:val="00045037"/>
    <w:rsid w:val="00063B0A"/>
    <w:rsid w:val="00065FA4"/>
    <w:rsid w:val="0008160F"/>
    <w:rsid w:val="0008292D"/>
    <w:rsid w:val="000846DF"/>
    <w:rsid w:val="000E07AB"/>
    <w:rsid w:val="000F24A1"/>
    <w:rsid w:val="00103DAA"/>
    <w:rsid w:val="00110AFA"/>
    <w:rsid w:val="0011269E"/>
    <w:rsid w:val="0012466F"/>
    <w:rsid w:val="00130A0C"/>
    <w:rsid w:val="001655BD"/>
    <w:rsid w:val="001702E2"/>
    <w:rsid w:val="00180101"/>
    <w:rsid w:val="00182FF6"/>
    <w:rsid w:val="0018441A"/>
    <w:rsid w:val="0018501B"/>
    <w:rsid w:val="001A1C1F"/>
    <w:rsid w:val="001C3993"/>
    <w:rsid w:val="001D30AF"/>
    <w:rsid w:val="001D33C9"/>
    <w:rsid w:val="001D7C1D"/>
    <w:rsid w:val="001E4739"/>
    <w:rsid w:val="001E7BBD"/>
    <w:rsid w:val="0020114B"/>
    <w:rsid w:val="00203396"/>
    <w:rsid w:val="002074CC"/>
    <w:rsid w:val="00220063"/>
    <w:rsid w:val="00227E5D"/>
    <w:rsid w:val="0024433A"/>
    <w:rsid w:val="00283FAF"/>
    <w:rsid w:val="0029176C"/>
    <w:rsid w:val="00293D54"/>
    <w:rsid w:val="002962E1"/>
    <w:rsid w:val="00296D5A"/>
    <w:rsid w:val="002A022B"/>
    <w:rsid w:val="002A6BCA"/>
    <w:rsid w:val="002B6196"/>
    <w:rsid w:val="002D7F23"/>
    <w:rsid w:val="002E18B9"/>
    <w:rsid w:val="002F0C57"/>
    <w:rsid w:val="002F597F"/>
    <w:rsid w:val="00315EBD"/>
    <w:rsid w:val="0032387F"/>
    <w:rsid w:val="00332E61"/>
    <w:rsid w:val="00344C8E"/>
    <w:rsid w:val="003653E5"/>
    <w:rsid w:val="00375B58"/>
    <w:rsid w:val="0037768D"/>
    <w:rsid w:val="00397BBC"/>
    <w:rsid w:val="003A7CCD"/>
    <w:rsid w:val="003B704B"/>
    <w:rsid w:val="003C2EA8"/>
    <w:rsid w:val="003D054D"/>
    <w:rsid w:val="003D3038"/>
    <w:rsid w:val="003D70F4"/>
    <w:rsid w:val="003E718A"/>
    <w:rsid w:val="003F5F1C"/>
    <w:rsid w:val="00401738"/>
    <w:rsid w:val="00403BD9"/>
    <w:rsid w:val="00410B66"/>
    <w:rsid w:val="00414A38"/>
    <w:rsid w:val="0042407B"/>
    <w:rsid w:val="00435D2B"/>
    <w:rsid w:val="00443F95"/>
    <w:rsid w:val="004519DC"/>
    <w:rsid w:val="00470861"/>
    <w:rsid w:val="00471619"/>
    <w:rsid w:val="00494008"/>
    <w:rsid w:val="004A33A9"/>
    <w:rsid w:val="004B0849"/>
    <w:rsid w:val="004C0D8B"/>
    <w:rsid w:val="004C3D03"/>
    <w:rsid w:val="004F0341"/>
    <w:rsid w:val="004F0AB4"/>
    <w:rsid w:val="004F5B4C"/>
    <w:rsid w:val="00503716"/>
    <w:rsid w:val="00505DE4"/>
    <w:rsid w:val="00525A5B"/>
    <w:rsid w:val="00530573"/>
    <w:rsid w:val="0053599E"/>
    <w:rsid w:val="00540747"/>
    <w:rsid w:val="0054148E"/>
    <w:rsid w:val="00552AAE"/>
    <w:rsid w:val="00554285"/>
    <w:rsid w:val="005603BC"/>
    <w:rsid w:val="005620F0"/>
    <w:rsid w:val="00585191"/>
    <w:rsid w:val="00586EAD"/>
    <w:rsid w:val="005965EE"/>
    <w:rsid w:val="005A3656"/>
    <w:rsid w:val="005B4DE4"/>
    <w:rsid w:val="005D7C38"/>
    <w:rsid w:val="00623C81"/>
    <w:rsid w:val="00626C9E"/>
    <w:rsid w:val="006317E6"/>
    <w:rsid w:val="006318A8"/>
    <w:rsid w:val="0064306C"/>
    <w:rsid w:val="006461F6"/>
    <w:rsid w:val="00647596"/>
    <w:rsid w:val="00655AA9"/>
    <w:rsid w:val="006575C4"/>
    <w:rsid w:val="0069219F"/>
    <w:rsid w:val="0069515E"/>
    <w:rsid w:val="006C6D31"/>
    <w:rsid w:val="006D7D32"/>
    <w:rsid w:val="006F2525"/>
    <w:rsid w:val="006F2E2D"/>
    <w:rsid w:val="007165BF"/>
    <w:rsid w:val="0072608A"/>
    <w:rsid w:val="007673DE"/>
    <w:rsid w:val="00771160"/>
    <w:rsid w:val="00794081"/>
    <w:rsid w:val="007A0858"/>
    <w:rsid w:val="007A21D5"/>
    <w:rsid w:val="007B1722"/>
    <w:rsid w:val="007D60EB"/>
    <w:rsid w:val="007E520E"/>
    <w:rsid w:val="007E7A73"/>
    <w:rsid w:val="00805DE5"/>
    <w:rsid w:val="00807EF8"/>
    <w:rsid w:val="00820347"/>
    <w:rsid w:val="00823FC5"/>
    <w:rsid w:val="00832796"/>
    <w:rsid w:val="00846FF0"/>
    <w:rsid w:val="00852B75"/>
    <w:rsid w:val="0085489D"/>
    <w:rsid w:val="008549C2"/>
    <w:rsid w:val="00857125"/>
    <w:rsid w:val="00863523"/>
    <w:rsid w:val="00865631"/>
    <w:rsid w:val="00873338"/>
    <w:rsid w:val="00893BD2"/>
    <w:rsid w:val="008A1446"/>
    <w:rsid w:val="008A1D3D"/>
    <w:rsid w:val="008A2809"/>
    <w:rsid w:val="008A34C4"/>
    <w:rsid w:val="008B415F"/>
    <w:rsid w:val="008B5ABB"/>
    <w:rsid w:val="008C27EB"/>
    <w:rsid w:val="008C5C7D"/>
    <w:rsid w:val="008E3CE2"/>
    <w:rsid w:val="008F1F6F"/>
    <w:rsid w:val="008F44EF"/>
    <w:rsid w:val="009318FC"/>
    <w:rsid w:val="0093215B"/>
    <w:rsid w:val="00975BD3"/>
    <w:rsid w:val="00977526"/>
    <w:rsid w:val="009903DB"/>
    <w:rsid w:val="00991EE9"/>
    <w:rsid w:val="009A5362"/>
    <w:rsid w:val="009B73E3"/>
    <w:rsid w:val="009C3707"/>
    <w:rsid w:val="009E1EF4"/>
    <w:rsid w:val="009F06C9"/>
    <w:rsid w:val="009F32F6"/>
    <w:rsid w:val="00A053F6"/>
    <w:rsid w:val="00A164BF"/>
    <w:rsid w:val="00A50489"/>
    <w:rsid w:val="00A53851"/>
    <w:rsid w:val="00A545CD"/>
    <w:rsid w:val="00A61354"/>
    <w:rsid w:val="00A73B0F"/>
    <w:rsid w:val="00A82235"/>
    <w:rsid w:val="00A8326E"/>
    <w:rsid w:val="00AA19E2"/>
    <w:rsid w:val="00AB4B0B"/>
    <w:rsid w:val="00AB52BF"/>
    <w:rsid w:val="00AC7202"/>
    <w:rsid w:val="00AF1C54"/>
    <w:rsid w:val="00AF2679"/>
    <w:rsid w:val="00B04C5C"/>
    <w:rsid w:val="00B06211"/>
    <w:rsid w:val="00B13F51"/>
    <w:rsid w:val="00B14EC0"/>
    <w:rsid w:val="00B17AC3"/>
    <w:rsid w:val="00B31F26"/>
    <w:rsid w:val="00B53A42"/>
    <w:rsid w:val="00B72F81"/>
    <w:rsid w:val="00B77BD4"/>
    <w:rsid w:val="00B80AF2"/>
    <w:rsid w:val="00B86AA5"/>
    <w:rsid w:val="00B909B6"/>
    <w:rsid w:val="00BA1F6D"/>
    <w:rsid w:val="00BB1CFA"/>
    <w:rsid w:val="00BC21E9"/>
    <w:rsid w:val="00BC2AAC"/>
    <w:rsid w:val="00BE0CDB"/>
    <w:rsid w:val="00BE627F"/>
    <w:rsid w:val="00C1172F"/>
    <w:rsid w:val="00C22FB5"/>
    <w:rsid w:val="00C25555"/>
    <w:rsid w:val="00C366DD"/>
    <w:rsid w:val="00C50C78"/>
    <w:rsid w:val="00C53855"/>
    <w:rsid w:val="00C73C08"/>
    <w:rsid w:val="00CB7B6F"/>
    <w:rsid w:val="00CD09E2"/>
    <w:rsid w:val="00D00CC7"/>
    <w:rsid w:val="00D03905"/>
    <w:rsid w:val="00D20EFD"/>
    <w:rsid w:val="00D2431A"/>
    <w:rsid w:val="00D325EC"/>
    <w:rsid w:val="00D36821"/>
    <w:rsid w:val="00D42A79"/>
    <w:rsid w:val="00D52B12"/>
    <w:rsid w:val="00D56419"/>
    <w:rsid w:val="00D576B0"/>
    <w:rsid w:val="00D579EF"/>
    <w:rsid w:val="00D83009"/>
    <w:rsid w:val="00D91CEA"/>
    <w:rsid w:val="00DD1A2B"/>
    <w:rsid w:val="00DD4B2F"/>
    <w:rsid w:val="00DD6E91"/>
    <w:rsid w:val="00DF22BF"/>
    <w:rsid w:val="00E03421"/>
    <w:rsid w:val="00E043BE"/>
    <w:rsid w:val="00E06AAF"/>
    <w:rsid w:val="00E17A20"/>
    <w:rsid w:val="00E60115"/>
    <w:rsid w:val="00E64FCC"/>
    <w:rsid w:val="00E67FB3"/>
    <w:rsid w:val="00EB7872"/>
    <w:rsid w:val="00EC0715"/>
    <w:rsid w:val="00ED3B98"/>
    <w:rsid w:val="00EE452A"/>
    <w:rsid w:val="00EE5E63"/>
    <w:rsid w:val="00F15FA7"/>
    <w:rsid w:val="00F64F82"/>
    <w:rsid w:val="00F66D6D"/>
    <w:rsid w:val="00F70A23"/>
    <w:rsid w:val="00F753F1"/>
    <w:rsid w:val="00F766EF"/>
    <w:rsid w:val="00FB7F33"/>
    <w:rsid w:val="00FF5E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315EBD"/>
    <w:rPr>
      <w:color w:val="808080"/>
      <w:bdr w:space="0" w:sz="0" w:color="auto" w:val="none"/>
      <w:shd w:fill="auto" w:color="auto" w:val="clear"/>
    </w:rPr>
  </w:style>
  <w:style w:customStyle="true" w:styleId="eSPISCCParagraphDefaultFont" w:type="character">
    <w:name w:val="eSPIS_CC_Paragraph Default Font"/>
    <w:basedOn w:val="Zadanifontodlomka"/>
    <w:rsid w:val="00315E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5EBD"/>
    <w:rPr>
      <w:bdr w:space="0" w:sz="0" w:color="auto" w:val="none"/>
      <w:shd w:fill="FFFFCC" w:color="auto" w:val="clear"/>
      <w:lang w:val="hr-HR"/>
    </w:rPr>
  </w:style>
  <w:style w:customStyle="true" w:styleId="PozadinaSvijetloCrvena" w:type="character">
    <w:name w:val="Pozadina_SvijetloCrvena"/>
    <w:basedOn w:val="eSPISCCParagraphDefaultFont"/>
    <w:rsid w:val="00315E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5E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315EBD"/>
    <w:rPr>
      <w:color w:val="808080"/>
      <w:bdr w:color="auto" w:space="0" w:sz="0" w:val="none"/>
      <w:shd w:color="auto" w:fill="auto" w:val="clear"/>
    </w:rPr>
  </w:style>
  <w:style w:customStyle="1" w:styleId="eSPISCCParagraphDefaultFont" w:type="character">
    <w:name w:val="eSPIS_CC_Paragraph Default Font"/>
    <w:basedOn w:val="Zadanifontodlomka"/>
    <w:rsid w:val="00315E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5EBD"/>
    <w:rPr>
      <w:bdr w:color="auto" w:space="0" w:sz="0" w:val="none"/>
      <w:shd w:color="auto" w:fill="FFFFCC" w:val="clear"/>
      <w:lang w:val="hr-HR"/>
    </w:rPr>
  </w:style>
  <w:style w:customStyle="1" w:styleId="PozadinaSvijetloCrvena" w:type="character">
    <w:name w:val="Pozadina_SvijetloCrvena"/>
    <w:basedOn w:val="eSPISCCParagraphDefaultFont"/>
    <w:rsid w:val="00315E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5E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75714257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93845576">
      <w:bodyDiv w:val="true"/>
      <w:marLeft w:val="0"/>
      <w:marRight w:val="0"/>
      <w:marTop w:val="0"/>
      <w:marBottom w:val="0"/>
      <w:divBdr>
        <w:top w:space="0" w:sz="0" w:color="auto" w:val="none"/>
        <w:left w:space="0" w:sz="0" w:color="auto" w:val="none"/>
        <w:bottom w:space="0" w:sz="0" w:color="auto" w:val="none"/>
        <w:right w:space="0" w:sz="0" w:color="auto" w:val="none"/>
      </w:divBdr>
    </w:div>
    <w:div w:id="1755933412">
      <w:bodyDiv w:val="true"/>
      <w:marLeft w:val="0"/>
      <w:marRight w:val="0"/>
      <w:marTop w:val="0"/>
      <w:marBottom w:val="0"/>
      <w:divBdr>
        <w:top w:space="0" w:sz="0" w:color="auto" w:val="none"/>
        <w:left w:space="0" w:sz="0" w:color="auto" w:val="none"/>
        <w:bottom w:space="0" w:sz="0" w:color="auto" w:val="none"/>
        <w:right w:space="0" w:sz="0" w:color="auto" w:val="none"/>
      </w:divBdr>
    </w:div>
    <w:div w:id="1968046135">
      <w:bodyDiv w:val="true"/>
      <w:marLeft w:val="0"/>
      <w:marRight w:val="0"/>
      <w:marTop w:val="0"/>
      <w:marBottom w:val="0"/>
      <w:divBdr>
        <w:top w:space="0" w:sz="0" w:color="auto" w:val="none"/>
        <w:left w:space="0" w:sz="0" w:color="auto" w:val="none"/>
        <w:bottom w:space="0" w:sz="0" w:color="auto" w:val="none"/>
        <w:right w:space="0" w:sz="0" w:color="auto" w:val="none"/>
      </w:divBdr>
    </w:div>
    <w:div w:id="1993749059">
      <w:bodyDiv w:val="true"/>
      <w:marLeft w:val="0"/>
      <w:marRight w:val="0"/>
      <w:marTop w:val="0"/>
      <w:marBottom w:val="0"/>
      <w:divBdr>
        <w:top w:space="0" w:sz="0" w:color="auto" w:val="none"/>
        <w:left w:space="0" w:sz="0" w:color="auto" w:val="none"/>
        <w:bottom w:space="0" w:sz="0" w:color="auto" w:val="none"/>
        <w:right w:space="0" w:sz="0" w:color="auto" w:val="none"/>
      </w:divBdr>
    </w:div>
    <w:div w:id="2073655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St-935/2018-25</izvorni_sadrzaj>
    <derivirana_varijabla naziv="DomainObject.Oznaka_1">St-935/2018-25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St-935/2018</izvorni_sadrzaj>
    <derivirana_varijabla naziv="DomainObject.Predmet.OznakaBroj_1">St-935/2018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Nije moguće evidentirat uručenje obzirom da 
nije upisan datum primitka pismena.</izvorni_sadrzaj>
    <derivirana_varijabla naziv="DomainObject.Predmet.PrimjedbaSuca_1">Nije moguće evidentirat uručenje obzirom da 
nije upisan datum primitka pismena.</derivirana_varijabla>
  </DomainObject.Predmet.PrimjedbaSuca>
  <DomainObject.Predmet.ProtustrankaFormated>
    <izvorni_sadrzaj>  GREINER d.o.o. zastupanog po punomoćniku Hrvoje Kuprešak</izvorni_sadrzaj>
    <derivirana_varijabla naziv="DomainObject.Predmet.ProtustrankaFormated_1">  GREINER d.o.o. zastupanog po punomoćniku Hrvoje Kuprešak</derivirana_varijabla>
  </DomainObject.Predmet.ProtustrankaFormated>
  <DomainObject.Predmet.ProtustrankaFormatedOIB>
    <izvorni_sadrzaj>  GREINER d.o.o., OIB 23606503773 zastupanog po punomoćniku Hrvoje Kuprešak</izvorni_sadrzaj>
    <derivirana_varijabla naziv="DomainObject.Predmet.ProtustrankaFormatedOIB_1">  GREINER d.o.o., OIB 23606503773 zastupanog po punomoćniku Hrvoje Kuprešak</derivirana_varijabla>
  </DomainObject.Predmet.ProtustrankaFormatedOIB>
  <DomainObject.Predmet.ProtustrankaFormatedWithAdress>
    <izvorni_sadrzaj> GREINER d.o.o., Manterovčak 9, 10000 Zagreb zastupanog po punomoćniku Hrvoje Kuprešak</izvorni_sadrzaj>
    <derivirana_varijabla naziv="DomainObject.Predmet.ProtustrankaFormatedWithAdress_1"> GREINER d.o.o., Manterovčak 9, 10000 Zagreb zastupanog po punomoćniku Hrvoje Kuprešak</derivirana_varijabla>
  </DomainObject.Predmet.ProtustrankaFormatedWithAdress>
  <DomainObject.Predmet.ProtustrankaFormatedWithAdressOIB>
    <izvorni_sadrzaj> GREINER d.o.o., OIB 23606503773, Manterovčak 9, 10000 Zagreb zastupanog po punomoćniku Hrvoje Kuprešak</izvorni_sadrzaj>
    <derivirana_varijabla naziv="DomainObject.Predmet.ProtustrankaFormatedWithAdressOIB_1"> GREINER d.o.o., OIB 23606503773, Manterovčak 9, 10000 Zagreb zastupanog po punomoćniku Hrvoje Kuprešak</derivirana_varijabla>
  </DomainObject.Predmet.ProtustrankaFormatedWithAdressOIB>
  <DomainObject.Predmet.ProtustrankaWithAdress>
    <izvorni_sadrzaj>GREINER d.o.o. Manterovčak 9, 10000 Zagreb</izvorni_sadrzaj>
    <derivirana_varijabla naziv="DomainObject.Predmet.ProtustrankaWithAdress_1">GREINER d.o.o. Manterovčak 9, 10000 Zagreb</derivirana_varijabla>
  </DomainObject.Predmet.ProtustrankaWithAdress>
  <DomainObject.Predmet.ProtustrankaWithAdressOIB>
    <izvorni_sadrzaj>GREINER d.o.o., OIB 23606503773, Manterovčak 9, 10000 Zagreb</izvorni_sadrzaj>
    <derivirana_varijabla naziv="DomainObject.Predmet.ProtustrankaWithAdressOIB_1">GREINER d.o.o., OIB 23606503773, Manterovčak 9, 10000 Zagreb</derivirana_varijabla>
  </DomainObject.Predmet.ProtustrankaWithAdressOIB>
  <DomainObject.Predmet.ProtustrankaNazivFormated>
    <izvorni_sadrzaj>GREINER d.o.o.</izvorni_sadrzaj>
    <derivirana_varijabla naziv="DomainObject.Predmet.ProtustrankaNazivFormated_1">GREINER d.o.o.</derivirana_varijabla>
  </DomainObject.Predmet.ProtustrankaNazivFormated>
  <DomainObject.Predmet.ProtustrankaNazivFormatedOIB>
    <izvorni_sadrzaj>GREINER d.o.o., OIB 23606503773</izvorni_sadrzaj>
    <derivirana_varijabla naziv="DomainObject.Predmet.ProtustrankaNazivFormatedOIB_1">GREINER d.o.o., OIB 23606503773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GREINER d.o.o.</izvorni_sadrzaj>
    <derivirana_varijabla naziv="DomainObject.Predmet.StrankaFormated_1">  GREINER d.o.o.</derivirana_varijabla>
  </DomainObject.Predmet.StrankaFormated>
  <DomainObject.Predmet.StrankaFormatedOIB>
    <izvorni_sadrzaj>  GREINER d.o.o., OIB 23606503773</izvorni_sadrzaj>
    <derivirana_varijabla naziv="DomainObject.Predmet.StrankaFormatedOIB_1">  GREINER d.o.o., OIB 23606503773</derivirana_varijabla>
  </DomainObject.Predmet.StrankaFormatedOIB>
  <DomainObject.Predmet.StrankaFormatedWithAdress>
    <izvorni_sadrzaj> GREINER d.o.o., Manterovčak 9, 10000 Zagreb</izvorni_sadrzaj>
    <derivirana_varijabla naziv="DomainObject.Predmet.StrankaFormatedWithAdress_1"> GREINER d.o.o., Manterovčak 9, 10000 Zagreb</derivirana_varijabla>
  </DomainObject.Predmet.StrankaFormatedWithAdress>
  <DomainObject.Predmet.StrankaFormatedWithAdressOIB>
    <izvorni_sadrzaj> GREINER d.o.o., OIB 23606503773, Manterovčak 9, 10000 Zagreb</izvorni_sadrzaj>
    <derivirana_varijabla naziv="DomainObject.Predmet.StrankaFormatedWithAdressOIB_1"> GREINER d.o.o., OIB 23606503773, Manterovčak 9, 10000 Zagreb</derivirana_varijabla>
  </DomainObject.Predmet.StrankaFormatedWithAdressOIB>
  <DomainObject.Predmet.StrankaWithAdress>
    <izvorni_sadrzaj>GREINER d.o.o. Manterovčak 9,10000 Zagreb</izvorni_sadrzaj>
    <derivirana_varijabla naziv="DomainObject.Predmet.StrankaWithAdress_1">GREINER d.o.o. Manterovčak 9,10000 Zagreb</derivirana_varijabla>
  </DomainObject.Predmet.StrankaWithAdress>
  <DomainObject.Predmet.StrankaWithAdressOIB>
    <izvorni_sadrzaj>GREINER d.o.o., OIB 23606503773, Manterovčak 9,10000 Zagreb</izvorni_sadrzaj>
    <derivirana_varijabla naziv="DomainObject.Predmet.StrankaWithAdressOIB_1">GREINER d.o.o., OIB 23606503773, Manterovčak 9,10000 Zagreb</derivirana_varijabla>
  </DomainObject.Predmet.StrankaWithAdressOIB>
  <DomainObject.Predmet.StrankaNazivFormated>
    <izvorni_sadrzaj>GREINER d.o.o.</izvorni_sadrzaj>
    <derivirana_varijabla naziv="DomainObject.Predmet.StrankaNazivFormated_1">GREINER d.o.o.</derivirana_varijabla>
  </DomainObject.Predmet.StrankaNazivFormated>
  <DomainObject.Predmet.StrankaNazivFormatedOIB>
    <izvorni_sadrzaj>GREINER d.o.o., OIB 23606503773</izvorni_sadrzaj>
    <derivirana_varijabla naziv="DomainObject.Predmet.StrankaNazivFormatedOIB_1">GREINER d.o.o., OIB 23606503773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GREINER d.o.o.</item>
    </izvorni_sadrzaj>
    <derivirana_varijabla naziv="DomainObject.Predmet.StrankaListFormated_1">
      <item>GREINER d.o.o.</item>
    </derivirana_varijabla>
  </DomainObject.Predmet.StrankaListFormated>
  <DomainObject.Predmet.StrankaListFormatedOIB>
    <izvorni_sadrzaj>
      <item>GREINER d.o.o., OIB 23606503773</item>
    </izvorni_sadrzaj>
    <derivirana_varijabla naziv="DomainObject.Predmet.StrankaListFormatedOIB_1">
      <item>GREINER d.o.o., OIB 23606503773</item>
    </derivirana_varijabla>
  </DomainObject.Predmet.StrankaListFormatedOIB>
  <DomainObject.Predmet.StrankaListFormatedWithAdress>
    <izvorni_sadrzaj>
      <item>GREINER d.o.o., Manterovčak 9, 10000 Zagreb</item>
    </izvorni_sadrzaj>
    <derivirana_varijabla naziv="DomainObject.Predmet.StrankaListFormatedWithAdress_1">
      <item>GREINER d.o.o., Manterovčak 9, 10000 Zagreb</item>
    </derivirana_varijabla>
  </DomainObject.Predmet.StrankaListFormatedWithAdress>
  <DomainObject.Predmet.StrankaListFormatedWithAdressOIB>
    <izvorni_sadrzaj>
      <item>GREINER d.o.o., OIB 23606503773, Manterovčak 9, 10000 Zagreb</item>
    </izvorni_sadrzaj>
    <derivirana_varijabla naziv="DomainObject.Predmet.StrankaListFormatedWithAdressOIB_1">
      <item>GREINER d.o.o., OIB 23606503773, Manterovčak 9, 10000 Zagreb</item>
    </derivirana_varijabla>
  </DomainObject.Predmet.StrankaListFormatedWithAdressOIB>
  <DomainObject.Predmet.StrankaListNazivFormated>
    <izvorni_sadrzaj>
      <item>GREINER d.o.o.</item>
    </izvorni_sadrzaj>
    <derivirana_varijabla naziv="DomainObject.Predmet.StrankaListNazivFormated_1">
      <item>GREINER d.o.o.</item>
    </derivirana_varijabla>
  </DomainObject.Predmet.StrankaListNazivFormated>
  <DomainObject.Predmet.StrankaListNazivFormatedOIB>
    <izvorni_sadrzaj>
      <item>GREINER d.o.o., OIB 23606503773</item>
    </izvorni_sadrzaj>
    <derivirana_varijabla naziv="DomainObject.Predmet.StrankaListNazivFormatedOIB_1">
      <item>GREINER d.o.o., OIB 23606503773</item>
    </derivirana_varijabla>
  </DomainObject.Predmet.StrankaListNazivFormatedOIB>
  <DomainObject.Predmet.ProtuStrankaListFormated>
    <izvorni_sadrzaj>
      <item>GREINER d.o.o. zastupanog po punomoćniku Hrvoje Kuprešak</item>
    </izvorni_sadrzaj>
    <derivirana_varijabla naziv="DomainObject.Predmet.ProtuStrankaListFormated_1">
      <item>GREINER d.o.o. zastupanog po punomoćniku Hrvoje Kuprešak</item>
    </derivirana_varijabla>
  </DomainObject.Predmet.ProtuStrankaListFormated>
  <DomainObject.Predmet.ProtuStrankaListFormatedOIB>
    <izvorni_sadrzaj>
      <item>GREINER d.o.o., OIB 23606503773 zastupanog po punomoćniku Hrvoje Kuprešak</item>
    </izvorni_sadrzaj>
    <derivirana_varijabla naziv="DomainObject.Predmet.ProtuStrankaListFormatedOIB_1">
      <item>GREINER d.o.o., OIB 23606503773 zastupanog po punomoćniku Hrvoje Kuprešak</item>
    </derivirana_varijabla>
  </DomainObject.Predmet.ProtuStrankaListFormatedOIB>
  <DomainObject.Predmet.ProtuStrankaListFormatedWithAdress>
    <izvorni_sadrzaj>
      <item>GREINER d.o.o., Manterovčak 9, 10000 Zagreb zastupanog po punomoćniku Hrvoje Kuprešak</item>
    </izvorni_sadrzaj>
    <derivirana_varijabla naziv="DomainObject.Predmet.ProtuStrankaListFormatedWithAdress_1">
      <item>GREINER d.o.o., Manterovčak 9, 10000 Zagreb zastupanog po punomoćniku Hrvoje Kuprešak</item>
    </derivirana_varijabla>
  </DomainObject.Predmet.ProtuStrankaListFormatedWithAdress>
  <DomainObject.Predmet.ProtuStrankaListFormatedWithAdressOIB>
    <izvorni_sadrzaj>
      <item>GREINER d.o.o., OIB 23606503773, Manterovčak 9, 10000 Zagreb zastupanog po punomoćniku Hrvoje Kuprešak</item>
    </izvorni_sadrzaj>
    <derivirana_varijabla naziv="DomainObject.Predmet.ProtuStrankaListFormatedWithAdressOIB_1">
      <item>GREINER d.o.o., OIB 23606503773, Manterovčak 9, 10000 Zagreb zastupanog po punomoćniku Hrvoje Kuprešak</item>
    </derivirana_varijabla>
  </DomainObject.Predmet.ProtuStrankaListFormatedWithAdressOIB>
  <DomainObject.Predmet.ProtuStrankaListNazivFormated>
    <izvorni_sadrzaj>
      <item>GREINER d.o.o.</item>
    </izvorni_sadrzaj>
    <derivirana_varijabla naziv="DomainObject.Predmet.ProtuStrankaListNazivFormated_1">
      <item>GREINER d.o.o.</item>
    </derivirana_varijabla>
  </DomainObject.Predmet.ProtuStrankaListNazivFormated>
  <DomainObject.Predmet.ProtuStrankaListNazivFormatedOIB>
    <izvorni_sadrzaj>
      <item>GREINER d.o.o., OIB 23606503773</item>
    </izvorni_sadrzaj>
    <derivirana_varijabla naziv="DomainObject.Predmet.ProtuStrankaListNazivFormatedOIB_1">
      <item>GREINER d.o.o., OIB 23606503773</item>
    </derivirana_varijabla>
  </DomainObject.Predmet.ProtuStrankaListNazivFormatedOIB>
  <DomainObject.Predmet.OstaliListFormated>
    <izvorni_sadrzaj>
      <item>Hrvoje Kuprešak punomoćnik sudionika u postupku GREINER d.o.o.</item>
    </izvorni_sadrzaj>
    <derivirana_varijabla naziv="DomainObject.Predmet.OstaliListFormated_1">
      <item>Hrvoje Kuprešak punomoćnik sudionika u postupku GREINER d.o.o.</item>
    </derivirana_varijabla>
  </DomainObject.Predmet.OstaliListFormated>
  <DomainObject.Predmet.OstaliListFormatedOIB>
    <izvorni_sadrzaj>
      <item>Hrvoje Kuprešak punomoćnik sudionika u postupku GREINER d.o.o.</item>
    </izvorni_sadrzaj>
    <derivirana_varijabla naziv="DomainObject.Predmet.OstaliListFormatedOIB_1">
      <item>Hrvoje Kuprešak punomoćnik sudionika u postupku GREINER d.o.o.</item>
    </derivirana_varijabla>
  </DomainObject.Predmet.OstaliListFormatedOIB>
  <DomainObject.Predmet.OstaliListFormatedWithAdress>
    <izvorni_sadrzaj>
      <item>Hrvoje Kuprešak, Trg Ivana Meštrovića 2, 10000 Zagreb punomoćnik sudionika u postupku GREINER d.o.o.</item>
    </izvorni_sadrzaj>
    <derivirana_varijabla naziv="DomainObject.Predmet.OstaliListFormatedWithAdress_1">
      <item>Hrvoje Kuprešak, Trg Ivana Meštrovića 2, 10000 Zagreb punomoćnik sudionika u postupku GREINER d.o.o.</item>
    </derivirana_varijabla>
  </DomainObject.Predmet.OstaliListFormatedWithAdress>
  <DomainObject.Predmet.OstaliListFormatedWithAdressOIB>
    <izvorni_sadrzaj>
      <item>Hrvoje Kuprešak, Trg Ivana Meštrovića 2, 10000 Zagreb punomoćnik sudionika u postupku GREINER d.o.o.</item>
    </izvorni_sadrzaj>
    <derivirana_varijabla naziv="DomainObject.Predmet.OstaliListFormatedWithAdressOIB_1">
      <item>Hrvoje Kuprešak, Trg Ivana Meštrovića 2, 10000 Zagreb punomoćnik sudionika u postupku GREINER d.o.o.</item>
    </derivirana_varijabla>
  </DomainObject.Predmet.OstaliListFormatedWithAdressOIB>
  <DomainObject.Predmet.OstaliListNazivFormated>
    <izvorni_sadrzaj>
      <item>Hrvoje Kuprešak</item>
    </izvorni_sadrzaj>
    <derivirana_varijabla naziv="DomainObject.Predmet.OstaliListNazivFormated_1">
      <item>Hrvoje Kuprešak</item>
    </derivirana_varijabla>
  </DomainObject.Predmet.OstaliListNazivFormated>
  <DomainObject.Predmet.OstaliListNazivFormatedOIB>
    <izvorni_sadrzaj>
      <item>Hrvoje Kuprešak</item>
    </izvorni_sadrzaj>
    <derivirana_varijabla naziv="DomainObject.Predmet.OstaliListNazivFormatedOIB_1">
      <item>Hrvoje Kuprešak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St-935/2018-25</izvorni_sadrzaj>
    <derivirana_varijabla naziv="DomainObject.PoslovniBrojDokumenta_1">St-935/2018-25</derivirana_varijabla>
  </DomainObject.PoslovniBrojDokumenta>
  <DomainObject.Predmet.StrankaIDrugi>
    <izvorni_sadrzaj>GREINER d.o.o.</izvorni_sadrzaj>
    <derivirana_varijabla naziv="DomainObject.Predmet.StrankaIDrugi_1">GREINER d.o.o.</derivirana_varijabla>
  </DomainObject.Predmet.StrankaIDrugi>
  <DomainObject.Predmet.ProtustrankaIDrugi>
    <izvorni_sadrzaj>GREINER d.o.o.</izvorni_sadrzaj>
    <derivirana_varijabla naziv="DomainObject.Predmet.ProtustrankaIDrugi_1">GREINER d.o.o.</derivirana_varijabla>
  </DomainObject.Predmet.ProtustrankaIDrugi>
  <DomainObject.Predmet.StrankaIDrugiAdressOIB>
    <izvorni_sadrzaj>GREINER d.o.o., OIB 23606503773, Manterovčak 9, 10000 Zagreb</izvorni_sadrzaj>
    <derivirana_varijabla naziv="DomainObject.Predmet.StrankaIDrugiAdressOIB_1">GREINER d.o.o., OIB 23606503773, Manterovčak 9, 10000 Zagreb</derivirana_varijabla>
  </DomainObject.Predmet.StrankaIDrugiAdressOIB>
  <DomainObject.Predmet.ProtustrankaIDrugiAdressOIB>
    <izvorni_sadrzaj>GREINER d.o.o., OIB 23606503773, Manterovčak 9, 10000 Zagreb</izvorni_sadrzaj>
    <derivirana_varijabla naziv="DomainObject.Predmet.ProtustrankaIDrugiAdressOIB_1">GREINER d.o.o., OIB 23606503773, Manterovčak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GREINER d.o.o.</item>
      <item>GREINER d.o.o.</item>
      <item>Hrvoje Kuprešak</item>
    </izvorni_sadrzaj>
    <derivirana_varijabla naziv="DomainObject.Predmet.SudioniciListNaziv_1">
      <item>GREINER d.o.o.</item>
      <item>GREINER d.o.o.</item>
      <item>Hrvoje Kuprešak</item>
    </derivirana_varijabla>
  </DomainObject.Predmet.SudioniciListNaziv>
  <DomainObject.Predmet.SudioniciListAdressOIB>
    <izvorni_sadrzaj>
      <item>GREINER d.o.o., OIB 23606503773, Manterovčak 9,10000 Zagreb</item>
      <item>GREINER d.o.o., OIB 23606503773, Manterovčak 9,10000 Zagreb</item>
      <item>Hrvoje Kuprešak, Trg Ivana Meštrovića 2,10000 Zagreb</item>
    </izvorni_sadrzaj>
    <derivirana_varijabla naziv="DomainObject.Predmet.SudioniciListAdressOIB_1">
      <item>GREINER d.o.o., OIB 23606503773, Manterovčak 9,10000 Zagreb</item>
      <item>GREINER d.o.o., OIB 23606503773, Manterovčak 9,10000 Zagreb</item>
      <item>Hrvoje Kuprešak, Trg Ivana Meštrovića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23606503773</item>
      <item>, OIB 23606503773</item>
      <item>, OIB null</item>
    </izvorni_sadrzaj>
    <derivirana_varijabla naziv="DomainObject.Predmet.SudioniciListNazivOIB_1">
      <item>, OIB 23606503773</item>
      <item>, OIB 23606503773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38FF3-F655-4FD8-B16C-673B46EB8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2102</properties:Words>
  <properties:Characters>12417</properties:Characters>
  <properties:Lines>227</properties:Lines>
  <properties:Paragraphs>57</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2018-04-27T13:54:00Z</dcterms:created>
  <dc:creator>nribaric</dc:creator>
  <cp:lastModifiedBy>Natalija Perković</cp:lastModifiedBy>
  <cp:lastPrinted>2018-07-11T05:45:00Z</cp:lastPrinted>
  <dcterms:modified xmlns:xsi="http://www.w3.org/2001/XMLSchema-instance" xsi:type="dcterms:W3CDTF">2018-07-11T05:45:00Z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St-935/2018-25 / Odluka - Rješenje o ispravku ili dopuni prijedloga (Ispravak prijedloga_SUGLASNOST I USKLAĐENJE S PLANOM)</vt:lpwstr>
  </prop:property>
  <prop:property name="CC_coloring" pid="4" fmtid="{D5CDD505-2E9C-101B-9397-08002B2CF9AE}">
    <vt:bool>false</vt:bool>
  </prop:property>
  <prop:property name="BrojStranica" pid="5" fmtid="{D5CDD505-2E9C-101B-9397-08002B2CF9AE}">
    <vt:i4>5</vt:i4>
  </prop:property>
</prop:Properties>
</file>