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35724" w14:paraId="bc35724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F01C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2F01CE">
        <w:t>1</w:t>
      </w:r>
      <w:r w:rsidR="005D1E6F">
        <w:t>326</w:t>
      </w:r>
      <w:r w:rsidR="00C91D98">
        <w:t>/201</w:t>
      </w:r>
      <w:r w:rsidR="00590A0E">
        <w:t>6</w:t>
      </w:r>
      <w:r w:rsidR="00C91D98">
        <w:t>-</w:t>
      </w:r>
      <w:r w:rsidR="00AE6834">
        <w:t>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F7B76" w:rsidP="0040522B" w:rsidR="000F7B76" w:rsidRPr="0040522B">
      <w:pPr>
        <w:jc w:val="center"/>
        <w:rPr>
          <w:bCs/>
        </w:rPr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D6035C">
        <w:t>mr. sc. Mirjani Baran</w:t>
      </w:r>
      <w:r>
        <w:t xml:space="preserve">, u stečajnom predmetu povodom zahtjeva </w:t>
      </w:r>
      <w:r w:rsidR="00BA7F6C">
        <w:t xml:space="preserve">Financijske agencije Regionalni centar Zagreb, </w:t>
      </w:r>
      <w:r w:rsidR="005D1E6F">
        <w:t>Podružnica ZAGREB,  OIB: 85821130368, Zagreb, Trg svibanjskih žrtava 1995. 1, za pokretanje skraćenog stečajnog postupka nad dužnikom DMS PRODUKCIJA I PROMOCIJA j.d.o.o. za filmsku produkciju i usluge, OIB: 91770437444, MBS: 080824156, Jakovlje, Selnička 2</w:t>
      </w:r>
      <w:r w:rsidR="00BA7F6C">
        <w:t xml:space="preserve">, </w:t>
      </w:r>
      <w:r w:rsidR="002F01CE">
        <w:t xml:space="preserve">dana </w:t>
      </w:r>
      <w:r w:rsidR="00BA7F6C">
        <w:t>17. listopada</w:t>
      </w:r>
      <w:r w:rsidR="002F01CE">
        <w:t xml:space="preserve"> 2016. godine,</w:t>
      </w:r>
      <w:r>
        <w:t xml:space="preserve"> </w:t>
      </w:r>
    </w:p>
    <w:p w:rsidRDefault="00D00CED" w:rsidP="0040522B" w:rsidR="00D00CED"/>
    <w:p w:rsidRDefault="000F7B76" w:rsidP="0040522B" w:rsidR="000F7B76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5D1E6F">
        <w:t>DMS PRODUKCIJA I PROMOCIJA j.d.o.o. za filmsku produkciju i usluge, OIB: 91770437444, MBS: 080824156, Jakovlje, Selnička 2</w:t>
      </w:r>
      <w:r w:rsidR="00690611">
        <w:t>.</w:t>
      </w:r>
    </w:p>
    <w:p w:rsidRDefault="00B116BC" w:rsidP="0040522B" w:rsidR="0040522B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 se JELENKO LEHKI, OIB:  96068307857, Zagreb, Pavla Hatza 10</w:t>
      </w:r>
      <w:r w:rsidR="002F01CE">
        <w:t>.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5D1E6F">
        <w:t>DMS PRODUKCIJA I PROMOCIJA j.d.o.o. za filmsku produkciju i usluge, OIB: 91770437444, MBS: 080824156, Jakovlje, Selnička 2</w:t>
      </w:r>
      <w:r w:rsidR="00B116BC">
        <w:t>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40522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2F01CE">
        <w:t xml:space="preserve">Regionalni centar Zagreb, Podružnica </w:t>
      </w:r>
      <w:r w:rsidR="005D1E6F">
        <w:t xml:space="preserve">ZAGREB </w:t>
      </w:r>
      <w:r w:rsidR="002F01CE">
        <w:t xml:space="preserve">podnijela </w:t>
      </w:r>
      <w:r>
        <w:t xml:space="preserve">je dana </w:t>
      </w:r>
      <w:r w:rsidR="005D1E6F">
        <w:t>24</w:t>
      </w:r>
      <w:r w:rsidR="00BA7F6C">
        <w:t>. veljače</w:t>
      </w:r>
      <w:r w:rsidR="00590A0E">
        <w:t xml:space="preserve"> 2016</w:t>
      </w:r>
      <w:r>
        <w:t xml:space="preserve">. zahtjev </w:t>
      </w:r>
      <w:r w:rsidR="00D6035C">
        <w:t>broj Klasa: 110-07/1</w:t>
      </w:r>
      <w:r w:rsidR="00590A0E">
        <w:t>6</w:t>
      </w:r>
      <w:r w:rsidR="00D6035C">
        <w:t>-01/04, Ur. broj: 04-06-15-</w:t>
      </w:r>
      <w:r w:rsidR="00BA7F6C">
        <w:t>3</w:t>
      </w:r>
      <w:r w:rsidR="005D1E6F">
        <w:t>798</w:t>
      </w:r>
      <w:r w:rsidR="00BA7F6C">
        <w:t xml:space="preserve"> </w:t>
      </w:r>
      <w:r w:rsidR="002F01CE">
        <w:t>Trgovačkom</w:t>
      </w:r>
      <w:r>
        <w:t xml:space="preserve"> sudu </w:t>
      </w:r>
      <w:r w:rsidR="002F01CE">
        <w:t xml:space="preserve">u Zagrebu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5D1E6F">
        <w:t>DMS PRODUKCIJA I PROMOCIJA j.d.o.o. za filmsku produkciju i usluge, OIB: 91770437444, MBS: 080824156, Jakovlje, Selnička 2</w:t>
      </w:r>
      <w:r w:rsidR="00EC7878">
        <w:t>.</w:t>
      </w:r>
    </w:p>
    <w:p w:rsidRDefault="00EC13CB" w:rsidP="0040522B" w:rsidR="00EC13CB">
      <w:pPr>
        <w:jc w:val="both"/>
        <w:rPr>
          <w:b/>
          <w:bCs/>
        </w:rPr>
      </w:pPr>
    </w:p>
    <w:p w:rsidRDefault="0040522B" w:rsidP="00590A0E" w:rsidR="00EB5FF1">
      <w:pPr>
        <w:pStyle w:val="Tijeloteksta"/>
        <w:ind w:firstLine="1416"/>
      </w:pPr>
      <w:r>
        <w:t xml:space="preserve">Trgovački sud u Osijeku je dana </w:t>
      </w:r>
      <w:r w:rsidR="005D1E6F">
        <w:t>15. lipnja</w:t>
      </w:r>
      <w:r w:rsidR="00C91D98">
        <w:t xml:space="preserve"> 2016</w:t>
      </w:r>
      <w:r>
        <w:t>. objavio oglas na mrežnoj stranici e-Oglasna ploča sudova pod posl. brojem St-</w:t>
      </w:r>
      <w:r w:rsidR="002F01CE">
        <w:t>1</w:t>
      </w:r>
      <w:r w:rsidR="005D1E6F">
        <w:t>326</w:t>
      </w:r>
      <w:r w:rsidR="00590A0E">
        <w:t>/2016-3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662F2C" w:rsidP="0040522B" w:rsidR="00662F2C">
      <w:pPr>
        <w:pStyle w:val="Tijeloteksta"/>
        <w:ind w:firstLine="708"/>
        <w:jc w:val="center"/>
      </w:pPr>
    </w:p>
    <w:p w:rsidRDefault="00BA7F6C" w:rsidP="0040522B" w:rsidR="00BA7F6C">
      <w:pPr>
        <w:pStyle w:val="Tijeloteksta"/>
        <w:ind w:firstLine="708"/>
        <w:jc w:val="center"/>
      </w:pPr>
    </w:p>
    <w:p w:rsidRDefault="00BA7F6C" w:rsidP="0040522B" w:rsidR="00BA7F6C">
      <w:pPr>
        <w:pStyle w:val="Tijeloteksta"/>
        <w:ind w:firstLine="708"/>
        <w:jc w:val="center"/>
      </w:pPr>
    </w:p>
    <w:p w:rsidRDefault="002F01CE" w:rsidP="0040522B" w:rsidR="002F01CE">
      <w:pPr>
        <w:pStyle w:val="Tijeloteksta"/>
        <w:ind w:firstLine="708"/>
        <w:jc w:val="center"/>
      </w:pPr>
    </w:p>
    <w:p w:rsidRDefault="000F7B76" w:rsidP="0040522B" w:rsidR="000F7B76" w:rsidRPr="009F5B7A">
      <w:pPr>
        <w:pStyle w:val="Tijeloteksta"/>
        <w:ind w:firstLine="708"/>
        <w:jc w:val="center"/>
      </w:pPr>
    </w:p>
    <w:p w:rsidRDefault="0096162D" w:rsidP="0096162D" w:rsidR="0096162D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BA7F6C">
        <w:t>, 17. listopada</w:t>
      </w:r>
      <w:r w:rsidR="006B4DFF">
        <w:t xml:space="preserve"> 2016</w:t>
      </w:r>
      <w:r w:rsidRPr="009F5B7A">
        <w:t xml:space="preserve">.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2F01CE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  <w:r w:rsidR="0040522B" w:rsidRPr="009F5B7A">
        <w:t>– nakon pravomoćnosti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2F01CE">
        <w:t>2</w:t>
      </w:r>
      <w:r w:rsidR="00BA7F6C">
        <w:t>2</w:t>
      </w:r>
      <w:r w:rsidR="002F01CE">
        <w:t>/</w:t>
      </w:r>
      <w:r w:rsidR="00C233ED">
        <w:t>1</w:t>
      </w:r>
      <w:r w:rsidR="00BA7F6C">
        <w:t>1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0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977" w:rsidP="00DB058B" w:rsidR="00CA2977">
      <w:r>
        <w:separator/>
      </w:r>
    </w:p>
  </w:endnote>
  <w:endnote w:id="0" w:type="continuationSeparator">
    <w:p w:rsidRDefault="00CA2977" w:rsidP="00DB058B" w:rsidR="00CA2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977" w:rsidP="00DB058B" w:rsidR="00CA2977">
      <w:r>
        <w:separator/>
      </w:r>
    </w:p>
  </w:footnote>
  <w:footnote w:id="0" w:type="continuationSeparator">
    <w:p w:rsidRDefault="00CA2977" w:rsidP="00DB058B" w:rsidR="00CA2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5546E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5D1E6F">
      <w:t>1326</w:t>
    </w:r>
    <w:r w:rsidR="00590A0E">
      <w:t>/2016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52F59"/>
    <w:rsid w:val="00055123"/>
    <w:rsid w:val="00061CF6"/>
    <w:rsid w:val="00063B32"/>
    <w:rsid w:val="00095675"/>
    <w:rsid w:val="000C0CEA"/>
    <w:rsid w:val="000D49F9"/>
    <w:rsid w:val="000E5197"/>
    <w:rsid w:val="000F2F5F"/>
    <w:rsid w:val="000F501E"/>
    <w:rsid w:val="000F7B76"/>
    <w:rsid w:val="0013119A"/>
    <w:rsid w:val="00196E1F"/>
    <w:rsid w:val="001C3918"/>
    <w:rsid w:val="001E61F4"/>
    <w:rsid w:val="001F7E47"/>
    <w:rsid w:val="00252DA4"/>
    <w:rsid w:val="002A60DF"/>
    <w:rsid w:val="002B6512"/>
    <w:rsid w:val="002D1741"/>
    <w:rsid w:val="002D3FAB"/>
    <w:rsid w:val="002F01CE"/>
    <w:rsid w:val="003156E4"/>
    <w:rsid w:val="00333EEE"/>
    <w:rsid w:val="00337442"/>
    <w:rsid w:val="0036302D"/>
    <w:rsid w:val="003942B2"/>
    <w:rsid w:val="003B5A7F"/>
    <w:rsid w:val="003E69A5"/>
    <w:rsid w:val="0040522B"/>
    <w:rsid w:val="00423822"/>
    <w:rsid w:val="00437C48"/>
    <w:rsid w:val="004F0096"/>
    <w:rsid w:val="00590A0E"/>
    <w:rsid w:val="00597876"/>
    <w:rsid w:val="005C2121"/>
    <w:rsid w:val="005D1E6F"/>
    <w:rsid w:val="00616C8E"/>
    <w:rsid w:val="00657E40"/>
    <w:rsid w:val="00662F2C"/>
    <w:rsid w:val="00686F9E"/>
    <w:rsid w:val="00690406"/>
    <w:rsid w:val="00690611"/>
    <w:rsid w:val="006B1663"/>
    <w:rsid w:val="006B4DFF"/>
    <w:rsid w:val="00785BDD"/>
    <w:rsid w:val="00792188"/>
    <w:rsid w:val="007F5576"/>
    <w:rsid w:val="00897DA1"/>
    <w:rsid w:val="008B67CD"/>
    <w:rsid w:val="008D6180"/>
    <w:rsid w:val="008D7500"/>
    <w:rsid w:val="00917B69"/>
    <w:rsid w:val="0095467A"/>
    <w:rsid w:val="0096162D"/>
    <w:rsid w:val="009B6422"/>
    <w:rsid w:val="009F32F6"/>
    <w:rsid w:val="009F5360"/>
    <w:rsid w:val="009F5B7A"/>
    <w:rsid w:val="00A868A7"/>
    <w:rsid w:val="00AE6834"/>
    <w:rsid w:val="00B116BC"/>
    <w:rsid w:val="00B26C04"/>
    <w:rsid w:val="00B37C1E"/>
    <w:rsid w:val="00B62767"/>
    <w:rsid w:val="00B82754"/>
    <w:rsid w:val="00B87BDD"/>
    <w:rsid w:val="00BA1A5C"/>
    <w:rsid w:val="00BA7824"/>
    <w:rsid w:val="00BA7F6C"/>
    <w:rsid w:val="00C1697B"/>
    <w:rsid w:val="00C227CA"/>
    <w:rsid w:val="00C233ED"/>
    <w:rsid w:val="00C30098"/>
    <w:rsid w:val="00C55E63"/>
    <w:rsid w:val="00C827B2"/>
    <w:rsid w:val="00C90F8D"/>
    <w:rsid w:val="00C91D98"/>
    <w:rsid w:val="00CA2977"/>
    <w:rsid w:val="00CA3C93"/>
    <w:rsid w:val="00CD1AE2"/>
    <w:rsid w:val="00D00CED"/>
    <w:rsid w:val="00D21A2C"/>
    <w:rsid w:val="00D50F6B"/>
    <w:rsid w:val="00D6035C"/>
    <w:rsid w:val="00DB058B"/>
    <w:rsid w:val="00DE0702"/>
    <w:rsid w:val="00DE4CD2"/>
    <w:rsid w:val="00E00143"/>
    <w:rsid w:val="00EB5FF1"/>
    <w:rsid w:val="00EC13CB"/>
    <w:rsid w:val="00EC7878"/>
    <w:rsid w:val="00EE3FB4"/>
    <w:rsid w:val="00F30D73"/>
    <w:rsid w:val="00F429CA"/>
    <w:rsid w:val="00F5546E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554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5546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5546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546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546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554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5546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5546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546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546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1326</izvorni_sadrzaj>
    <derivirana_varijabla naziv="DomainObject.Predmet.Broj_1">1326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St-1326/2016</izvorni_sadrzaj>
    <derivirana_varijabla naziv="DomainObject.Predmet.OznakaBroj_1">St-1326/2016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DMS PRODUKCIJA I PROMOCIJA j.d.o.o. za filmsku produkciju i usluge</izvorni_sadrzaj>
    <derivirana_varijabla naziv="DomainObject.Predmet.ProtustrankaFormated_1">  DMS PRODUKCIJA I PROMOCIJA j.d.o.o. za filmsku produkciju i usluge</derivirana_varijabla>
  </DomainObject.Predmet.ProtustrankaFormated>
  <DomainObject.Predmet.ProtustrankaFormatedOIB>
    <izvorni_sadrzaj>  DMS PRODUKCIJA I PROMOCIJA j.d.o.o. za filmsku produkciju i usluge, OIB 91770437444</izvorni_sadrzaj>
    <derivirana_varijabla naziv="DomainObject.Predmet.ProtustrankaFormatedOIB_1">  DMS PRODUKCIJA I PROMOCIJA j.d.o.o. za filmsku produkciju i usluge, OIB 91770437444</derivirana_varijabla>
  </DomainObject.Predmet.ProtustrankaFormatedOIB>
  <DomainObject.Predmet.ProtustrankaFormatedWithAdress>
    <izvorni_sadrzaj> DMS PRODUKCIJA I PROMOCIJA j.d.o.o. za filmsku produkciju i usluge, Selnička 2, 10297 Jakovlje</izvorni_sadrzaj>
    <derivirana_varijabla naziv="DomainObject.Predmet.ProtustrankaFormatedWithAdress_1"> DMS PRODUKCIJA I PROMOCIJA j.d.o.o. za filmsku produkciju i usluge, Selnička 2, 10297 Jakovlje</derivirana_varijabla>
  </DomainObject.Predmet.ProtustrankaFormatedWithAdress>
  <DomainObject.Predmet.ProtustrankaFormatedWithAdressOIB>
    <izvorni_sadrzaj> DMS PRODUKCIJA I PROMOCIJA j.d.o.o. za filmsku produkciju i usluge, OIB 91770437444, Selnička 2, 10297 Jakovlje</izvorni_sadrzaj>
    <derivirana_varijabla naziv="DomainObject.Predmet.ProtustrankaFormatedWithAdressOIB_1"> DMS PRODUKCIJA I PROMOCIJA j.d.o.o. za filmsku produkciju i usluge, OIB 91770437444, Selnička 2, 10297 Jakovlje</derivirana_varijabla>
  </DomainObject.Predmet.ProtustrankaFormatedWithAdressOIB>
  <DomainObject.Predmet.ProtustrankaWithAdress>
    <izvorni_sadrzaj>DMS PRODUKCIJA I PROMOCIJA j.d.o.o. za filmsku produkciju i usluge Selnička 2, 10297 Jakovlje</izvorni_sadrzaj>
    <derivirana_varijabla naziv="DomainObject.Predmet.ProtustrankaWithAdress_1">DMS PRODUKCIJA I PROMOCIJA j.d.o.o. za filmsku produkciju i usluge Selnička 2, 10297 Jakovlje</derivirana_varijabla>
  </DomainObject.Predmet.ProtustrankaWithAdress>
  <DomainObject.Predmet.ProtustrankaWithAdressOIB>
    <izvorni_sadrzaj>DMS PRODUKCIJA I PROMOCIJA j.d.o.o. za filmsku produkciju i usluge, OIB 91770437444, Selnička 2, 10297 Jakovlje</izvorni_sadrzaj>
    <derivirana_varijabla naziv="DomainObject.Predmet.ProtustrankaWithAdressOIB_1">DMS PRODUKCIJA I PROMOCIJA j.d.o.o. za filmsku produkciju i usluge, OIB 91770437444, Selnička 2, 10297 Jakovlje</derivirana_varijabla>
  </DomainObject.Predmet.ProtustrankaWithAdressOIB>
  <DomainObject.Predmet.ProtustrankaNazivFormated>
    <izvorni_sadrzaj>DMS PRODUKCIJA I PROMOCIJA j.d.o.o. za filmsku produkciju i usluge</izvorni_sadrzaj>
    <derivirana_varijabla naziv="DomainObject.Predmet.ProtustrankaNazivFormated_1">DMS PRODUKCIJA I PROMOCIJA j.d.o.o. za filmsku produkciju i usluge</derivirana_varijabla>
  </DomainObject.Predmet.ProtustrankaNazivFormated>
  <DomainObject.Predmet.ProtustrankaNazivFormatedOIB>
    <izvorni_sadrzaj>DMS PRODUKCIJA I PROMOCIJA j.d.o.o. za filmsku produkciju i usluge, OIB 91770437444</izvorni_sadrzaj>
    <derivirana_varijabla naziv="DomainObject.Predmet.ProtustrankaNazivFormatedOIB_1">DMS PRODUKCIJA I PROMOCIJA j.d.o.o. za filmsku produkciju i usluge, OIB 91770437444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DMS PRODUKCIJA I PROMOCIJA j.d.o.o. za filmsku produkciju i usluge</item>
    </izvorni_sadrzaj>
    <derivirana_varijabla naziv="DomainObject.Predmet.ProtuStrankaListFormated_1">
      <item>DMS PRODUKCIJA I PROMOCIJA j.d.o.o. za filmsku produkciju i usluge</item>
    </derivirana_varijabla>
  </DomainObject.Predmet.ProtuStrankaListFormated>
  <DomainObject.Predmet.ProtuStrankaListFormatedOIB>
    <izvorni_sadrzaj>
      <item>DMS PRODUKCIJA I PROMOCIJA j.d.o.o. za filmsku produkciju i usluge, OIB 91770437444</item>
    </izvorni_sadrzaj>
    <derivirana_varijabla naziv="DomainObject.Predmet.ProtuStrankaListFormatedOIB_1">
      <item>DMS PRODUKCIJA I PROMOCIJA j.d.o.o. za filmsku produkciju i usluge, OIB 91770437444</item>
    </derivirana_varijabla>
  </DomainObject.Predmet.ProtuStrankaListFormatedOIB>
  <DomainObject.Predmet.ProtuStrankaListFormatedWithAdress>
    <izvorni_sadrzaj>
      <item>DMS PRODUKCIJA I PROMOCIJA j.d.o.o. za filmsku produkciju i usluge, Selnička 2, 10297 Jakovlje</item>
    </izvorni_sadrzaj>
    <derivirana_varijabla naziv="DomainObject.Predmet.ProtuStrankaListFormatedWithAdress_1">
      <item>DMS PRODUKCIJA I PROMOCIJA j.d.o.o. za filmsku produkciju i usluge, Selnička 2, 10297 Jakovlje</item>
    </derivirana_varijabla>
  </DomainObject.Predmet.ProtuStrankaListFormatedWithAdress>
  <DomainObject.Predmet.ProtuStrankaListFormatedWithAdressOIB>
    <izvorni_sadrzaj>
      <item>DMS PRODUKCIJA I PROMOCIJA j.d.o.o. za filmsku produkciju i usluge, OIB 91770437444, Selnička 2, 10297 Jakovlje</item>
    </izvorni_sadrzaj>
    <derivirana_varijabla naziv="DomainObject.Predmet.ProtuStrankaListFormatedWithAdressOIB_1">
      <item>DMS PRODUKCIJA I PROMOCIJA j.d.o.o. za filmsku produkciju i usluge, OIB 91770437444, Selnička 2, 10297 Jakovlje</item>
    </derivirana_varijabla>
  </DomainObject.Predmet.ProtuStrankaListFormatedWithAdressOIB>
  <DomainObject.Predmet.ProtuStrankaListNazivFormated>
    <izvorni_sadrzaj>
      <item>DMS PRODUKCIJA I PROMOCIJA j.d.o.o. za filmsku produkciju i usluge</item>
    </izvorni_sadrzaj>
    <derivirana_varijabla naziv="DomainObject.Predmet.ProtuStrankaListNazivFormated_1">
      <item>DMS PRODUKCIJA I PROMOCIJA j.d.o.o. za filmsku produkciju i usluge</item>
    </derivirana_varijabla>
  </DomainObject.Predmet.ProtuStrankaListNazivFormated>
  <DomainObject.Predmet.ProtuStrankaListNazivFormatedOIB>
    <izvorni_sadrzaj>
      <item>DMS PRODUKCIJA I PROMOCIJA j.d.o.o. za filmsku produkciju i usluge, OIB 91770437444</item>
    </izvorni_sadrzaj>
    <derivirana_varijabla naziv="DomainObject.Predmet.ProtuStrankaListNazivFormatedOIB_1">
      <item>DMS PRODUKCIJA I PROMOCIJA j.d.o.o. za filmsku produkciju i usluge, OIB 91770437444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DMS PRODUKCIJA I PROMOCIJA j.d.o.o. za filmsku produkciju i usluge</izvorni_sadrzaj>
    <derivirana_varijabla naziv="DomainObject.Predmet.ProtustrankaIDrugi_1">DMS PRODUKCIJA I PROMOCIJA j.d.o.o. za filmsku produkciju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DMS PRODUKCIJA I PROMOCIJA j.d.o.o. za filmsku produkciju i usluge, OIB 91770437444, Selnička 2, 10297 Jakovlje</izvorni_sadrzaj>
    <derivirana_varijabla naziv="DomainObject.Predmet.ProtustrankaIDrugiAdressOIB_1">DMS PRODUKCIJA I PROMOCIJA j.d.o.o. za filmsku produkciju i usluge, OIB 91770437444, Selnička 2, 10297 Jakovlje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DMS PRODUKCIJA I PROMOCIJA j.d.o.o. za filmsku produkciju i usluge</item>
      <item>FINA Regionalni centar Zagreb</item>
    </izvorni_sadrzaj>
    <derivirana_varijabla naziv="DomainObject.Predmet.SudioniciListNaziv_1">
      <item>DMS PRODUKCIJA I PROMOCIJA j.d.o.o. za filmsku produkciju i usluge</item>
      <item>FINA Regionalni centar Zagreb</item>
    </derivirana_varijabla>
  </DomainObject.Predmet.SudioniciListNaziv>
  <DomainObject.Predmet.SudioniciListAdressOIB>
    <izvorni_sadrzaj>
      <item>DMS PRODUKCIJA I PROMOCIJA j.d.o.o. za filmsku produkciju i usluge, OIB 91770437444, Selnička 2,10297 Jakovlje</item>
      <item>FINA Regionalni centar Zagreb, OIB 85821130368, Trg svibanjskih žrtava 1995. br. 1,10000 Zagreb</item>
    </izvorni_sadrzaj>
    <derivirana_varijabla naziv="DomainObject.Predmet.SudioniciListAdressOIB_1">
      <item>DMS PRODUKCIJA I PROMOCIJA j.d.o.o. za filmsku produkciju i usluge, OIB 91770437444, Selnička 2,10297 Jakovlje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91770437444</item>
      <item>, OIB 85821130368</item>
    </izvorni_sadrzaj>
    <derivirana_varijabla naziv="DomainObject.Predmet.SudioniciListNazivOIB_1">
      <item>, OIB 91770437444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452</properties:Words>
  <properties:Characters>2428</properties:Characters>
  <properties:Lines>88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2016-10-17T10:52:00Z</dcterms:created>
  <dc:creator>korisnik</dc:creator>
  <cp:lastModifiedBy>Snježana Andrijanić</cp:lastModifiedBy>
  <cp:lastPrinted>2016-10-17T10:51:00Z</cp:lastPrinted>
  <dcterms:modified xmlns:xsi="http://www.w3.org/2001/XMLSchema-instance" xsi:type="dcterms:W3CDTF">2016-10-18T10:08:00Z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