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4ed15" w14:paraId="e54ed15" w:rsidRDefault="00C31BFC" w:rsidP="00C31BFC" w:rsidR="00C31BFC" w:rsidRPr="005119A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1BFC" w:rsidP="00C31BFC" w:rsidR="00C31BFC" w:rsidRPr="005119A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119AA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C31BFC" w:rsidP="00C31BFC" w:rsidR="00C31BF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119AA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C31BFC" w:rsidP="00C31BFC" w:rsidR="00C31BF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31BFC" w:rsidP="00C31BFC" w:rsidR="00C31BFC" w:rsidRPr="005119AA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C31BFC" w:rsidP="00C31BFC" w:rsidR="00C31BF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31BFC" w:rsidP="00C31BFC" w:rsidR="00C31BFC" w:rsidRPr="005D578C">
      <w:pPr>
        <w:jc w:val="center"/>
        <w:rPr>
          <w:rFonts w:cs="Times New Roman" w:eastAsia="Times New Roman"/>
          <w:szCs w:val="24"/>
        </w:rPr>
      </w:pPr>
    </w:p>
    <w:p w:rsidRDefault="00C31BFC" w:rsidP="00C31BFC" w:rsidR="00C31BF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31BFC" w:rsidP="00C31BFC" w:rsidR="00C31BFC" w:rsidRPr="005D578C">
      <w:pPr>
        <w:rPr>
          <w:rFonts w:cs="Times New Roman" w:eastAsia="Times New Roman"/>
          <w:szCs w:val="24"/>
        </w:rPr>
      </w:pPr>
    </w:p>
    <w:p w:rsidRDefault="00C31BFC" w:rsidP="00C31BFC" w:rsidR="00C31BF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5119AA" w:rsidRPr="005119AA">
        <w:rPr>
          <w:iCs/>
        </w:rPr>
        <w:t>na temelju prijedloga sudske savjetnice Mihaele Kaligari,</w:t>
      </w:r>
      <w:r w:rsidR="005119AA">
        <w:rPr>
          <w:i/>
          <w:iCs/>
        </w:rPr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EDIN USLUGE d. o. o. Vodnjan</w:t>
      </w:r>
      <w:r w:rsidRPr="00D24714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Castello 34, OIB 52550499668, MBS 040217137,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A24D4F">
        <w:rPr>
          <w:rFonts w:cs="Times New Roman" w:eastAsia="Times New Roman"/>
          <w:szCs w:val="24"/>
        </w:rPr>
        <w:t>5. travnja</w:t>
      </w:r>
      <w:r>
        <w:rPr>
          <w:rFonts w:cs="Times New Roman" w:eastAsia="Times New Roman"/>
          <w:szCs w:val="24"/>
        </w:rPr>
        <w:t xml:space="preserve"> 2016.</w:t>
      </w:r>
    </w:p>
    <w:p w:rsidRDefault="00C31BFC" w:rsidP="00C31BFC" w:rsidR="00C31BFC" w:rsidRPr="005D578C">
      <w:pPr>
        <w:rPr>
          <w:rFonts w:cs="Times New Roman" w:eastAsia="Times New Roman"/>
          <w:szCs w:val="24"/>
        </w:rPr>
      </w:pPr>
    </w:p>
    <w:p w:rsidRDefault="00C31BFC" w:rsidP="00C31BFC" w:rsidR="00C31BF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31BFC" w:rsidP="00C31BFC" w:rsidR="00C31BFC" w:rsidRPr="005D578C">
      <w:pPr>
        <w:rPr>
          <w:rFonts w:cs="Times New Roman" w:eastAsia="Times New Roman"/>
          <w:szCs w:val="24"/>
        </w:rPr>
      </w:pPr>
    </w:p>
    <w:p w:rsidRDefault="00C31BFC" w:rsidP="00C31BFC" w:rsidR="00C31BF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EDIN USLUGE d. o. o. Vodnjan</w:t>
      </w:r>
      <w:r w:rsidRPr="00D24714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Castello 34,</w:t>
      </w:r>
      <w:r w:rsidR="005119AA">
        <w:rPr>
          <w:rFonts w:cs="Times New Roman" w:eastAsia="Times New Roman"/>
          <w:szCs w:val="24"/>
        </w:rPr>
        <w:t xml:space="preserve"> OIB 52550499668, MBS 040217137</w:t>
      </w:r>
      <w:r>
        <w:rPr>
          <w:rFonts w:cs="Times New Roman" w:eastAsia="Times New Roman"/>
          <w:szCs w:val="24"/>
        </w:rPr>
        <w:t>.</w:t>
      </w:r>
    </w:p>
    <w:p w:rsidRDefault="00C31BFC" w:rsidP="00C31BFC" w:rsidR="00C31BFC" w:rsidRPr="005D578C">
      <w:pPr>
        <w:rPr>
          <w:rFonts w:cs="Times New Roman" w:eastAsia="Times New Roman"/>
          <w:szCs w:val="24"/>
        </w:rPr>
      </w:pPr>
    </w:p>
    <w:p w:rsidRDefault="00C31BFC" w:rsidP="00C31BFC" w:rsidR="00C31BF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C31BFC"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</w:rPr>
        <w:t>.</w:t>
      </w:r>
    </w:p>
    <w:p w:rsidRDefault="00C31BFC" w:rsidP="00C31BFC" w:rsidR="00C31BFC">
      <w:pPr>
        <w:rPr>
          <w:rFonts w:cs="Times New Roman" w:eastAsia="Times New Roman"/>
          <w:szCs w:val="20"/>
        </w:rPr>
      </w:pPr>
    </w:p>
    <w:p w:rsidRDefault="00C31BFC" w:rsidP="00C31BFC" w:rsidR="00C31BF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EDIN USLUGE d. o. o. Vodnjan</w:t>
      </w:r>
      <w:r w:rsidRPr="00D24714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Castello 34, OIB 52550499668, MBS 040217137.</w:t>
      </w:r>
    </w:p>
    <w:p w:rsidRDefault="00C31BFC" w:rsidP="00C31BFC" w:rsidR="00C31BFC">
      <w:pPr>
        <w:ind w:firstLine="709"/>
        <w:rPr>
          <w:rFonts w:cs="Times New Roman" w:eastAsia="Times New Roman"/>
          <w:szCs w:val="24"/>
        </w:rPr>
      </w:pPr>
    </w:p>
    <w:p w:rsidRDefault="00C31BFC" w:rsidP="00C31BFC" w:rsidR="00C31BF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EDIN USLUGE d. o. o. Vodnjan</w:t>
      </w:r>
      <w:r w:rsidRPr="00D24714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Castello 34, OIB 52550499668, MBS 040217137.</w:t>
      </w:r>
    </w:p>
    <w:p w:rsidRDefault="00C31BFC" w:rsidP="00C31BFC" w:rsidR="00C31BFC">
      <w:pPr>
        <w:rPr>
          <w:rFonts w:cs="Times New Roman" w:eastAsia="Times New Roman"/>
          <w:szCs w:val="24"/>
        </w:rPr>
      </w:pPr>
    </w:p>
    <w:p w:rsidRDefault="00C31BFC" w:rsidP="00C31BFC" w:rsidR="00C31BFC" w:rsidRPr="005D578C">
      <w:pPr>
        <w:rPr>
          <w:rFonts w:cs="Times New Roman" w:eastAsia="Times New Roman"/>
          <w:szCs w:val="24"/>
        </w:rPr>
      </w:pPr>
    </w:p>
    <w:p w:rsidRDefault="00C31BFC" w:rsidP="00C31BFC" w:rsidR="00C31BF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31BFC" w:rsidP="00C31BFC" w:rsidR="00C31BFC">
      <w:pPr>
        <w:ind w:firstLine="708"/>
        <w:rPr>
          <w:rFonts w:cs="Times New Roman" w:eastAsia="Times New Roman"/>
          <w:szCs w:val="24"/>
        </w:rPr>
      </w:pPr>
    </w:p>
    <w:p w:rsidRDefault="00C31BFC" w:rsidP="00C31BFC" w:rsidR="00C31BF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EDIN USLUGE d. o. o. Vodnjan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St-1068/2015-3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31BFC" w:rsidP="00C31BFC" w:rsidR="00C31BF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31BFC" w:rsidP="00C31BFC" w:rsidR="00C31BFC" w:rsidRPr="005D578C">
      <w:pPr>
        <w:rPr>
          <w:rFonts w:cs="Times New Roman" w:eastAsia="Times New Roman"/>
          <w:szCs w:val="24"/>
        </w:rPr>
      </w:pPr>
    </w:p>
    <w:p w:rsidRDefault="00C31BFC" w:rsidP="00C31BFC" w:rsidR="00C31BF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24D4F">
        <w:rPr>
          <w:rFonts w:cs="Times New Roman" w:eastAsia="Times New Roman"/>
          <w:szCs w:val="24"/>
        </w:rPr>
        <w:t>5. 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31BFC" w:rsidP="00C31BFC" w:rsidR="00C31BFC">
      <w:pPr>
        <w:rPr>
          <w:rFonts w:cs="Times New Roman" w:eastAsia="Times New Roman"/>
          <w:szCs w:val="24"/>
        </w:rPr>
      </w:pPr>
    </w:p>
    <w:p w:rsidRDefault="00C31BFC" w:rsidP="00C31BFC" w:rsidR="00C31BF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31BFC" w:rsidP="00C31BFC" w:rsidR="00C31BF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BB0A5E">
        <w:rPr>
          <w:rFonts w:cs="Times New Roman" w:eastAsia="Times New Roman"/>
          <w:szCs w:val="24"/>
        </w:rPr>
        <w:t>, v. r.</w:t>
      </w:r>
    </w:p>
    <w:p w:rsidRDefault="00C31BFC" w:rsidP="00C31BFC" w:rsidR="00C31BFC">
      <w:pPr>
        <w:jc w:val="left"/>
        <w:rPr>
          <w:rFonts w:cs="Times New Roman" w:eastAsia="Times New Roman"/>
          <w:szCs w:val="24"/>
        </w:rPr>
      </w:pPr>
    </w:p>
    <w:p w:rsidRDefault="00C31BFC" w:rsidP="00C31BFC" w:rsidR="00C31BFC" w:rsidRPr="005D578C">
      <w:pPr>
        <w:jc w:val="left"/>
        <w:rPr>
          <w:rFonts w:cs="Times New Roman" w:eastAsia="Times New Roman"/>
          <w:szCs w:val="24"/>
        </w:rPr>
      </w:pPr>
    </w:p>
    <w:p w:rsidRDefault="005119AA" w:rsidP="005119AA" w:rsidR="005119AA" w:rsidRPr="005119AA">
      <w:pPr>
        <w:jc w:val="left"/>
        <w:rPr>
          <w:iCs/>
        </w:rPr>
      </w:pPr>
      <w:r w:rsidRPr="005119AA">
        <w:rPr>
          <w:iCs/>
        </w:rPr>
        <w:t>UPUTA O PRAVNOM LIJEKU</w:t>
      </w:r>
    </w:p>
    <w:p w:rsidRDefault="005119AA" w:rsidP="005119AA" w:rsidR="005119AA" w:rsidRPr="005119AA">
      <w:pPr>
        <w:ind w:firstLine="708"/>
        <w:rPr>
          <w:iCs/>
        </w:rPr>
      </w:pPr>
      <w:r w:rsidRPr="005119AA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5119AA" w:rsidP="005119AA" w:rsidR="005119AA" w:rsidRPr="005119AA">
      <w:pPr>
        <w:rPr>
          <w:iCs/>
        </w:rPr>
      </w:pPr>
      <w:r w:rsidRPr="005119AA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C31BFC" w:rsidP="00C31BFC" w:rsidR="00C31BFC">
      <w:pPr>
        <w:rPr>
          <w:rFonts w:cs="Times New Roman" w:eastAsia="Times New Roman"/>
          <w:szCs w:val="24"/>
        </w:rPr>
      </w:pPr>
    </w:p>
    <w:p w:rsidRDefault="00C31BFC" w:rsidP="00C31BFC" w:rsidR="00C31BFC" w:rsidRPr="005D578C">
      <w:pPr>
        <w:rPr>
          <w:rFonts w:cs="Times New Roman" w:eastAsia="Times New Roman"/>
          <w:szCs w:val="24"/>
        </w:rPr>
      </w:pPr>
    </w:p>
    <w:p w:rsidRDefault="00C31BFC" w:rsidP="00C31BFC" w:rsidR="00C31BF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31BFC" w:rsidP="00C31BFC" w:rsidR="00C31B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31BFC" w:rsidP="00C31BFC" w:rsidR="00C31B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EDIN USLUGE d. o. o. Vodnjan</w:t>
      </w:r>
      <w:r w:rsidRPr="00D24714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Castello 34, </w:t>
      </w:r>
    </w:p>
    <w:p w:rsidRDefault="00C31BFC" w:rsidP="00C31BFC" w:rsidR="00C31B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 za zastupanje dužnika – Edin Brkić, Bosna i Hercegovina, Zenica, Putovići 31,</w:t>
      </w:r>
    </w:p>
    <w:p w:rsidRDefault="00C31BFC" w:rsidP="00C31BFC" w:rsidR="00C31BF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C31BFC" w:rsidP="00C31BFC" w:rsidR="00C31B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31BFC" w:rsidP="00C31BFC" w:rsidR="00C31BF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Nikola Delić, Pula, Kranjčevićeva 16,</w:t>
      </w:r>
    </w:p>
    <w:p w:rsidRDefault="00C31BFC" w:rsidP="00C31BFC" w:rsidR="00C31BF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31BFC" w:rsidP="00C31BFC" w:rsidR="00C31B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31BFC" w:rsidP="00C31BFC" w:rsidR="00C31B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31BFC" w:rsidP="00C31BFC" w:rsidR="00C31BFC"/>
    <w:p w:rsidRDefault="00C31BFC" w:rsidP="00C31BFC" w:rsidR="00C31BFC"/>
    <w:p w:rsidRDefault="00C31BFC" w:rsidP="00C31BFC" w:rsidR="00C31BFC"/>
    <w:p w:rsidRDefault="00C31BFC" w:rsidP="00C31BFC" w:rsidR="00C31BFC"/>
    <w:p w:rsidRDefault="00C31BFC" w:rsidP="00C31BFC" w:rsidR="00C31BFC"/>
    <w:p w:rsidRDefault="00C31BFC" w:rsidP="00C31BFC" w:rsidR="00C31BFC"/>
    <w:p w:rsidRDefault="00C31BFC" w:rsidP="00C31BFC" w:rsidR="00C31BFC"/>
    <w:p w:rsidRDefault="00C31BFC" w:rsidP="00C31BFC" w:rsidR="00C31BFC"/>
    <w:p w:rsidRDefault="00C31BFC" w:rsidP="00C31BFC" w:rsidR="00C31BFC"/>
    <w:p w:rsidRDefault="00C31BFC" w:rsidP="00C31BFC" w:rsidR="00C31BFC"/>
    <w:p w:rsidRDefault="004F5027" w:rsidR="004F5027"/>
    <w:sectPr w:rsidSect="0026233F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BFC" w:rsidP="00C31BFC" w:rsidR="00C31BFC">
      <w:r>
        <w:separator/>
      </w:r>
    </w:p>
  </w:endnote>
  <w:endnote w:id="0" w:type="continuationSeparator">
    <w:p w:rsidRDefault="00C31BFC" w:rsidP="00C31BFC" w:rsidR="00C31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BFC" w:rsidP="00C31BFC" w:rsidR="00C31BFC">
      <w:r>
        <w:separator/>
      </w:r>
    </w:p>
  </w:footnote>
  <w:footnote w:id="0" w:type="continuationSeparator">
    <w:p w:rsidRDefault="00C31BFC" w:rsidP="00C31BFC" w:rsidR="00C31B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BFC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B0A5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St-1068/2015-5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BFC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St-1068/2015-5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6156"/>
    <w:rsid w:val="004F5027"/>
    <w:rsid w:val="005119AA"/>
    <w:rsid w:val="006D6156"/>
    <w:rsid w:val="00A24D4F"/>
    <w:rsid w:val="00BB0A5E"/>
    <w:rsid w:val="00C20532"/>
    <w:rsid w:val="00C31BFC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BF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BF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31BF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1B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BF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1B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BF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0A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A5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B0A5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B0A5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B0A5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BF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BF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31BF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1B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BF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1B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BF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0A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A5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B0A5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B0A5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B0A5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57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1068</izvorni_sadrzaj>
    <derivirana_varijabla naziv="DomainObject.Predmet.Broj_1">1068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St-1068/2015</izvorni_sadrzaj>
    <derivirana_varijabla naziv="DomainObject.Predmet.OznakaBroj_1">St-1068/2015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EDIN USLUGE d.o.o. VODNJAN</izvorni_sadrzaj>
    <derivirana_varijabla naziv="DomainObject.Predmet.ProtustrankaFormated_1">  EDIN USLUGE d.o.o. VODNJAN</derivirana_varijabla>
  </DomainObject.Predmet.ProtustrankaFormated>
  <DomainObject.Predmet.ProtustrankaFormatedOIB>
    <izvorni_sadrzaj>  EDIN USLUGE d.o.o. VODNJAN, OIB 52550499668</izvorni_sadrzaj>
    <derivirana_varijabla naziv="DomainObject.Predmet.ProtustrankaFormatedOIB_1">  EDIN USLUGE d.o.o. VODNJAN, OIB 52550499668</derivirana_varijabla>
  </DomainObject.Predmet.ProtustrankaFormatedOIB>
  <DomainObject.Predmet.ProtustrankaFormatedWithAdress>
    <izvorni_sadrzaj> EDIN USLUGE d.o.o. VODNJAN, Castello 34, 52100 Vodnjan</izvorni_sadrzaj>
    <derivirana_varijabla naziv="DomainObject.Predmet.ProtustrankaFormatedWithAdress_1"> EDIN USLUGE d.o.o. VODNJAN, Castello 34, 52100 Vodnjan</derivirana_varijabla>
  </DomainObject.Predmet.ProtustrankaFormatedWithAdress>
  <DomainObject.Predmet.ProtustrankaFormatedWithAdressOIB>
    <izvorni_sadrzaj> EDIN USLUGE d.o.o. VODNJAN, OIB 52550499668, Castello 34, 52100 Vodnjan</izvorni_sadrzaj>
    <derivirana_varijabla naziv="DomainObject.Predmet.ProtustrankaFormatedWithAdressOIB_1"> EDIN USLUGE d.o.o. VODNJAN, OIB 52550499668, Castello 34, 52100 Vodnjan</derivirana_varijabla>
  </DomainObject.Predmet.ProtustrankaFormatedWithAdressOIB>
  <DomainObject.Predmet.ProtustrankaWithAdress>
    <izvorni_sadrzaj>EDIN USLUGE d.o.o. VODNJAN Castello 34, 52100 Vodnjan</izvorni_sadrzaj>
    <derivirana_varijabla naziv="DomainObject.Predmet.ProtustrankaWithAdress_1">EDIN USLUGE d.o.o. VODNJAN Castello 34, 52100 Vodnjan</derivirana_varijabla>
  </DomainObject.Predmet.ProtustrankaWithAdress>
  <DomainObject.Predmet.ProtustrankaWithAdressOIB>
    <izvorni_sadrzaj>EDIN USLUGE d.o.o. VODNJAN, OIB 52550499668, Castello 34, 52100 Vodnjan</izvorni_sadrzaj>
    <derivirana_varijabla naziv="DomainObject.Predmet.ProtustrankaWithAdressOIB_1">EDIN USLUGE d.o.o. VODNJAN, OIB 52550499668, Castello 34, 52100 Vodnjan</derivirana_varijabla>
  </DomainObject.Predmet.ProtustrankaWithAdressOIB>
  <DomainObject.Predmet.ProtustrankaNazivFormated>
    <izvorni_sadrzaj>EDIN USLUGE d.o.o. VODNJAN</izvorni_sadrzaj>
    <derivirana_varijabla naziv="DomainObject.Predmet.ProtustrankaNazivFormated_1">EDIN USLUGE d.o.o. VODNJAN</derivirana_varijabla>
  </DomainObject.Predmet.ProtustrankaNazivFormated>
  <DomainObject.Predmet.ProtustrankaNazivFormatedOIB>
    <izvorni_sadrzaj>EDIN USLUGE d.o.o. VODNJAN, OIB 52550499668</izvorni_sadrzaj>
    <derivirana_varijabla naziv="DomainObject.Predmet.ProtustrankaNazivFormatedOIB_1">EDIN USLUGE d.o.o. VODNJAN, OIB 52550499668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4258.11</izvorni_sadrzaj>
    <derivirana_varijabla naziv="DomainObject.Predmet.TrenutnaVrijednost_1">4258.11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EDIN USLUGE d.o.o. VODNJAN</item>
    </izvorni_sadrzaj>
    <derivirana_varijabla naziv="DomainObject.Predmet.ProtuStrankaListFormated_1">
      <item>EDIN USLUGE d.o.o. VODNJAN</item>
    </derivirana_varijabla>
  </DomainObject.Predmet.ProtuStrankaListFormated>
  <DomainObject.Predmet.ProtuStrankaListFormatedOIB>
    <izvorni_sadrzaj>
      <item>EDIN USLUGE d.o.o. VODNJAN, OIB 52550499668</item>
    </izvorni_sadrzaj>
    <derivirana_varijabla naziv="DomainObject.Predmet.ProtuStrankaListFormatedOIB_1">
      <item>EDIN USLUGE d.o.o. VODNJAN, OIB 52550499668</item>
    </derivirana_varijabla>
  </DomainObject.Predmet.ProtuStrankaListFormatedOIB>
  <DomainObject.Predmet.ProtuStrankaListFormatedWithAdress>
    <izvorni_sadrzaj>
      <item>EDIN USLUGE d.o.o. VODNJAN, Castello 34, 52100 Vodnjan</item>
    </izvorni_sadrzaj>
    <derivirana_varijabla naziv="DomainObject.Predmet.ProtuStrankaListFormatedWithAdress_1">
      <item>EDIN USLUGE d.o.o. VODNJAN, Castello 34, 52100 Vodnjan</item>
    </derivirana_varijabla>
  </DomainObject.Predmet.ProtuStrankaListFormatedWithAdress>
  <DomainObject.Predmet.ProtuStrankaListFormatedWithAdressOIB>
    <izvorni_sadrzaj>
      <item>EDIN USLUGE d.o.o. VODNJAN, OIB 52550499668, Castello 34, 52100 Vodnjan</item>
    </izvorni_sadrzaj>
    <derivirana_varijabla naziv="DomainObject.Predmet.ProtuStrankaListFormatedWithAdressOIB_1">
      <item>EDIN USLUGE d.o.o. VODNJAN, OIB 52550499668, Castello 34, 52100 Vodnjan</item>
    </derivirana_varijabla>
  </DomainObject.Predmet.ProtuStrankaListFormatedWithAdressOIB>
  <DomainObject.Predmet.ProtuStrankaListNazivFormated>
    <izvorni_sadrzaj>
      <item>EDIN USLUGE d.o.o. VODNJAN</item>
    </izvorni_sadrzaj>
    <derivirana_varijabla naziv="DomainObject.Predmet.ProtuStrankaListNazivFormated_1">
      <item>EDIN USLUGE d.o.o. VODNJAN</item>
    </derivirana_varijabla>
  </DomainObject.Predmet.ProtuStrankaListNazivFormated>
  <DomainObject.Predmet.ProtuStrankaListNazivFormatedOIB>
    <izvorni_sadrzaj>
      <item>EDIN USLUGE d.o.o. VODNJAN, OIB 52550499668</item>
    </izvorni_sadrzaj>
    <derivirana_varijabla naziv="DomainObject.Predmet.ProtuStrankaListNazivFormatedOIB_1">
      <item>EDIN USLUGE d.o.o. VODNJAN, OIB 52550499668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EDIN USLUGE d.o.o. VODNJAN</izvorni_sadrzaj>
    <derivirana_varijabla naziv="DomainObject.Predmet.ProtustrankaIDrugi_1">EDIN USLUGE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EDIN USLUGE d.o.o. VODNJAN, OIB 52550499668, Castello 34, 52100 Vodnjan</izvorni_sadrzaj>
    <derivirana_varijabla naziv="DomainObject.Predmet.ProtustrankaIDrugiAdressOIB_1">EDIN USLUGE d.o.o. VODNJAN, OIB 52550499668, Castello 34,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EDIN USLUGE d.o.o. VODNJAN</item>
    </izvorni_sadrzaj>
    <derivirana_varijabla naziv="DomainObject.Predmet.SudioniciListNaziv_1">
      <item>FINANCIJSKA AGENCIJA, RC RIJEKA, PODRUŽNICA PULA, PULA</item>
      <item>EDIN USLUGE 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EDIN USLUGE d.o.o. VODNJAN, OIB 52550499668, Castello 34,52100 Vodnjan</item>
    </izvorni_sadrzaj>
    <derivirana_varijabla naziv="DomainObject.Predmet.SudioniciListAdressOIB_1">
      <item>FINANCIJSKA AGENCIJA, RC RIJEKA, PODRUŽNICA PULA, PULA, OIB 85821130368, Giardini 5,52100 Pula</item>
      <item>EDIN USLUGE d.o.o. VODNJAN, OIB 52550499668, Castello 34,52100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52550499668</item>
    </izvorni_sadrzaj>
    <derivirana_varijabla naziv="DomainObject.Predmet.SudioniciListNazivOIB_1">
      <item>, OIB 85821130368</item>
      <item>, OIB 52550499668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3057</properties:Characters>
  <properties:Lines>87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2016-03-23T07:33:00Z</dcterms:created>
  <dc:creator>Mihaela Kaligari</dc:creator>
  <dc:description/>
  <cp:keywords/>
  <cp:lastModifiedBy>Jasmina Matika</cp:lastModifiedBy>
  <cp:lastPrinted>2016-04-05T06:02:00Z</cp:lastPrinted>
  <dcterms:modified xmlns:xsi="http://www.w3.org/2001/XMLSchema-instance" xsi:type="dcterms:W3CDTF">2016-04-05T10:10:00Z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