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63546" w14:paraId="2963546" w:rsidRDefault="005A4330" w:rsidP="005A4330" w:rsidR="005A4330" w:rsidRPr="00714884">
      <w:pPr>
        <w15:collapsed w:val="false"/>
        <w:rPr>
          <w:bCs/>
          <w:lang w:val="hr-HR"/>
        </w:rPr>
      </w:pPr>
      <w:r w:rsidRPr="00714884">
        <w:rPr>
          <w:bCs/>
          <w:lang w:val="hr-HR"/>
        </w:rPr>
        <w:t xml:space="preserve">  </w:t>
      </w:r>
      <w:r>
        <w:rPr>
          <w:noProof/>
        </w:rPr>
        <w:t xml:space="preserve">               </w:t>
      </w:r>
      <w:r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</w:t>
      </w:r>
    </w:p>
    <w:p w:rsidRDefault="005A4330" w:rsidP="005A4330" w:rsidR="005A4330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    Republika Hrvatska</w:t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</w:p>
    <w:p w:rsidRDefault="005A4330" w:rsidP="005A4330" w:rsidR="005A4330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TRGOVAČKI SUD U ZAGREBU                                                                     </w:t>
      </w:r>
    </w:p>
    <w:p w:rsidRDefault="005A4330" w:rsidP="005A4330" w:rsidR="005A4330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  Zagreb, Amruševa 2/II</w:t>
      </w:r>
    </w:p>
    <w:p w:rsidRDefault="005A4330" w:rsidP="005A4330" w:rsidR="005A4330">
      <w:pPr>
        <w:jc w:val="right"/>
        <w:rPr>
          <w:bCs/>
          <w:lang w:val="hr-HR"/>
        </w:rPr>
      </w:pPr>
      <w:r w:rsidRPr="00714884">
        <w:rPr>
          <w:bCs/>
          <w:lang w:val="hr-HR"/>
        </w:rPr>
        <w:t>20 St-</w:t>
      </w:r>
      <w:r w:rsidR="008E26F1">
        <w:rPr>
          <w:bCs/>
          <w:lang w:val="hr-HR"/>
        </w:rPr>
        <w:t>799/18</w:t>
      </w:r>
      <w:r w:rsidR="007C3F14">
        <w:rPr>
          <w:bCs/>
          <w:lang w:val="hr-HR"/>
        </w:rPr>
        <w:t>-48</w:t>
      </w:r>
    </w:p>
    <w:p w:rsidRDefault="005A4330" w:rsidP="005A4330" w:rsidR="005A4330" w:rsidRPr="00714884">
      <w:pPr>
        <w:jc w:val="right"/>
        <w:rPr>
          <w:bCs/>
          <w:lang w:val="hr-HR"/>
        </w:rPr>
      </w:pPr>
    </w:p>
    <w:p w:rsidRDefault="005A4330" w:rsidP="005A4330" w:rsidR="005A4330" w:rsidRPr="00714884">
      <w:pPr>
        <w:jc w:val="center"/>
      </w:pPr>
      <w:r w:rsidRPr="00714884">
        <w:t>R E P U B L I K A   H R V A T S K A</w:t>
      </w:r>
    </w:p>
    <w:p w:rsidRDefault="005A4330" w:rsidP="005A4330" w:rsidR="005A4330" w:rsidRPr="00714884">
      <w:pPr>
        <w:rPr>
          <w:bCs/>
          <w:lang w:val="hr-HR"/>
        </w:rPr>
      </w:pPr>
    </w:p>
    <w:p w:rsidRDefault="005A4330" w:rsidP="005A4330" w:rsidR="005A4330" w:rsidRPr="00714884">
      <w:pPr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  <w:t>Z A K L J U Č A K</w:t>
      </w:r>
    </w:p>
    <w:p w:rsidRDefault="005A4330" w:rsidP="005A4330" w:rsidR="005A4330" w:rsidRPr="00714884">
      <w:pPr>
        <w:rPr>
          <w:bCs/>
          <w:lang w:val="hr-HR"/>
        </w:rPr>
      </w:pPr>
    </w:p>
    <w:p w:rsidRDefault="005A4330" w:rsidP="005A4330" w:rsidR="005A4330" w:rsidRPr="00156FA9">
      <w:pPr>
        <w:jc w:val="both"/>
        <w:rPr>
          <w:color w:val="000000"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lang w:val="hr-HR"/>
        </w:rPr>
        <w:t>TRGOVAČKI SUD U ZAGREBU po sucu pojedincu</w:t>
      </w:r>
      <w:r>
        <w:rPr>
          <w:lang w:val="hr-HR"/>
        </w:rPr>
        <w:t xml:space="preserve"> Luciji Butigan</w:t>
      </w:r>
      <w:r w:rsidRPr="005250C1">
        <w:rPr>
          <w:lang w:val="hr-HR"/>
        </w:rPr>
        <w:t xml:space="preserve">, u stečajnom postupku </w:t>
      </w:r>
      <w:r w:rsidR="008E26F1">
        <w:t>Stečajna masa iza URANIUM SAVJETOVANJE d.o.o. za usluge u stečaju, Zagreb (Grad Zagreb),Pavla Hatza 10, OIB 49147365728</w:t>
      </w:r>
      <w:r w:rsidRPr="00156FA9">
        <w:rPr>
          <w:color w:val="000000"/>
          <w:lang w:val="hr-HR"/>
        </w:rPr>
        <w:t xml:space="preserve">, </w:t>
      </w:r>
      <w:r w:rsidR="00A73639" w:rsidRPr="005915AD">
        <w:rPr>
          <w:lang w:val="hr-HR"/>
        </w:rPr>
        <w:t xml:space="preserve">dana </w:t>
      </w:r>
      <w:r w:rsidR="005915AD" w:rsidRPr="005915AD">
        <w:rPr>
          <w:lang w:val="hr-HR"/>
        </w:rPr>
        <w:t>9</w:t>
      </w:r>
      <w:r w:rsidRPr="005915AD">
        <w:rPr>
          <w:lang w:val="hr-HR"/>
        </w:rPr>
        <w:t xml:space="preserve">. </w:t>
      </w:r>
      <w:r w:rsidR="005915AD" w:rsidRPr="005915AD">
        <w:rPr>
          <w:lang w:val="hr-HR"/>
        </w:rPr>
        <w:t>srpnja</w:t>
      </w:r>
      <w:r w:rsidRPr="005915AD">
        <w:rPr>
          <w:lang w:val="hr-HR"/>
        </w:rPr>
        <w:t xml:space="preserve"> </w:t>
      </w:r>
      <w:r>
        <w:rPr>
          <w:color w:val="000000"/>
          <w:lang w:val="hr-HR"/>
        </w:rPr>
        <w:t>2019</w:t>
      </w:r>
      <w:r w:rsidRPr="00156FA9">
        <w:rPr>
          <w:color w:val="000000"/>
          <w:lang w:val="hr-HR"/>
        </w:rPr>
        <w:t>.</w:t>
      </w:r>
    </w:p>
    <w:p w:rsidRDefault="005A4330" w:rsidP="005A4330" w:rsidR="005A4330" w:rsidRPr="00714884">
      <w:pPr>
        <w:jc w:val="both"/>
        <w:rPr>
          <w:bCs/>
          <w:lang w:val="hr-HR"/>
        </w:rPr>
      </w:pPr>
    </w:p>
    <w:p w:rsidRDefault="005A4330" w:rsidP="005A4330" w:rsidR="005A4330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  <w:t>z a k l j u č i o      j e</w:t>
      </w:r>
    </w:p>
    <w:p w:rsidRDefault="005A4330" w:rsidP="005A4330" w:rsidR="005A4330" w:rsidRPr="00714884">
      <w:pPr>
        <w:rPr>
          <w:bCs/>
          <w:lang w:val="hr-HR"/>
        </w:rPr>
      </w:pPr>
    </w:p>
    <w:p w:rsidRDefault="005A4330" w:rsidP="008E26F1" w:rsidR="008E26F1">
      <w:pPr>
        <w:ind w:hanging="720" w:left="720"/>
        <w:jc w:val="both"/>
        <w:rPr>
          <w:lang w:val="hr-HR"/>
        </w:rPr>
      </w:pPr>
      <w:r w:rsidRPr="00714884">
        <w:rPr>
          <w:bCs/>
          <w:lang w:val="hr-HR"/>
        </w:rPr>
        <w:t>I.</w:t>
      </w:r>
      <w:r w:rsidRPr="00714884">
        <w:rPr>
          <w:bCs/>
          <w:lang w:val="hr-HR"/>
        </w:rPr>
        <w:tab/>
      </w:r>
      <w:r>
        <w:rPr>
          <w:bCs/>
          <w:lang w:val="hr-HR"/>
        </w:rPr>
        <w:t xml:space="preserve">Na temelju članka 247. Stečajnog zakona </w:t>
      </w:r>
      <w:r w:rsidRPr="00714884">
        <w:rPr>
          <w:bCs/>
          <w:lang w:val="hr-HR"/>
        </w:rPr>
        <w:t xml:space="preserve">i članka </w:t>
      </w:r>
      <w:r>
        <w:rPr>
          <w:bCs/>
          <w:lang w:val="hr-HR"/>
        </w:rPr>
        <w:t>92</w:t>
      </w:r>
      <w:r w:rsidRPr="00714884">
        <w:rPr>
          <w:bCs/>
          <w:lang w:val="hr-HR"/>
        </w:rPr>
        <w:t>. stavak 1. Ovršnog zakona, određuje se ročište radi utvrđivanja vrijednosti nekretnine i utvrđivanja po</w:t>
      </w:r>
      <w:r>
        <w:rPr>
          <w:bCs/>
          <w:lang w:val="hr-HR"/>
        </w:rPr>
        <w:t>četne cijene i to za</w:t>
      </w:r>
      <w:r w:rsidR="008E26F1">
        <w:rPr>
          <w:bCs/>
          <w:lang w:val="hr-HR"/>
        </w:rPr>
        <w:t xml:space="preserve"> </w:t>
      </w:r>
      <w:r w:rsidR="008E26F1">
        <w:rPr>
          <w:lang w:val="hr-HR"/>
        </w:rPr>
        <w:t>nekretnine upisane</w:t>
      </w:r>
      <w:r w:rsidR="008E26F1" w:rsidRPr="00836969">
        <w:rPr>
          <w:lang w:val="hr-HR"/>
        </w:rPr>
        <w:t xml:space="preserve"> u Općinski sud u Novom Zagrebu, zemljišnoknjižni odjel </w:t>
      </w:r>
      <w:r w:rsidR="008E26F1">
        <w:rPr>
          <w:lang w:val="hr-HR"/>
        </w:rPr>
        <w:t>Novi Zagreb</w:t>
      </w:r>
      <w:r w:rsidR="008E26F1" w:rsidRPr="00836969">
        <w:rPr>
          <w:lang w:val="hr-HR"/>
        </w:rPr>
        <w:t xml:space="preserve">, </w:t>
      </w:r>
      <w:r w:rsidR="008E26F1">
        <w:rPr>
          <w:lang w:val="hr-HR"/>
        </w:rPr>
        <w:t>k.o. Blato Novo, kako slijedi:</w:t>
      </w:r>
    </w:p>
    <w:p w:rsidRDefault="008E26F1" w:rsidP="008E26F1" w:rsidR="008E26F1">
      <w:pPr>
        <w:ind w:hanging="720" w:left="720"/>
        <w:jc w:val="both"/>
        <w:rPr>
          <w:lang w:val="hr-HR"/>
        </w:rPr>
      </w:pPr>
    </w:p>
    <w:p w:rsidRDefault="00002B1D" w:rsidP="00002B1D" w:rsidR="00002B1D" w:rsidRPr="00920321">
      <w:pPr>
        <w:pStyle w:val="Odlomakpopisa"/>
        <w:numPr>
          <w:ilvl w:val="0"/>
          <w:numId w:val="3"/>
        </w:numPr>
        <w:jc w:val="both"/>
        <w:rPr>
          <w:lang w:val="hr-HR"/>
        </w:rPr>
      </w:pPr>
      <w:r w:rsidRPr="00920321">
        <w:rPr>
          <w:lang w:val="hr-HR"/>
        </w:rPr>
        <w:t>zk ul. 513, zkč. 1194- DVORIŠTE površine 146 m2</w:t>
      </w:r>
      <w:r>
        <w:rPr>
          <w:lang w:val="hr-HR"/>
        </w:rPr>
        <w:t xml:space="preserve">, </w:t>
      </w:r>
      <w:r w:rsidRPr="00920321">
        <w:rPr>
          <w:lang w:val="hr-HR"/>
        </w:rPr>
        <w:t>zkč. 1197/2- ORANICA površine 130 m2,odnosno ukupne površine 276 m2.</w:t>
      </w:r>
    </w:p>
    <w:p w:rsidRDefault="00002B1D" w:rsidP="00002B1D" w:rsidR="00002B1D" w:rsidRPr="00920321">
      <w:pPr>
        <w:pStyle w:val="Odlomakpopisa"/>
        <w:jc w:val="both"/>
        <w:rPr>
          <w:lang w:val="hr-HR"/>
        </w:rPr>
      </w:pPr>
    </w:p>
    <w:p w:rsidRDefault="00002B1D" w:rsidP="00002B1D" w:rsidR="00002B1D" w:rsidRPr="00920321">
      <w:pPr>
        <w:pStyle w:val="Odlomakpopisa"/>
        <w:jc w:val="both"/>
        <w:rPr>
          <w:lang w:val="hr-HR"/>
        </w:rPr>
      </w:pPr>
      <w:r w:rsidRPr="00920321">
        <w:rPr>
          <w:lang w:val="hr-HR"/>
        </w:rPr>
        <w:t>Na navedenoj nekretnini upisana su razlučna prava u korist razlučnih vjerovnika:</w:t>
      </w:r>
    </w:p>
    <w:p w:rsidRDefault="00002B1D" w:rsidP="00002B1D" w:rsidR="00002B1D" w:rsidRPr="00920321">
      <w:pPr>
        <w:pStyle w:val="Odlomakpopisa"/>
        <w:jc w:val="both"/>
        <w:rPr>
          <w:lang w:val="hr-HR"/>
        </w:rPr>
      </w:pPr>
      <w:r w:rsidRPr="00920321">
        <w:rPr>
          <w:lang w:val="hr-HR"/>
        </w:rPr>
        <w:t>-ORION ULAGANJA d.o.o., Zagreb, Jaruščica 11, OIB 45663810571,</w:t>
      </w:r>
    </w:p>
    <w:p w:rsidRDefault="00002B1D" w:rsidP="00002B1D" w:rsidR="00002B1D" w:rsidRPr="00920321">
      <w:pPr>
        <w:pStyle w:val="Odlomakpopisa"/>
        <w:jc w:val="both"/>
        <w:rPr>
          <w:lang w:val="hr-HR"/>
        </w:rPr>
      </w:pPr>
      <w:r w:rsidRPr="00920321">
        <w:rPr>
          <w:lang w:val="hr-HR"/>
        </w:rPr>
        <w:t>- VABA d.d. banka Varaždin, Varaždin, Aleja Kralja Zvonimira 1, OIB 38182927268.</w:t>
      </w:r>
    </w:p>
    <w:p w:rsidRDefault="00002B1D" w:rsidP="00002B1D" w:rsidR="00002B1D" w:rsidRPr="00920321">
      <w:pPr>
        <w:pStyle w:val="Odlomakpopisa"/>
        <w:jc w:val="both"/>
        <w:rPr>
          <w:lang w:val="hr-HR"/>
        </w:rPr>
      </w:pPr>
      <w:r w:rsidRPr="00920321">
        <w:rPr>
          <w:lang w:val="hr-HR"/>
        </w:rPr>
        <w:t>-PARTNER BANKA d.d., Zagreb, Vončinina 2, OIB 71221608291.</w:t>
      </w:r>
    </w:p>
    <w:p w:rsidRDefault="00002B1D" w:rsidP="00002B1D" w:rsidR="00002B1D" w:rsidRPr="00920321">
      <w:pPr>
        <w:pStyle w:val="Odlomakpopisa"/>
        <w:jc w:val="both"/>
        <w:rPr>
          <w:lang w:val="hr-HR"/>
        </w:rPr>
      </w:pPr>
    </w:p>
    <w:p w:rsidRDefault="00002B1D" w:rsidP="00002B1D" w:rsidR="00002B1D">
      <w:pPr>
        <w:pStyle w:val="Odlomakpopisa"/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zk ul. 1722, zkč. 1204- ORANICA, POD BREGOM površine 855 m2,</w:t>
      </w:r>
    </w:p>
    <w:p w:rsidRDefault="00002B1D" w:rsidP="00002B1D" w:rsidR="00002B1D">
      <w:pPr>
        <w:pStyle w:val="Odlomakpopisa"/>
        <w:jc w:val="both"/>
        <w:rPr>
          <w:lang w:val="hr-HR"/>
        </w:rPr>
      </w:pPr>
    </w:p>
    <w:p w:rsidRDefault="00002B1D" w:rsidP="00002B1D" w:rsidR="00002B1D" w:rsidRPr="00920321">
      <w:pPr>
        <w:pStyle w:val="Odlomakpopisa"/>
        <w:jc w:val="both"/>
        <w:rPr>
          <w:lang w:val="hr-HR"/>
        </w:rPr>
      </w:pPr>
      <w:r w:rsidRPr="00920321">
        <w:rPr>
          <w:lang w:val="hr-HR"/>
        </w:rPr>
        <w:t>Na navedenoj nekretnini upisana su razlučna prava u korist razlučnih vjerovnika:</w:t>
      </w:r>
    </w:p>
    <w:p w:rsidRDefault="00002B1D" w:rsidP="00002B1D" w:rsidR="00002B1D" w:rsidRPr="00920321">
      <w:pPr>
        <w:pStyle w:val="Odlomakpopisa"/>
        <w:jc w:val="both"/>
        <w:rPr>
          <w:lang w:val="hr-HR"/>
        </w:rPr>
      </w:pPr>
      <w:r w:rsidRPr="00920321">
        <w:rPr>
          <w:lang w:val="hr-HR"/>
        </w:rPr>
        <w:t>-ORION ULAGANJA d.o.o., Zagreb, Jaruščica 11, OIB 45663810571,</w:t>
      </w:r>
    </w:p>
    <w:p w:rsidRDefault="00002B1D" w:rsidP="00002B1D" w:rsidR="00002B1D" w:rsidRPr="00920321">
      <w:pPr>
        <w:pStyle w:val="Odlomakpopisa"/>
        <w:jc w:val="both"/>
        <w:rPr>
          <w:lang w:val="hr-HR"/>
        </w:rPr>
      </w:pPr>
      <w:r w:rsidRPr="00920321">
        <w:rPr>
          <w:lang w:val="hr-HR"/>
        </w:rPr>
        <w:t>- VABA d.d. banka Varaždin, Varaždin, Aleja Kralja Zvonimira 1, OIB 38182927268.</w:t>
      </w:r>
    </w:p>
    <w:p w:rsidRDefault="00002B1D" w:rsidP="00002B1D" w:rsidR="00002B1D">
      <w:pPr>
        <w:pStyle w:val="Odlomakpopisa"/>
        <w:jc w:val="both"/>
        <w:rPr>
          <w:lang w:val="hr-HR"/>
        </w:rPr>
      </w:pPr>
      <w:r w:rsidRPr="00920321">
        <w:rPr>
          <w:lang w:val="hr-HR"/>
        </w:rPr>
        <w:t>-PARTNER BANKA d.d., Zagreb, Vončinina 2, OIB 71221608291.</w:t>
      </w:r>
    </w:p>
    <w:p w:rsidRDefault="00002B1D" w:rsidP="00002B1D" w:rsidR="00002B1D">
      <w:pPr>
        <w:jc w:val="both"/>
        <w:rPr>
          <w:lang w:val="hr-HR"/>
        </w:rPr>
      </w:pPr>
    </w:p>
    <w:p w:rsidRDefault="00002B1D" w:rsidP="00002B1D" w:rsidR="00002B1D" w:rsidRPr="00FC28A4">
      <w:pPr>
        <w:jc w:val="both"/>
        <w:rPr>
          <w:lang w:val="hr-HR"/>
        </w:rPr>
      </w:pPr>
      <w:r>
        <w:rPr>
          <w:lang w:val="hr-HR"/>
        </w:rPr>
        <w:t xml:space="preserve">       </w:t>
      </w:r>
      <w:r w:rsidRPr="009213E0">
        <w:rPr>
          <w:lang w:val="hr-HR"/>
        </w:rPr>
        <w:t>3.</w:t>
      </w:r>
      <w:r w:rsidRPr="00FC28A4">
        <w:t xml:space="preserve"> </w:t>
      </w:r>
      <w:r w:rsidRPr="00FC28A4">
        <w:rPr>
          <w:lang w:val="hr-HR"/>
        </w:rPr>
        <w:t xml:space="preserve">zk ul. 5046, zkč. 1353- LIVADA POD BREGOM površine 443 čhv, 1595 m2, </w:t>
      </w:r>
    </w:p>
    <w:p w:rsidRDefault="00002B1D" w:rsidP="00002B1D" w:rsidR="00002B1D" w:rsidRPr="00FC28A4">
      <w:pPr>
        <w:jc w:val="both"/>
        <w:rPr>
          <w:lang w:val="hr-HR"/>
        </w:rPr>
      </w:pPr>
      <w:r w:rsidRPr="00FC28A4">
        <w:rPr>
          <w:lang w:val="hr-HR"/>
        </w:rPr>
        <w:t xml:space="preserve">   </w:t>
      </w:r>
      <w:r>
        <w:rPr>
          <w:lang w:val="hr-HR"/>
        </w:rPr>
        <w:tab/>
        <w:t xml:space="preserve">                   </w:t>
      </w:r>
      <w:r w:rsidRPr="00FC28A4">
        <w:rPr>
          <w:lang w:val="hr-HR"/>
        </w:rPr>
        <w:t>zkč. 1354/1- ORANICA, POD BREGOM površine 328 m2,</w:t>
      </w:r>
    </w:p>
    <w:p w:rsidRDefault="00002B1D" w:rsidP="00002B1D" w:rsidR="00002B1D" w:rsidRPr="00FC28A4">
      <w:pPr>
        <w:jc w:val="both"/>
        <w:rPr>
          <w:lang w:val="hr-HR"/>
        </w:rPr>
      </w:pPr>
      <w:r w:rsidRPr="00FC28A4">
        <w:rPr>
          <w:lang w:val="hr-HR"/>
        </w:rPr>
        <w:t xml:space="preserve">  </w:t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  <w:r w:rsidRPr="00FC28A4">
        <w:rPr>
          <w:lang w:val="hr-HR"/>
        </w:rPr>
        <w:t xml:space="preserve"> zkč. 1354/3- ORANICA, POD BREGOM površine 366 m2,</w:t>
      </w:r>
    </w:p>
    <w:p w:rsidRDefault="00002B1D" w:rsidP="00002B1D" w:rsidR="00002B1D" w:rsidRPr="00FC28A4">
      <w:pPr>
        <w:jc w:val="both"/>
        <w:rPr>
          <w:lang w:val="hr-HR"/>
        </w:rPr>
      </w:pPr>
      <w:r w:rsidRPr="00FC28A4">
        <w:rPr>
          <w:lang w:val="hr-HR"/>
        </w:rPr>
        <w:t xml:space="preserve">   </w:t>
      </w:r>
      <w:r>
        <w:rPr>
          <w:lang w:val="hr-HR"/>
        </w:rPr>
        <w:t xml:space="preserve">                            </w:t>
      </w:r>
      <w:r w:rsidRPr="00FC28A4">
        <w:rPr>
          <w:lang w:val="hr-HR"/>
        </w:rPr>
        <w:t>odnosno ukupne površine 443 čhv, 2289 m2.</w:t>
      </w:r>
    </w:p>
    <w:p w:rsidRDefault="00002B1D" w:rsidP="00002B1D" w:rsidR="00002B1D" w:rsidRPr="00FC28A4">
      <w:pPr>
        <w:jc w:val="both"/>
        <w:rPr>
          <w:lang w:val="hr-HR"/>
        </w:rPr>
      </w:pPr>
    </w:p>
    <w:p w:rsidRDefault="00002B1D" w:rsidP="00002B1D" w:rsidR="00002B1D" w:rsidRPr="00FC28A4">
      <w:pPr>
        <w:ind w:left="720"/>
        <w:jc w:val="both"/>
        <w:rPr>
          <w:lang w:val="hr-HR"/>
        </w:rPr>
      </w:pPr>
      <w:r w:rsidRPr="00FC28A4">
        <w:rPr>
          <w:lang w:val="hr-HR"/>
        </w:rPr>
        <w:t>Na navedenoj nekretnini upisana su razlučna prava u korist razlučnih vjerovnika:</w:t>
      </w:r>
    </w:p>
    <w:p w:rsidRDefault="00002B1D" w:rsidP="00002B1D" w:rsidR="00002B1D" w:rsidRPr="00FC28A4">
      <w:pPr>
        <w:ind w:left="720"/>
        <w:jc w:val="both"/>
        <w:rPr>
          <w:lang w:val="hr-HR"/>
        </w:rPr>
      </w:pPr>
      <w:r w:rsidRPr="00FC28A4">
        <w:rPr>
          <w:lang w:val="hr-HR"/>
        </w:rPr>
        <w:t>-ORION ULAGANJA d.o.o., Zagreb, Jaruščica 11, OIB 45663810571,</w:t>
      </w:r>
    </w:p>
    <w:p w:rsidRDefault="00002B1D" w:rsidP="00002B1D" w:rsidR="00002B1D" w:rsidRPr="00FC28A4">
      <w:pPr>
        <w:ind w:left="720"/>
        <w:jc w:val="both"/>
        <w:rPr>
          <w:lang w:val="hr-HR"/>
        </w:rPr>
      </w:pPr>
      <w:r w:rsidRPr="00FC28A4">
        <w:rPr>
          <w:lang w:val="hr-HR"/>
        </w:rPr>
        <w:t>- VABA d.d. banka Varaždin, Varaždin, Aleja Kralja Zvonimira 1, OIB 38182927268.</w:t>
      </w:r>
    </w:p>
    <w:p w:rsidRDefault="00002B1D" w:rsidP="00002B1D" w:rsidR="00002B1D" w:rsidRPr="00FC28A4">
      <w:pPr>
        <w:ind w:left="720"/>
        <w:jc w:val="both"/>
        <w:rPr>
          <w:lang w:val="hr-HR"/>
        </w:rPr>
      </w:pPr>
      <w:r w:rsidRPr="00FC28A4">
        <w:rPr>
          <w:lang w:val="hr-HR"/>
        </w:rPr>
        <w:t>-PARTNER BANKA d.d., Zagreb, Vončinina 2, OIB 71221608291,</w:t>
      </w:r>
    </w:p>
    <w:p w:rsidRDefault="00002B1D" w:rsidP="00002B1D" w:rsidR="00002B1D">
      <w:pPr>
        <w:ind w:left="720"/>
        <w:jc w:val="both"/>
        <w:rPr>
          <w:lang w:val="hr-HR"/>
        </w:rPr>
      </w:pPr>
      <w:r w:rsidRPr="00FC28A4">
        <w:rPr>
          <w:lang w:val="hr-HR"/>
        </w:rPr>
        <w:t>-REPUBLIKA HRVATSKA</w:t>
      </w:r>
    </w:p>
    <w:p w:rsidRDefault="00002B1D" w:rsidP="00002B1D" w:rsidR="00002B1D">
      <w:pPr>
        <w:ind w:left="720"/>
        <w:jc w:val="both"/>
        <w:rPr>
          <w:lang w:val="hr-HR"/>
        </w:rPr>
      </w:pPr>
    </w:p>
    <w:p w:rsidRDefault="00002B1D" w:rsidP="00002B1D" w:rsidR="00002B1D" w:rsidRPr="002B26C9">
      <w:pPr>
        <w:ind w:left="360"/>
        <w:jc w:val="both"/>
        <w:rPr>
          <w:lang w:val="hr-HR"/>
        </w:rPr>
      </w:pPr>
      <w:r>
        <w:rPr>
          <w:lang w:val="hr-HR"/>
        </w:rPr>
        <w:lastRenderedPageBreak/>
        <w:t>4.</w:t>
      </w:r>
      <w:r w:rsidRPr="002B26C9">
        <w:rPr>
          <w:lang w:val="hr-HR"/>
        </w:rPr>
        <w:t>zk ul. 5047, zkč. 1200- ORANICA površine 958 m2,</w:t>
      </w:r>
    </w:p>
    <w:p w:rsidRDefault="00002B1D" w:rsidP="00002B1D" w:rsidR="00002B1D">
      <w:pPr>
        <w:pStyle w:val="Odlomakpopisa"/>
        <w:ind w:left="1440"/>
        <w:jc w:val="both"/>
        <w:rPr>
          <w:lang w:val="hr-HR"/>
        </w:rPr>
      </w:pPr>
      <w:r>
        <w:rPr>
          <w:lang w:val="hr-HR"/>
        </w:rPr>
        <w:t xml:space="preserve">       zkč. 1355- LIVADA površine 279 m2</w:t>
      </w:r>
    </w:p>
    <w:p w:rsidRDefault="00002B1D" w:rsidP="00002B1D" w:rsidR="00002B1D">
      <w:pPr>
        <w:pStyle w:val="Odlomakpopisa"/>
        <w:ind w:left="1440"/>
        <w:jc w:val="both"/>
        <w:rPr>
          <w:lang w:val="hr-HR"/>
        </w:rPr>
      </w:pPr>
      <w:r>
        <w:rPr>
          <w:lang w:val="hr-HR"/>
        </w:rPr>
        <w:t xml:space="preserve">       zkč 1356/2-ORANICA, POD  BREGOM površine 180 m2</w:t>
      </w:r>
    </w:p>
    <w:p w:rsidRDefault="00002B1D" w:rsidP="00002B1D" w:rsidR="00002B1D" w:rsidRPr="00EF674D">
      <w:pPr>
        <w:pStyle w:val="Odlomakpopisa"/>
        <w:ind w:left="1440"/>
        <w:jc w:val="both"/>
        <w:rPr>
          <w:lang w:val="hr-HR"/>
        </w:rPr>
      </w:pPr>
      <w:r>
        <w:rPr>
          <w:lang w:val="hr-HR"/>
        </w:rPr>
        <w:t xml:space="preserve">      odnosno ukupna površina 1417 m2</w:t>
      </w:r>
    </w:p>
    <w:p w:rsidRDefault="00002B1D" w:rsidP="00002B1D" w:rsidR="00002B1D" w:rsidRPr="009213E0">
      <w:pPr>
        <w:jc w:val="both"/>
        <w:rPr>
          <w:lang w:val="hr-HR"/>
        </w:rPr>
      </w:pPr>
    </w:p>
    <w:p w:rsidRDefault="00002B1D" w:rsidP="00002B1D" w:rsidR="00002B1D" w:rsidRPr="00FC28A4">
      <w:pPr>
        <w:ind w:left="720"/>
        <w:jc w:val="both"/>
        <w:rPr>
          <w:lang w:val="hr-HR"/>
        </w:rPr>
      </w:pPr>
      <w:r w:rsidRPr="00FC28A4">
        <w:rPr>
          <w:lang w:val="hr-HR"/>
        </w:rPr>
        <w:t>Na navedenoj nekretnini upisana su razlučna prava u korist razlučnih vjerovnika:</w:t>
      </w:r>
    </w:p>
    <w:p w:rsidRDefault="00002B1D" w:rsidP="00002B1D" w:rsidR="00002B1D" w:rsidRPr="00FC28A4">
      <w:pPr>
        <w:ind w:left="720"/>
        <w:jc w:val="both"/>
        <w:rPr>
          <w:lang w:val="hr-HR"/>
        </w:rPr>
      </w:pPr>
      <w:r w:rsidRPr="00FC28A4">
        <w:rPr>
          <w:lang w:val="hr-HR"/>
        </w:rPr>
        <w:t>-ORION ULAGANJA d.o.o., Zagreb, Jaruščica 11, OIB 45663810571,</w:t>
      </w:r>
    </w:p>
    <w:p w:rsidRDefault="00002B1D" w:rsidP="00002B1D" w:rsidR="00002B1D" w:rsidRPr="00FC28A4">
      <w:pPr>
        <w:ind w:left="720"/>
        <w:jc w:val="both"/>
        <w:rPr>
          <w:lang w:val="hr-HR"/>
        </w:rPr>
      </w:pPr>
      <w:r w:rsidRPr="00FC28A4">
        <w:rPr>
          <w:lang w:val="hr-HR"/>
        </w:rPr>
        <w:t>- VABA d.d. banka Varaždin, Varaždin, Aleja Kralja Zvonimira 1, OIB 38182927268.</w:t>
      </w:r>
    </w:p>
    <w:p w:rsidRDefault="00002B1D" w:rsidP="00002B1D" w:rsidR="00002B1D" w:rsidRPr="00FC28A4">
      <w:pPr>
        <w:ind w:left="720"/>
        <w:jc w:val="both"/>
        <w:rPr>
          <w:lang w:val="hr-HR"/>
        </w:rPr>
      </w:pPr>
      <w:r w:rsidRPr="00FC28A4">
        <w:rPr>
          <w:lang w:val="hr-HR"/>
        </w:rPr>
        <w:t>-PARTNER BANKA d.d., Zagre</w:t>
      </w:r>
      <w:r>
        <w:rPr>
          <w:lang w:val="hr-HR"/>
        </w:rPr>
        <w:t>b, Vončinina 2, OIB 71221608291</w:t>
      </w:r>
    </w:p>
    <w:p w:rsidRDefault="00002B1D" w:rsidP="00002B1D" w:rsidR="00002B1D">
      <w:pPr>
        <w:ind w:left="720"/>
        <w:jc w:val="both"/>
        <w:rPr>
          <w:lang w:val="hr-HR"/>
        </w:rPr>
      </w:pPr>
    </w:p>
    <w:p w:rsidRDefault="00002B1D" w:rsidP="00002B1D" w:rsidR="00002B1D" w:rsidRPr="002B26C9">
      <w:pPr>
        <w:ind w:left="360"/>
        <w:jc w:val="both"/>
        <w:rPr>
          <w:lang w:val="hr-HR"/>
        </w:rPr>
      </w:pPr>
      <w:r>
        <w:rPr>
          <w:lang w:val="hr-HR"/>
        </w:rPr>
        <w:t>5.</w:t>
      </w:r>
      <w:r w:rsidRPr="002B26C9">
        <w:rPr>
          <w:lang w:val="hr-HR"/>
        </w:rPr>
        <w:t>zk ul.5070, zkč. 1351/1- ORANICA, POD BREGOM površine 121 m2,</w:t>
      </w:r>
    </w:p>
    <w:p w:rsidRDefault="00002B1D" w:rsidP="00002B1D" w:rsidR="00002B1D" w:rsidRPr="000468BB">
      <w:pPr>
        <w:ind w:left="1800"/>
        <w:jc w:val="both"/>
        <w:rPr>
          <w:lang w:val="hr-HR"/>
        </w:rPr>
      </w:pPr>
      <w:r>
        <w:rPr>
          <w:lang w:val="hr-HR"/>
        </w:rPr>
        <w:t xml:space="preserve"> </w:t>
      </w:r>
      <w:r w:rsidRPr="000468BB">
        <w:rPr>
          <w:lang w:val="hr-HR"/>
        </w:rPr>
        <w:t>zkč. 1351/2- ORANICA, POD BREGOM površine 58 m2.</w:t>
      </w:r>
    </w:p>
    <w:p w:rsidRDefault="00002B1D" w:rsidP="00002B1D" w:rsidR="00002B1D" w:rsidRPr="000468BB">
      <w:pPr>
        <w:pStyle w:val="Odlomakpopisa"/>
        <w:jc w:val="both"/>
        <w:rPr>
          <w:lang w:val="hr-HR"/>
        </w:rPr>
      </w:pPr>
      <w:r>
        <w:rPr>
          <w:lang w:val="hr-HR"/>
        </w:rPr>
        <w:t xml:space="preserve">                   </w:t>
      </w:r>
      <w:r w:rsidRPr="000468BB">
        <w:rPr>
          <w:lang w:val="hr-HR"/>
        </w:rPr>
        <w:t>zkč. 1352- LIVADA površine 159 čhv, 572 m2.</w:t>
      </w:r>
    </w:p>
    <w:p w:rsidRDefault="00002B1D" w:rsidP="00002B1D" w:rsidR="00002B1D" w:rsidRPr="000468BB">
      <w:pPr>
        <w:jc w:val="both"/>
        <w:rPr>
          <w:lang w:val="hr-HR"/>
        </w:rPr>
      </w:pPr>
      <w:r>
        <w:rPr>
          <w:lang w:val="hr-HR"/>
        </w:rPr>
        <w:t xml:space="preserve">                              </w:t>
      </w:r>
      <w:r w:rsidRPr="000468BB">
        <w:rPr>
          <w:lang w:val="hr-HR"/>
        </w:rPr>
        <w:t>odnosno ukupne površine 159 čhv, 751 m2.</w:t>
      </w:r>
    </w:p>
    <w:p w:rsidRDefault="00002B1D" w:rsidP="00002B1D" w:rsidR="00002B1D" w:rsidRPr="009213E0">
      <w:pPr>
        <w:pStyle w:val="Odlomakpopisa"/>
        <w:jc w:val="both"/>
        <w:rPr>
          <w:lang w:val="hr-HR"/>
        </w:rPr>
      </w:pPr>
    </w:p>
    <w:p w:rsidRDefault="00002B1D" w:rsidP="00002B1D" w:rsidR="00002B1D" w:rsidRPr="00FC28A4">
      <w:pPr>
        <w:ind w:left="720"/>
        <w:jc w:val="both"/>
        <w:rPr>
          <w:lang w:val="hr-HR"/>
        </w:rPr>
      </w:pPr>
      <w:r w:rsidRPr="00FC28A4">
        <w:rPr>
          <w:lang w:val="hr-HR"/>
        </w:rPr>
        <w:t>Na navedenoj nekretnini upisana su razlučna prava u korist razlučnih vjerovnika:</w:t>
      </w:r>
    </w:p>
    <w:p w:rsidRDefault="00002B1D" w:rsidP="00002B1D" w:rsidR="00002B1D" w:rsidRPr="00FC28A4">
      <w:pPr>
        <w:ind w:left="720"/>
        <w:jc w:val="both"/>
        <w:rPr>
          <w:lang w:val="hr-HR"/>
        </w:rPr>
      </w:pPr>
      <w:r w:rsidRPr="00FC28A4">
        <w:rPr>
          <w:lang w:val="hr-HR"/>
        </w:rPr>
        <w:t>-ORION ULAGANJA d.o.o., Zagreb, Jaruščica 11, OIB 45663810571,</w:t>
      </w:r>
    </w:p>
    <w:p w:rsidRDefault="00002B1D" w:rsidP="00002B1D" w:rsidR="00002B1D" w:rsidRPr="00FC28A4">
      <w:pPr>
        <w:ind w:left="720"/>
        <w:jc w:val="both"/>
        <w:rPr>
          <w:lang w:val="hr-HR"/>
        </w:rPr>
      </w:pPr>
      <w:r w:rsidRPr="00FC28A4">
        <w:rPr>
          <w:lang w:val="hr-HR"/>
        </w:rPr>
        <w:t>- VABA d.d. banka Varaždin, Varaždin, Aleja Kralja Zvonimira 1, OIB 38182927268.</w:t>
      </w:r>
    </w:p>
    <w:p w:rsidRDefault="00002B1D" w:rsidP="00002B1D" w:rsidR="00002B1D" w:rsidRPr="00FC28A4">
      <w:pPr>
        <w:ind w:left="720"/>
        <w:jc w:val="both"/>
        <w:rPr>
          <w:lang w:val="hr-HR"/>
        </w:rPr>
      </w:pPr>
      <w:r w:rsidRPr="00FC28A4">
        <w:rPr>
          <w:lang w:val="hr-HR"/>
        </w:rPr>
        <w:t>-PARTNER BANKA d.d., Zagre</w:t>
      </w:r>
      <w:r>
        <w:rPr>
          <w:lang w:val="hr-HR"/>
        </w:rPr>
        <w:t>b, Vončinina 2, OIB 71221608291</w:t>
      </w:r>
    </w:p>
    <w:p w:rsidRDefault="00002B1D" w:rsidP="00002B1D" w:rsidR="00002B1D" w:rsidRPr="00920321">
      <w:pPr>
        <w:jc w:val="both"/>
        <w:rPr>
          <w:lang w:val="hr-HR"/>
        </w:rPr>
      </w:pPr>
    </w:p>
    <w:p w:rsidRDefault="00002B1D" w:rsidP="00002B1D" w:rsidR="00002B1D" w:rsidRPr="002B26C9">
      <w:pPr>
        <w:jc w:val="both"/>
        <w:rPr>
          <w:bCs/>
          <w:lang w:val="hr-HR"/>
        </w:rPr>
      </w:pPr>
      <w:r>
        <w:rPr>
          <w:bCs/>
          <w:lang w:val="hr-HR"/>
        </w:rPr>
        <w:t xml:space="preserve">     6.</w:t>
      </w:r>
      <w:r w:rsidRPr="002B26C9">
        <w:rPr>
          <w:bCs/>
          <w:lang w:val="hr-HR"/>
        </w:rPr>
        <w:t>zk ul.5217, zkč. 1195/1- ORANICA JARUŠČICA  površine 628 m2.</w:t>
      </w:r>
    </w:p>
    <w:p w:rsidRDefault="00002B1D" w:rsidP="00002B1D" w:rsidR="00002B1D" w:rsidRPr="00836969">
      <w:pPr>
        <w:ind w:hanging="720" w:left="720"/>
        <w:jc w:val="both"/>
        <w:rPr>
          <w:bCs/>
          <w:lang w:val="hr-HR"/>
        </w:rPr>
      </w:pPr>
    </w:p>
    <w:p w:rsidRDefault="00002B1D" w:rsidP="00002B1D" w:rsidR="00002B1D">
      <w:pPr>
        <w:spacing w:lineRule="auto" w:line="244"/>
        <w:ind w:left="720"/>
        <w:jc w:val="both"/>
      </w:pPr>
      <w:r>
        <w:rPr>
          <w:lang w:val="hr-HR"/>
        </w:rPr>
        <w:t>Na navedenoj nekretnini upisana su razlučna prava u korist razlučnih vjerovnika</w:t>
      </w:r>
      <w:r>
        <w:t>:</w:t>
      </w:r>
    </w:p>
    <w:p w:rsidRDefault="00002B1D" w:rsidP="00002B1D" w:rsidR="00002B1D">
      <w:pPr>
        <w:spacing w:lineRule="auto" w:line="244"/>
        <w:ind w:left="720"/>
        <w:jc w:val="both"/>
      </w:pPr>
      <w:r>
        <w:t xml:space="preserve"> -ORION ULAGANJA d.o.o., Zagreb, Jaruščica 11, OIB 45663810571.</w:t>
      </w:r>
    </w:p>
    <w:p w:rsidRDefault="005A4330" w:rsidP="005A4330" w:rsidR="005A4330" w:rsidRPr="00714884">
      <w:pPr>
        <w:jc w:val="both"/>
        <w:rPr>
          <w:bCs/>
          <w:lang w:val="hr-HR"/>
        </w:rPr>
      </w:pPr>
    </w:p>
    <w:p w:rsidRDefault="005A4330" w:rsidP="005A4330" w:rsidR="005A4330" w:rsidRPr="00714884">
      <w:pPr>
        <w:ind w:hanging="720" w:left="720"/>
        <w:jc w:val="both"/>
        <w:rPr>
          <w:bCs/>
          <w:lang w:val="hr-HR"/>
        </w:rPr>
      </w:pPr>
      <w:r w:rsidRPr="00714884">
        <w:rPr>
          <w:bCs/>
          <w:lang w:val="hr-HR"/>
        </w:rPr>
        <w:t>II.</w:t>
      </w:r>
      <w:r w:rsidRPr="00714884">
        <w:rPr>
          <w:bCs/>
          <w:lang w:val="hr-HR"/>
        </w:rPr>
        <w:tab/>
        <w:t xml:space="preserve">Ročište će se održati dana </w:t>
      </w:r>
      <w:r w:rsidR="00495E3A">
        <w:rPr>
          <w:b/>
          <w:bCs/>
          <w:u w:val="single"/>
          <w:lang w:val="hr-HR"/>
        </w:rPr>
        <w:t>3</w:t>
      </w:r>
      <w:r>
        <w:rPr>
          <w:b/>
          <w:bCs/>
          <w:u w:val="single"/>
          <w:lang w:val="hr-HR"/>
        </w:rPr>
        <w:t xml:space="preserve">. </w:t>
      </w:r>
      <w:r w:rsidR="00002B1D">
        <w:rPr>
          <w:b/>
          <w:bCs/>
          <w:u w:val="single"/>
          <w:lang w:val="hr-HR"/>
        </w:rPr>
        <w:t>rujna</w:t>
      </w:r>
      <w:r>
        <w:rPr>
          <w:b/>
          <w:bCs/>
          <w:u w:val="single"/>
          <w:lang w:val="hr-HR"/>
        </w:rPr>
        <w:t xml:space="preserve"> 2019</w:t>
      </w:r>
      <w:r w:rsidRPr="00B004CD">
        <w:rPr>
          <w:b/>
          <w:bCs/>
          <w:u w:val="single"/>
          <w:lang w:val="hr-HR"/>
        </w:rPr>
        <w:t>.</w:t>
      </w:r>
      <w:r>
        <w:rPr>
          <w:b/>
          <w:bCs/>
          <w:u w:val="single"/>
          <w:lang w:val="hr-HR"/>
        </w:rPr>
        <w:t xml:space="preserve"> godine </w:t>
      </w:r>
      <w:r w:rsidR="003B2DBC">
        <w:rPr>
          <w:b/>
          <w:bCs/>
          <w:u w:val="single"/>
          <w:lang w:val="hr-HR"/>
        </w:rPr>
        <w:t>u 11</w:t>
      </w:r>
      <w:r w:rsidRPr="00B004CD">
        <w:rPr>
          <w:b/>
          <w:bCs/>
          <w:u w:val="single"/>
          <w:lang w:val="hr-HR"/>
        </w:rPr>
        <w:t>:</w:t>
      </w:r>
      <w:r w:rsidR="003B2DBC">
        <w:rPr>
          <w:b/>
          <w:bCs/>
          <w:u w:val="single"/>
          <w:lang w:val="hr-HR"/>
        </w:rPr>
        <w:t>00</w:t>
      </w:r>
      <w:r w:rsidRPr="00B004CD">
        <w:rPr>
          <w:b/>
          <w:bCs/>
          <w:u w:val="single"/>
          <w:lang w:val="hr-HR"/>
        </w:rPr>
        <w:t xml:space="preserve"> sati</w:t>
      </w:r>
      <w:r w:rsidRPr="00714884">
        <w:rPr>
          <w:bCs/>
          <w:lang w:val="hr-HR"/>
        </w:rPr>
        <w:t xml:space="preserve">, u Trgovačkom sudu u Zagrebu, Petrinjska 8, soba br. 91/II (ulična zgrada). </w:t>
      </w:r>
    </w:p>
    <w:p w:rsidRDefault="005A4330" w:rsidP="005A4330" w:rsidR="005A4330" w:rsidRPr="00714884">
      <w:pPr>
        <w:jc w:val="both"/>
        <w:rPr>
          <w:bCs/>
          <w:lang w:val="hr-HR"/>
        </w:rPr>
      </w:pPr>
    </w:p>
    <w:p w:rsidRDefault="005A4330" w:rsidP="005A4330" w:rsidR="005A4330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>III.</w:t>
      </w:r>
      <w:r w:rsidRPr="00714884">
        <w:rPr>
          <w:bCs/>
          <w:lang w:val="hr-HR"/>
        </w:rPr>
        <w:tab/>
        <w:t>Na ovo ročište pozivaju se stečajni u</w:t>
      </w:r>
      <w:r>
        <w:rPr>
          <w:bCs/>
          <w:lang w:val="hr-HR"/>
        </w:rPr>
        <w:t>pravitelj i razlučni vjerovnici.</w:t>
      </w:r>
    </w:p>
    <w:p w:rsidRDefault="005A4330" w:rsidP="005A4330" w:rsidR="005A4330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</w:p>
    <w:p w:rsidRDefault="005A4330" w:rsidP="005A4330" w:rsidR="005A4330" w:rsidRPr="00714884">
      <w:pPr>
        <w:jc w:val="center"/>
        <w:rPr>
          <w:bCs/>
          <w:lang w:val="hr-HR"/>
        </w:rPr>
      </w:pPr>
      <w:r w:rsidRPr="00714884">
        <w:rPr>
          <w:bCs/>
          <w:lang w:val="hr-HR"/>
        </w:rPr>
        <w:t xml:space="preserve">U </w:t>
      </w:r>
      <w:r w:rsidRPr="00002B1D">
        <w:rPr>
          <w:bCs/>
          <w:lang w:val="hr-HR"/>
        </w:rPr>
        <w:t xml:space="preserve">Zagrebu, </w:t>
      </w:r>
      <w:r w:rsidR="00002B1D" w:rsidRPr="00002B1D">
        <w:rPr>
          <w:bCs/>
          <w:lang w:val="hr-HR"/>
        </w:rPr>
        <w:t>9</w:t>
      </w:r>
      <w:r w:rsidRPr="00002B1D">
        <w:rPr>
          <w:bCs/>
          <w:lang w:val="hr-HR"/>
        </w:rPr>
        <w:t xml:space="preserve">. </w:t>
      </w:r>
      <w:r w:rsidR="00002B1D" w:rsidRPr="00002B1D">
        <w:rPr>
          <w:bCs/>
          <w:lang w:val="hr-HR"/>
        </w:rPr>
        <w:t>srpnja</w:t>
      </w:r>
      <w:r w:rsidRPr="00002B1D">
        <w:rPr>
          <w:bCs/>
          <w:lang w:val="hr-HR"/>
        </w:rPr>
        <w:t xml:space="preserve"> </w:t>
      </w:r>
      <w:r>
        <w:rPr>
          <w:bCs/>
          <w:lang w:val="hr-HR"/>
        </w:rPr>
        <w:t>2019.</w:t>
      </w:r>
    </w:p>
    <w:p w:rsidRDefault="005A4330" w:rsidP="005A4330" w:rsidR="005A4330" w:rsidRPr="00714884">
      <w:pPr>
        <w:jc w:val="both"/>
        <w:rPr>
          <w:bCs/>
          <w:lang w:val="hr-HR"/>
        </w:rPr>
      </w:pPr>
    </w:p>
    <w:p w:rsidRDefault="005A4330" w:rsidP="005A4330" w:rsidR="005A4330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  <w:t xml:space="preserve">   S U D A C</w:t>
      </w:r>
    </w:p>
    <w:p w:rsidRDefault="005A4330" w:rsidP="005A4330" w:rsidR="005A4330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  <w:t>LUCIJA BUTIGAN</w:t>
      </w:r>
      <w:r w:rsidR="007C3F14">
        <w:rPr>
          <w:bCs/>
          <w:lang w:val="hr-HR"/>
        </w:rPr>
        <w:t>,v.r.</w:t>
      </w:r>
    </w:p>
    <w:p w:rsidRDefault="005A4330" w:rsidP="005A4330" w:rsidR="005A4330">
      <w:pPr>
        <w:jc w:val="both"/>
        <w:rPr>
          <w:bCs/>
          <w:lang w:val="hr-HR"/>
        </w:rPr>
      </w:pPr>
    </w:p>
    <w:p w:rsidRDefault="005A4330" w:rsidP="005A4330" w:rsidR="005A4330">
      <w:pPr>
        <w:jc w:val="both"/>
        <w:rPr>
          <w:bCs/>
          <w:lang w:val="hr-HR"/>
        </w:rPr>
      </w:pPr>
    </w:p>
    <w:p w:rsidRDefault="005A4330" w:rsidP="005A4330" w:rsidR="005A4330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>UPUTA O PRAVNOM LIJEKU:</w:t>
      </w:r>
    </w:p>
    <w:p w:rsidRDefault="005A4330" w:rsidP="005A4330" w:rsidR="005A4330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 xml:space="preserve">Protiv </w:t>
      </w:r>
      <w:r>
        <w:rPr>
          <w:bCs/>
          <w:lang w:val="hr-HR"/>
        </w:rPr>
        <w:t xml:space="preserve">ovog </w:t>
      </w:r>
      <w:r w:rsidRPr="00714884">
        <w:rPr>
          <w:bCs/>
          <w:lang w:val="hr-HR"/>
        </w:rPr>
        <w:t xml:space="preserve">zaključka nije dopuštena žalba (članak </w:t>
      </w:r>
      <w:r>
        <w:rPr>
          <w:bCs/>
          <w:lang w:val="hr-HR"/>
        </w:rPr>
        <w:t>19</w:t>
      </w:r>
      <w:r w:rsidRPr="00714884">
        <w:rPr>
          <w:bCs/>
          <w:lang w:val="hr-HR"/>
        </w:rPr>
        <w:t xml:space="preserve">. točka </w:t>
      </w:r>
      <w:r>
        <w:rPr>
          <w:bCs/>
          <w:lang w:val="hr-HR"/>
        </w:rPr>
        <w:t>7</w:t>
      </w:r>
      <w:r w:rsidRPr="00714884">
        <w:rPr>
          <w:bCs/>
          <w:lang w:val="hr-HR"/>
        </w:rPr>
        <w:t>. Stečajnog zakona).</w:t>
      </w:r>
    </w:p>
    <w:p w:rsidRDefault="005A4330" w:rsidP="005A4330" w:rsidR="005A4330">
      <w:pPr>
        <w:jc w:val="both"/>
        <w:rPr>
          <w:bCs/>
          <w:lang w:val="hr-HR"/>
        </w:rPr>
      </w:pPr>
    </w:p>
    <w:p w:rsidRDefault="00C65750" w:rsidP="005A4330" w:rsidR="00C65750">
      <w:pPr>
        <w:jc w:val="both"/>
        <w:rPr>
          <w:bCs/>
          <w:lang w:val="hr-HR"/>
        </w:rPr>
      </w:pPr>
    </w:p>
    <w:p w:rsidRDefault="007C3F14" w:rsidP="006F7248" w:rsidR="007C3F14">
      <w:pPr>
        <w:ind w:left="4956"/>
        <w:jc w:val="both"/>
      </w:pPr>
      <w:r>
        <w:t>Za točnost otpravka-ovlašteni službenik</w:t>
      </w:r>
    </w:p>
    <w:p w:rsidRDefault="007C3F14" w:rsidP="006F7248" w:rsidR="007C3F14" w:rsidRPr="007067DD">
      <w:pPr>
        <w:ind w:firstLine="708" w:left="4956"/>
        <w:jc w:val="both"/>
      </w:pPr>
      <w:r>
        <w:t>Monika Grbac</w:t>
      </w:r>
    </w:p>
    <w:p w:rsidRDefault="00696B29" w:rsidP="005A4330" w:rsidR="00696B29" w:rsidRPr="005A4330">
      <w:bookmarkStart w:name="_GoBack" w:id="0"/>
      <w:bookmarkEnd w:id="0"/>
    </w:p>
    <w:sectPr w:rsidSect="005A4330" w:rsidR="00696B29" w:rsidRPr="005A4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4330" w:rsidP="005A4330" w:rsidR="005A4330">
      <w:r>
        <w:separator/>
      </w:r>
    </w:p>
  </w:endnote>
  <w:endnote w:id="0" w:type="continuationSeparator">
    <w:p w:rsidRDefault="005A4330" w:rsidP="005A4330" w:rsidR="005A4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4330" w:rsidP="005A4330" w:rsidR="005A4330">
      <w:r>
        <w:separator/>
      </w:r>
    </w:p>
  </w:footnote>
  <w:footnote w:id="0" w:type="continuationSeparator">
    <w:p w:rsidRDefault="005A4330" w:rsidP="005A4330" w:rsidR="005A43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330" w:rsidP="005A4330" w:rsidR="005A4330">
    <w:pPr>
      <w:pStyle w:val="Zaglavlje"/>
      <w:tabs>
        <w:tab w:pos="7513" w:val="left"/>
      </w:tabs>
    </w:pPr>
    <w:r>
      <w:tab/>
    </w:r>
    <w:sdt>
      <w:sdtPr>
        <w:id w:val="183633866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C3F14" w:rsidRPr="007C3F14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5A4330">
      <w:t>20 St-</w:t>
    </w:r>
    <w:r w:rsidR="008E26F1">
      <w:t>799/18</w:t>
    </w:r>
  </w:p>
  <w:p w:rsidRDefault="005A4330" w:rsidR="005A433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3FE335C"/>
    <w:multiLevelType w:val="hybridMultilevel"/>
    <w:tmpl w:val="0A14E9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756AE0"/>
    <w:multiLevelType w:val="hybridMultilevel"/>
    <w:tmpl w:val="5E2088FE"/>
    <w:lvl w:tplc="A66A9D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330"/>
    <w:rsid w:val="00002B1D"/>
    <w:rsid w:val="003B2DBC"/>
    <w:rsid w:val="003F0042"/>
    <w:rsid w:val="00495E3A"/>
    <w:rsid w:val="005915AD"/>
    <w:rsid w:val="005A4330"/>
    <w:rsid w:val="00696B29"/>
    <w:rsid w:val="007C3F14"/>
    <w:rsid w:val="008E26F1"/>
    <w:rsid w:val="009E0127"/>
    <w:rsid w:val="00A73639"/>
    <w:rsid w:val="00C65750"/>
    <w:rsid w:val="00F26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330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A433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43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330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5A43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4330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5A43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A4330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A736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3F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C3F1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F1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F1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F1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330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A433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43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330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5A43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4330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5A43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A4330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A736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3F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3F1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F1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F1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F1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2019.</izvorni_sadrzaj>
    <derivirana_varijabla naziv="DomainObject.DatumDonosenjaOdluke_1">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St-799/2018-48</izvorni_sadrzaj>
    <derivirana_varijabla naziv="DomainObject.Oznaka_1">St-799/2018-48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St-799/2018</izvorni_sadrzaj>
    <derivirana_varijabla naziv="DomainObject.Predmet.OznakaBroj_1">St-799/2018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URANIUM SAVJETOVANJE d.o.o. u stečaju</izvorni_sadrzaj>
    <derivirana_varijabla naziv="DomainObject.Predmet.ProtustrankaFormated_1">  Stečajna masa iza URANIUM SAVJETOVANJE d.o.o. u stečaju</derivirana_varijabla>
  </DomainObject.Predmet.ProtustrankaFormated>
  <DomainObject.Predmet.ProtustrankaFormatedOIB>
    <izvorni_sadrzaj>  Stečajna masa iza URANIUM SAVJETOVANJE d.o.o. u stečaju, OIB 49147365728</izvorni_sadrzaj>
    <derivirana_varijabla naziv="DomainObject.Predmet.ProtustrankaFormatedOIB_1">  Stečajna masa iza URANIUM SAVJETOVANJE d.o.o. u stečaju, OIB 49147365728</derivirana_varijabla>
  </DomainObject.Predmet.ProtustrankaFormatedOIB>
  <DomainObject.Predmet.ProtustrankaFormatedWithAdress>
    <izvorni_sadrzaj> Stečajna masa iza URANIUM SAVJETOVANJE d.o.o. u stečaju, Pavla Hatza 10, 10000 Zagreb</izvorni_sadrzaj>
    <derivirana_varijabla naziv="DomainObject.Predmet.ProtustrankaFormatedWithAdress_1"> Stečajna masa iza URANIUM SAVJETOVANJE d.o.o. u stečaju, Pavla Hatza 10, 10000 Zagreb</derivirana_varijabla>
  </DomainObject.Predmet.ProtustrankaFormatedWithAdress>
  <DomainObject.Predmet.ProtustrankaFormatedWithAdressOIB>
    <izvorni_sadrzaj> Stečajna masa iza URANIUM SAVJETOVANJE d.o.o. u stečaju, OIB 49147365728, Pavla Hatza 10, 10000 Zagreb</izvorni_sadrzaj>
    <derivirana_varijabla naziv="DomainObject.Predmet.ProtustrankaFormatedWithAdressOIB_1"> Stečajna masa iza URANIUM SAVJETOVANJE d.o.o. u stečaju, OIB 49147365728, Pavla Hatza 10, 10000 Zagreb</derivirana_varijabla>
  </DomainObject.Predmet.ProtustrankaFormatedWithAdressOIB>
  <DomainObject.Predmet.ProtustrankaWithAdress>
    <izvorni_sadrzaj>Stečajna masa iza URANIUM SAVJETOVANJE d.o.o. u stečaju Pavla Hatza 10, 10000 Zagreb</izvorni_sadrzaj>
    <derivirana_varijabla naziv="DomainObject.Predmet.ProtustrankaWithAdress_1">Stečajna masa iza URANIUM SAVJETOVANJE d.o.o. u stečaju Pavla Hatza 10, 10000 Zagreb</derivirana_varijabla>
  </DomainObject.Predmet.ProtustrankaWithAdress>
  <DomainObject.Predmet.ProtustrankaWithAdressOIB>
    <izvorni_sadrzaj>Stečajna masa iza URANIUM SAVJETOVANJE d.o.o. u stečaju, OIB 49147365728, Pavla Hatza 10, 10000 Zagreb</izvorni_sadrzaj>
    <derivirana_varijabla naziv="DomainObject.Predmet.ProtustrankaWithAdressOIB_1">Stečajna masa iza URANIUM SAVJETOVANJE d.o.o. u stečaju, OIB 49147365728, Pavla Hatza 10, 10000 Zagreb</derivirana_varijabla>
  </DomainObject.Predmet.ProtustrankaWithAdressOIB>
  <DomainObject.Predmet.ProtustrankaNazivFormated>
    <izvorni_sadrzaj>Stečajna masa iza URANIUM SAVJETOVANJE d.o.o. u stečaju</izvorni_sadrzaj>
    <derivirana_varijabla naziv="DomainObject.Predmet.ProtustrankaNazivFormated_1">Stečajna masa iza URANIUM SAVJETOVANJE d.o.o. u stečaju</derivirana_varijabla>
  </DomainObject.Predmet.ProtustrankaNazivFormated>
  <DomainObject.Predmet.ProtustrankaNazivFormatedOIB>
    <izvorni_sadrzaj>Stečajna masa iza URANIUM SAVJETOVANJE d.o.o. u stečaju, OIB 49147365728</izvorni_sadrzaj>
    <derivirana_varijabla naziv="DomainObject.Predmet.ProtustrankaNazivFormatedOIB_1">Stečajna masa iza URANIUM SAVJETOVANJE d.o.o. u stečaju, OIB 49147365728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URANIUM SAVJETOVANJE d.o.o. u stečaju</item>
    </izvorni_sadrzaj>
    <derivirana_varijabla naziv="DomainObject.Predmet.ProtuStrankaListFormated_1">
      <item>Stečajna masa iza URANIUM SAVJETOVANJE d.o.o. u stečaju</item>
    </derivirana_varijabla>
  </DomainObject.Predmet.ProtuStrankaListFormated>
  <DomainObject.Predmet.ProtuStrankaListFormatedOIB>
    <izvorni_sadrzaj>
      <item>Stečajna masa iza URANIUM SAVJETOVANJE d.o.o. u stečaju, OIB 49147365728</item>
    </izvorni_sadrzaj>
    <derivirana_varijabla naziv="DomainObject.Predmet.ProtuStrankaListFormatedOIB_1">
      <item>Stečajna masa iza URANIUM SAVJETOVANJE d.o.o. u stečaju, OIB 49147365728</item>
    </derivirana_varijabla>
  </DomainObject.Predmet.ProtuStrankaListFormatedOIB>
  <DomainObject.Predmet.ProtuStrankaListFormatedWithAdress>
    <izvorni_sadrzaj>
      <item>Stečajna masa iza URANIUM SAVJETOVANJE d.o.o. u stečaju, Pavla Hatza 10, 10000 Zagreb</item>
    </izvorni_sadrzaj>
    <derivirana_varijabla naziv="DomainObject.Predmet.ProtuStrankaListFormatedWithAdress_1">
      <item>Stečajna masa iza URANIUM SAVJETOVANJE d.o.o. u stečaju, Pavla Hatza 10, 10000 Zagreb</item>
    </derivirana_varijabla>
  </DomainObject.Predmet.ProtuStrankaListFormatedWithAdress>
  <DomainObject.Predmet.ProtuStrankaListFormatedWithAdressOIB>
    <izvorni_sadrzaj>
      <item>Stečajna masa iza URANIUM SAVJETOVANJE d.o.o. u stečaju, OIB 49147365728, Pavla Hatza 10, 10000 Zagreb</item>
    </izvorni_sadrzaj>
    <derivirana_varijabla naziv="DomainObject.Predmet.ProtuStrankaListFormatedWithAdressOIB_1">
      <item>Stečajna masa iza URANIUM SAVJETOVANJE d.o.o. u stečaju, OIB 49147365728, Pavla Hatza 10, 10000 Zagreb</item>
    </derivirana_varijabla>
  </DomainObject.Predmet.ProtuStrankaListFormatedWithAdressOIB>
  <DomainObject.Predmet.ProtuStrankaListNazivFormated>
    <izvorni_sadrzaj>
      <item>Stečajna masa iza URANIUM SAVJETOVANJE d.o.o. u stečaju</item>
    </izvorni_sadrzaj>
    <derivirana_varijabla naziv="DomainObject.Predmet.ProtuStrankaListNazivFormated_1">
      <item>Stečajna masa iza URANIUM SAVJETOVANJE d.o.o. u stečaju</item>
    </derivirana_varijabla>
  </DomainObject.Predmet.ProtuStrankaListNazivFormated>
  <DomainObject.Predmet.ProtuStrankaListNazivFormatedOIB>
    <izvorni_sadrzaj>
      <item>Stečajna masa iza URANIUM SAVJETOVANJE d.o.o. u stečaju, OIB 49147365728</item>
    </izvorni_sadrzaj>
    <derivirana_varijabla naziv="DomainObject.Predmet.ProtuStrankaListNazivFormatedOIB_1">
      <item>Stečajna masa iza URANIUM SAVJETOVANJE d.o.o. u stečaju, OIB 49147365728</item>
    </derivirana_varijabla>
  </DomainObject.Predmet.ProtuStrankaListNazivFormatedOIB>
  <DomainObject.Predmet.OstaliListFormated>
    <izvorni_sadrzaj>
      <item>Jelenko Lehki</item>
      <item>OS NOVI ZAGREB, ZK ODJEL NOVI ZAGREB</item>
    </izvorni_sadrzaj>
    <derivirana_varijabla naziv="DomainObject.Predmet.OstaliListFormated_1">
      <item>Jelenko Lehki</item>
      <item>OS NOVI ZAGREB, ZK ODJEL NOVI ZAGREB</item>
    </derivirana_varijabla>
  </DomainObject.Predmet.OstaliListFormated>
  <DomainObject.Predmet.OstaliListFormatedOIB>
    <izvorni_sadrzaj>
      <item>Jelenko Lehki, OIB 96068307857</item>
      <item>OS NOVI ZAGREB, ZK ODJEL NOVI ZAGREB</item>
    </izvorni_sadrzaj>
    <derivirana_varijabla naziv="DomainObject.Predmet.OstaliListFormatedOIB_1">
      <item>Jelenko Lehki, OIB 96068307857</item>
      <item>OS NOVI ZAGREB, ZK ODJEL NOVI ZAGREB</item>
    </derivirana_varijabla>
  </DomainObject.Predmet.OstaliListFormatedOIB>
  <DomainObject.Predmet.OstaliListFormatedWithAdress>
    <izvorni_sadrzaj>
      <item>Jelenko Lehki, Pavla Hatza 10, 10000 Zagreb</item>
      <item>OS NOVI ZAGREB, ZK ODJEL NOVI ZAGREB, Turinina 3,, 10000 Zagreb</item>
    </izvorni_sadrzaj>
    <derivirana_varijabla naziv="DomainObject.Predmet.OstaliListFormatedWithAdress_1">
      <item>Jelenko Lehki, Pavla Hatza 10, 10000 Zagreb</item>
      <item>OS NOVI ZAGREB, ZK ODJEL NOVI ZAGREB, Turinina 3,, 10000 Zagreb</item>
    </derivirana_varijabla>
  </DomainObject.Predmet.OstaliListFormatedWithAdress>
  <DomainObject.Predmet.OstaliListFormatedWithAdressOIB>
    <izvorni_sadrzaj>
      <item>Jelenko Lehki, OIB 96068307857, Pavla Hatza 10, 10000 Zagreb</item>
      <item>OS NOVI ZAGREB, ZK ODJEL NOVI ZAGREB, Turinina 3,, 10000 Zagreb</item>
    </izvorni_sadrzaj>
    <derivirana_varijabla naziv="DomainObject.Predmet.OstaliListFormatedWithAdressOIB_1">
      <item>Jelenko Lehki, OIB 96068307857, Pavla Hatza 10, 10000 Zagreb</item>
      <item>OS NOVI ZAGREB, ZK ODJEL NOVI ZAGREB, Turinina 3,, 10000 Zagreb</item>
    </derivirana_varijabla>
  </DomainObject.Predmet.OstaliListFormatedWithAdressOIB>
  <DomainObject.Predmet.OstaliListNazivFormated>
    <izvorni_sadrzaj>
      <item>Jelenko Lehki</item>
      <item>OS NOVI ZAGREB, ZK ODJEL NOVI ZAGREB</item>
    </izvorni_sadrzaj>
    <derivirana_varijabla naziv="DomainObject.Predmet.OstaliListNazivFormated_1">
      <item>Jelenko Lehki</item>
      <item>OS NOVI ZAGREB, ZK ODJEL NOVI ZAGREB</item>
    </derivirana_varijabla>
  </DomainObject.Predmet.OstaliListNazivFormated>
  <DomainObject.Predmet.OstaliListNazivFormatedOIB>
    <izvorni_sadrzaj>
      <item>Jelenko Lehki, OIB 96068307857</item>
      <item>OS NOVI ZAGREB, ZK ODJEL NOVI ZAGREB</item>
    </izvorni_sadrzaj>
    <derivirana_varijabla naziv="DomainObject.Predmet.OstaliListNazivFormatedOIB_1">
      <item>Jelenko Lehki, OIB 96068307857</item>
      <item>OS NOVI ZAGREB, ZK ODJEL NOVI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>St-799/2018-48</izvorni_sadrzaj>
    <derivirana_varijabla naziv="DomainObject.PoslovniBrojDokumenta_1">St-799/2018-48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URANIUM SAVJETOVANJE d.o.o. u stečaju</izvorni_sadrzaj>
    <derivirana_varijabla naziv="DomainObject.Predmet.ProtustrankaIDrugi_1">Stečajna masa iza URANIUM SAVJETOVANJE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URANIUM SAVJETOVANJE d.o.o. u stečaju, OIB 49147365728, Pavla Hatza 10, 10000 Zagreb</izvorni_sadrzaj>
    <derivirana_varijabla naziv="DomainObject.Predmet.ProtustrankaIDrugiAdressOIB_1">Stečajna masa iza URANIUM SAVJETOVANJE d.o.o. u stečaju, OIB 49147365728,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URANIUM SAVJETOVANJE d.o.o. u stečaju</item>
      <item>FINA Regionalni centar Zagreb</item>
      <item>Jelenko Lehki</item>
      <item>OS NOVI ZAGREB, ZK ODJEL NOVI ZAGREB</item>
    </izvorni_sadrzaj>
    <derivirana_varijabla naziv="DomainObject.Predmet.SudioniciListNaziv_1">
      <item>Stečajna masa iza URANIUM SAVJETOVANJE d.o.o. u stečaju</item>
      <item>FINA Regionalni centar Zagreb</item>
      <item>Jelenko Lehki</item>
      <item>OS NOVI ZAGREB, ZK ODJEL NOVI ZAGREB</item>
    </derivirana_varijabla>
  </DomainObject.Predmet.SudioniciListNaziv>
  <DomainObject.Predmet.SudioniciListAdressOIB>
    <izvorni_sadrzaj>
      <item>Stečajna masa iza URANIUM SAVJETOVANJE d.o.o. u stečaju, OIB 49147365728, Pavla Hatza 10,10000 Zagreb</item>
      <item>FINA Regionalni centar Zagreb, OIB 85821130368, Trg svibanjskih žrtava 1995. 1,10000 Zagreb</item>
      <item>Jelenko Lehki, OIB 96068307857, Pavla Hatza 10,10000 Zagreb</item>
      <item>OS NOVI ZAGREB, ZK ODJEL NOVI ZAGREB, Turinina 3,,10000 Zagreb</item>
    </izvorni_sadrzaj>
    <derivirana_varijabla naziv="DomainObject.Predmet.SudioniciListAdressOIB_1">
      <item>Stečajna masa iza URANIUM SAVJETOVANJE d.o.o. u stečaju, OIB 49147365728, Pavla Hatza 10,10000 Zagreb</item>
      <item>FINA Regionalni centar Zagreb, OIB 85821130368, Trg svibanjskih žrtava 1995. 1,10000 Zagreb</item>
      <item>Jelenko Lehki, OIB 96068307857, Pavla Hatza 10,10000 Zagreb</item>
      <item>OS NOVI ZAGREB, ZK ODJEL NOVI ZAGREB, Turinina 3,,10000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49147365728</item>
      <item>, OIB 85821130368</item>
      <item>, OIB 96068307857</item>
      <item>, OIB null</item>
    </izvorni_sadrzaj>
    <derivirana_varijabla naziv="DomainObject.Predmet.SudioniciListNazivOIB_1">
      <item>, OIB 49147365728</item>
      <item>, OIB 85821130368</item>
      <item>, OIB 96068307857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2018.</izvorni_sadrzaj>
    <derivirana_varijabla naziv="DomainObject.Predmet.DatumZadnjeOdrzaneSudskeRadnje_1">12. srpnja 2018.</derivirana_varijabla>
  </DomainObject.Predmet.DatumZadnjeOdrzaneSudskeRadnje>
  <DomainObject.PredzadnjaOdlukaIzPredmeta.DatumDonosenjaOdluke>
    <izvorni_sadrzaj>9. srpnja 2019.</izvorni_sadrzaj>
    <derivirana_varijabla naziv="DomainObject.PredzadnjaOdlukaIzPredmeta.DatumDonosenjaOdluke_1">9. srpnja 2019.</derivirana_varijabla>
  </DomainObject.PredzadnjaOdlukaIzPredmeta.DatumDonosenjaOdluke>
  <DomainObject.PredzadnjaOdlukaIzPredmeta.Oznaka>
    <izvorni_sadrzaj>St-799/2018-47</izvorni_sadrzaj>
    <derivirana_varijabla naziv="DomainObject.PredzadnjaOdlukaIzPredmeta.Oznaka_1">St-799/2018-47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2962</properties:Characters>
  <properties:Lines>89</properties:Lines>
  <properties:Paragraphs>56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2019-02-15T14:07:00Z</dcterms:created>
  <dc:creator>Monika Grbac</dc:creator>
  <cp:lastModifiedBy>Monika Grbac</cp:lastModifiedBy>
  <dcterms:modified xmlns:xsi="http://www.w3.org/2001/XMLSchema-instance" xsi:type="dcterms:W3CDTF">2019-07-09T12:48:00Z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St-799/2018-48 / Odluka - Zaključak (ZAKLJUČAK- POČETNA-.docx)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