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f9f43" w14:paraId="17f9f43" w:rsidRDefault="004A333A" w:rsidP="00910611" w:rsidR="004A333A">
      <w:pPr>
        <w:ind w:firstLine="708"/>
        <w15:collapsed w:val="false"/>
      </w:pPr>
      <w:bookmarkStart w:name="_GoBack" w:id="0"/>
      <w:bookmarkEnd w:id="0"/>
      <w:r>
        <w:t xml:space="preserve">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A333A" w:rsidP="00910611" w:rsidR="004A333A">
      <w:r>
        <w:rPr>
          <w:rFonts w:eastAsia="MS Mincho"/>
        </w:rPr>
        <w:t xml:space="preserve">  REPUBLIKA HRVATSKA</w:t>
      </w:r>
    </w:p>
    <w:p w:rsidRDefault="004A333A" w:rsidP="00910611" w:rsidR="004A333A">
      <w:r>
        <w:rPr>
          <w:rFonts w:eastAsia="MS Mincho"/>
        </w:rPr>
        <w:t>TRGOVAČKI SUD U RIJECI</w:t>
      </w:r>
    </w:p>
    <w:p w:rsidRDefault="004A333A" w:rsidR="004A333A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4A333A" w:rsidP="00910611" w:rsidR="004A333A" w:rsidRPr="00910611"/>
    <w:p w:rsidRDefault="005B37B0" w:rsidP="005B37B0" w:rsidR="005B37B0" w:rsidRPr="00192B34">
      <w:pPr>
        <w:jc w:val="both"/>
      </w:pPr>
    </w:p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F86780" w:rsidP="005B37B0" w:rsidR="00F86780" w:rsidRPr="006515DF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 xml:space="preserve">Trgovački sud u Rijeci, </w:t>
      </w:r>
      <w:r w:rsidR="00B416A5">
        <w:t>u skraćenom stečajnom postupku pod posl. brojem 15 St-</w:t>
      </w:r>
      <w:r w:rsidR="004A333A">
        <w:t>393</w:t>
      </w:r>
      <w:r w:rsidR="004C5A5C">
        <w:t>/16</w:t>
      </w:r>
      <w:r w:rsidR="00B416A5">
        <w:t xml:space="preserve">, temeljem odredbe čl.430. Stečajnog zakona (NN 71/15), dana </w:t>
      </w:r>
      <w:r w:rsidR="00C87157">
        <w:t>29</w:t>
      </w:r>
      <w:r w:rsidR="007D50B2">
        <w:t>. travnja</w:t>
      </w:r>
      <w:r w:rsidR="00B416A5">
        <w:t xml:space="preserve"> 201</w:t>
      </w:r>
      <w:r w:rsidR="008E046A">
        <w:t>6</w:t>
      </w:r>
      <w:r w:rsidR="00B416A5">
        <w:t xml:space="preserve">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 w:rsidRPr="006515DF">
      <w:pPr>
        <w:jc w:val="both"/>
      </w:pPr>
    </w:p>
    <w:p w:rsidRDefault="00B416A5" w:rsidP="000B298F" w:rsidR="00B416A5" w:rsidRPr="000B298F">
      <w:pPr>
        <w:numPr>
          <w:ilvl w:val="0"/>
          <w:numId w:val="11"/>
        </w:numPr>
        <w:jc w:val="both"/>
        <w:rPr>
          <w:b/>
          <w:bCs/>
        </w:rPr>
      </w:pPr>
      <w:r w:rsidRPr="000B298F">
        <w:rPr>
          <w:bCs/>
        </w:rPr>
        <w:t>Za dužnik</w:t>
      </w:r>
      <w:r w:rsidR="006A302D" w:rsidRPr="000B298F">
        <w:rPr>
          <w:bCs/>
        </w:rPr>
        <w:t xml:space="preserve">a </w:t>
      </w:r>
      <w:r w:rsidR="004A333A">
        <w:rPr>
          <w:b/>
          <w:bCs/>
        </w:rPr>
        <w:t xml:space="preserve">NOVA REVIJA nakladničko </w:t>
      </w:r>
      <w:r w:rsidR="004A333A" w:rsidRPr="004A333A">
        <w:rPr>
          <w:b/>
          <w:bCs/>
        </w:rPr>
        <w:t>društv</w:t>
      </w:r>
      <w:r w:rsidR="004A333A">
        <w:rPr>
          <w:b/>
          <w:bCs/>
        </w:rPr>
        <w:t xml:space="preserve">o s ograničenom odgovornošću, Rijeka, Zvonimirova 20/a, OIB 63652671385. </w:t>
      </w:r>
    </w:p>
    <w:p w:rsidRDefault="000B298F" w:rsidP="000B298F" w:rsidR="000B298F" w:rsidRPr="000B298F">
      <w:pPr>
        <w:ind w:left="1080"/>
        <w:jc w:val="both"/>
        <w:rPr>
          <w:b/>
        </w:rPr>
      </w:pPr>
    </w:p>
    <w:p w:rsidRDefault="00B416A5" w:rsidP="00532349" w:rsidR="00B416A5" w:rsidRPr="00B416A5">
      <w:pPr>
        <w:numPr>
          <w:ilvl w:val="0"/>
          <w:numId w:val="11"/>
        </w:numPr>
        <w:jc w:val="both"/>
        <w:rPr>
          <w:b/>
        </w:rPr>
      </w:pPr>
      <w:r>
        <w:t xml:space="preserve">Ukupan iznos duga evidentiran na temelju neizvršenih osnova za plaćanje na dan </w:t>
      </w:r>
      <w:r w:rsidR="004A333A">
        <w:t>27. siječnja</w:t>
      </w:r>
      <w:r w:rsidR="006A302D">
        <w:t xml:space="preserve"> 201</w:t>
      </w:r>
      <w:r w:rsidR="004A333A">
        <w:t>6</w:t>
      </w:r>
      <w:r w:rsidR="006A302D">
        <w:t>.</w:t>
      </w:r>
      <w:r>
        <w:t xml:space="preserve"> godine iznosi </w:t>
      </w:r>
      <w:r w:rsidR="004A333A" w:rsidRPr="004A333A">
        <w:rPr>
          <w:b/>
        </w:rPr>
        <w:t xml:space="preserve">6.524,00 </w:t>
      </w:r>
      <w:r w:rsidR="00137F33" w:rsidRPr="004A333A">
        <w:rPr>
          <w:b/>
        </w:rPr>
        <w:t>kn</w:t>
      </w:r>
      <w:r>
        <w:rPr>
          <w:b/>
        </w:rPr>
        <w:t>;</w:t>
      </w:r>
      <w:r w:rsidRPr="00B416A5">
        <w:rPr>
          <w:b/>
        </w:rPr>
        <w:t xml:space="preserve"> </w:t>
      </w:r>
    </w:p>
    <w:p w:rsidRDefault="00B416A5" w:rsidP="00B416A5" w:rsidR="00B416A5">
      <w:pPr>
        <w:pStyle w:val="Odlomakpopisa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U tom slučaju sud će po službenoj dužnosti donijeti rješenje o otvaranju i zaključenju skraćenog stečajnog postupka.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C87157">
        <w:t>29</w:t>
      </w:r>
      <w:r w:rsidR="007D50B2">
        <w:t>. travnja</w:t>
      </w:r>
      <w:r w:rsidR="00B416A5">
        <w:t xml:space="preserve"> </w:t>
      </w:r>
      <w:r w:rsidR="002909F5" w:rsidRPr="006515DF">
        <w:t>201</w:t>
      </w:r>
      <w:r w:rsidR="008E046A">
        <w:t>6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5B37B0" w:rsidR="00DB6E1D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</w:p>
    <w:p w:rsidRDefault="00DB6E1D" w:rsidP="003B5F59" w:rsidR="005B37B0" w:rsidRPr="006515DF">
      <w:pPr>
        <w:ind w:firstLine="708" w:left="2832"/>
        <w:jc w:val="right"/>
      </w:pPr>
      <w:r w:rsidRPr="006515DF">
        <w:t xml:space="preserve">             </w:t>
      </w:r>
      <w:r w:rsidR="005B37B0" w:rsidRPr="006515DF">
        <w:t xml:space="preserve">     </w:t>
      </w:r>
      <w:r w:rsidR="005B37B0" w:rsidRPr="006515DF">
        <w:tab/>
      </w:r>
      <w:r w:rsidR="005B37B0"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="005B37B0" w:rsidRPr="006515DF">
        <w:t>Sudac</w:t>
      </w:r>
    </w:p>
    <w:p w:rsidRDefault="0059728D" w:rsidP="003B5F59" w:rsidR="00487F3D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</w:p>
    <w:p w:rsidRDefault="00623619" w:rsidP="003B5F59" w:rsidR="00B75AB7">
      <w:pPr>
        <w:ind w:left="2832"/>
        <w:jc w:val="right"/>
      </w:pPr>
      <w:r w:rsidRPr="006515DF">
        <w:lastRenderedPageBreak/>
        <w:t xml:space="preserve"> </w:t>
      </w:r>
    </w:p>
    <w:p w:rsidRDefault="0010654F" w:rsidP="003B5F59" w:rsidR="0010654F" w:rsidRPr="006515DF">
      <w:pPr>
        <w:ind w:left="2832"/>
        <w:jc w:val="right"/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C87157">
        <w:rPr>
          <w:sz w:val="20"/>
          <w:szCs w:val="20"/>
        </w:rPr>
        <w:t>29</w:t>
      </w:r>
      <w:r w:rsidR="007D50B2">
        <w:rPr>
          <w:sz w:val="20"/>
          <w:szCs w:val="20"/>
        </w:rPr>
        <w:t>.4</w:t>
      </w:r>
      <w:r w:rsidR="008E046A">
        <w:rPr>
          <w:sz w:val="20"/>
          <w:szCs w:val="20"/>
        </w:rPr>
        <w:t>.2016</w:t>
      </w:r>
      <w:r w:rsidR="002432D7" w:rsidRPr="00010B99">
        <w:rPr>
          <w:sz w:val="20"/>
          <w:szCs w:val="20"/>
        </w:rPr>
        <w:t>.g.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Daniela Korlević</w:t>
      </w:r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A333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913345" w:rsidR="006C1643" w:rsidRPr="00192B34">
    <w:pPr>
      <w:pStyle w:val="Zaglavlje"/>
    </w:pPr>
  </w:p>
  <w:p w:rsidRDefault="006C1643" w:rsidP="00DB6E1D" w:rsidR="006C1643" w:rsidRPr="003C5000">
    <w:pPr>
      <w:pStyle w:val="Zaglavlje"/>
      <w:rPr>
        <w:rFonts w:cs="Arial" w:hAnsi="Arial" w:ascii="Arial"/>
      </w:rPr>
    </w:pPr>
  </w:p>
  <w:p w:rsidRDefault="006C1643" w:rsidP="00B55334" w:rsidR="006C1643" w:rsidRPr="003C5000">
    <w:pPr>
      <w:pStyle w:val="Zaglavlje"/>
      <w:rPr>
        <w:rFonts w:cs="Arial" w:hAnsi="Arial" w:ascii="Arial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6C1643">
    <w:pPr>
      <w:pStyle w:val="Zaglavlje"/>
      <w:jc w:val="right"/>
    </w:pPr>
    <w:r w:rsidRPr="00596CA1">
      <w:tab/>
      <w:t xml:space="preserve">                                                                                               Posl. br. 15 St-</w:t>
    </w:r>
    <w:r w:rsidR="004A333A">
      <w:t>393</w:t>
    </w:r>
    <w:r w:rsidR="004C5A5C">
      <w:t>/2016-</w:t>
    </w:r>
    <w:r w:rsidR="00225994">
      <w:t>5</w:t>
    </w:r>
  </w:p>
  <w:p w:rsidRDefault="00BC3630" w:rsidP="00596CA1" w:rsidR="00BC3630" w:rsidRPr="00596CA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440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06EA8"/>
    <w:rsid w:val="00010B99"/>
    <w:rsid w:val="00017A9C"/>
    <w:rsid w:val="0002009F"/>
    <w:rsid w:val="00022EBA"/>
    <w:rsid w:val="00041652"/>
    <w:rsid w:val="00042E1B"/>
    <w:rsid w:val="00044D56"/>
    <w:rsid w:val="00047FDA"/>
    <w:rsid w:val="00056DD9"/>
    <w:rsid w:val="00066741"/>
    <w:rsid w:val="00070EDE"/>
    <w:rsid w:val="00071DB6"/>
    <w:rsid w:val="00073DB5"/>
    <w:rsid w:val="0008069D"/>
    <w:rsid w:val="000816FE"/>
    <w:rsid w:val="00081A13"/>
    <w:rsid w:val="00082E8E"/>
    <w:rsid w:val="00083767"/>
    <w:rsid w:val="00087A44"/>
    <w:rsid w:val="00094924"/>
    <w:rsid w:val="000973D5"/>
    <w:rsid w:val="000A2B63"/>
    <w:rsid w:val="000A3E0E"/>
    <w:rsid w:val="000A66F5"/>
    <w:rsid w:val="000B28D4"/>
    <w:rsid w:val="000B298F"/>
    <w:rsid w:val="000C2EB0"/>
    <w:rsid w:val="000C3C3A"/>
    <w:rsid w:val="000C4016"/>
    <w:rsid w:val="000C59C4"/>
    <w:rsid w:val="000D156D"/>
    <w:rsid w:val="000D3980"/>
    <w:rsid w:val="000E2F46"/>
    <w:rsid w:val="000E32F9"/>
    <w:rsid w:val="000E44B2"/>
    <w:rsid w:val="000E7469"/>
    <w:rsid w:val="000F016F"/>
    <w:rsid w:val="000F358A"/>
    <w:rsid w:val="000F53DB"/>
    <w:rsid w:val="000F5814"/>
    <w:rsid w:val="00101EBF"/>
    <w:rsid w:val="0010654F"/>
    <w:rsid w:val="00111670"/>
    <w:rsid w:val="00113C6D"/>
    <w:rsid w:val="001221ED"/>
    <w:rsid w:val="00123B98"/>
    <w:rsid w:val="00125CD7"/>
    <w:rsid w:val="00126115"/>
    <w:rsid w:val="00130319"/>
    <w:rsid w:val="00137F33"/>
    <w:rsid w:val="00141383"/>
    <w:rsid w:val="0014199C"/>
    <w:rsid w:val="00142C0F"/>
    <w:rsid w:val="00143B41"/>
    <w:rsid w:val="001463CE"/>
    <w:rsid w:val="00153F94"/>
    <w:rsid w:val="00155D32"/>
    <w:rsid w:val="0016205A"/>
    <w:rsid w:val="0017080D"/>
    <w:rsid w:val="00171CEC"/>
    <w:rsid w:val="00174BCC"/>
    <w:rsid w:val="00176959"/>
    <w:rsid w:val="0017716A"/>
    <w:rsid w:val="00177624"/>
    <w:rsid w:val="00183E1B"/>
    <w:rsid w:val="001924A3"/>
    <w:rsid w:val="00192B34"/>
    <w:rsid w:val="00192C04"/>
    <w:rsid w:val="001A08C1"/>
    <w:rsid w:val="001A277D"/>
    <w:rsid w:val="001A7CA5"/>
    <w:rsid w:val="001B28BF"/>
    <w:rsid w:val="001B7F61"/>
    <w:rsid w:val="001C171A"/>
    <w:rsid w:val="001C1C87"/>
    <w:rsid w:val="001C35B0"/>
    <w:rsid w:val="001C36A9"/>
    <w:rsid w:val="001C3E88"/>
    <w:rsid w:val="001C462A"/>
    <w:rsid w:val="001C7CCB"/>
    <w:rsid w:val="001D1BA8"/>
    <w:rsid w:val="001D2AAF"/>
    <w:rsid w:val="001D42F4"/>
    <w:rsid w:val="001D774D"/>
    <w:rsid w:val="001E1C17"/>
    <w:rsid w:val="001E3EE3"/>
    <w:rsid w:val="001E4C21"/>
    <w:rsid w:val="001F05AB"/>
    <w:rsid w:val="001F08AB"/>
    <w:rsid w:val="001F0A4D"/>
    <w:rsid w:val="001F16F6"/>
    <w:rsid w:val="001F2FBB"/>
    <w:rsid w:val="001F39FE"/>
    <w:rsid w:val="001F5DD9"/>
    <w:rsid w:val="00200E93"/>
    <w:rsid w:val="00201815"/>
    <w:rsid w:val="002038DA"/>
    <w:rsid w:val="00204EF4"/>
    <w:rsid w:val="0020591A"/>
    <w:rsid w:val="00206CFF"/>
    <w:rsid w:val="00214F56"/>
    <w:rsid w:val="0021604C"/>
    <w:rsid w:val="00221DC3"/>
    <w:rsid w:val="002239D1"/>
    <w:rsid w:val="00225994"/>
    <w:rsid w:val="00227952"/>
    <w:rsid w:val="0023167A"/>
    <w:rsid w:val="00233207"/>
    <w:rsid w:val="002347BC"/>
    <w:rsid w:val="00236E02"/>
    <w:rsid w:val="00240A4A"/>
    <w:rsid w:val="002432D7"/>
    <w:rsid w:val="00260313"/>
    <w:rsid w:val="002646E7"/>
    <w:rsid w:val="00265D10"/>
    <w:rsid w:val="002717C3"/>
    <w:rsid w:val="002721A3"/>
    <w:rsid w:val="00273EC3"/>
    <w:rsid w:val="00280ABB"/>
    <w:rsid w:val="00282C64"/>
    <w:rsid w:val="002847B3"/>
    <w:rsid w:val="00287DF1"/>
    <w:rsid w:val="002909F5"/>
    <w:rsid w:val="00291909"/>
    <w:rsid w:val="002936F9"/>
    <w:rsid w:val="0029506D"/>
    <w:rsid w:val="00295325"/>
    <w:rsid w:val="002A4F6E"/>
    <w:rsid w:val="002B5594"/>
    <w:rsid w:val="002B722E"/>
    <w:rsid w:val="002C0246"/>
    <w:rsid w:val="002C0324"/>
    <w:rsid w:val="002C0F0F"/>
    <w:rsid w:val="002C27DA"/>
    <w:rsid w:val="002C4A8D"/>
    <w:rsid w:val="002C5527"/>
    <w:rsid w:val="002C6790"/>
    <w:rsid w:val="002C7051"/>
    <w:rsid w:val="002D019F"/>
    <w:rsid w:val="002D2734"/>
    <w:rsid w:val="002D619E"/>
    <w:rsid w:val="002E1C10"/>
    <w:rsid w:val="002F1490"/>
    <w:rsid w:val="002F1EB6"/>
    <w:rsid w:val="0030344A"/>
    <w:rsid w:val="003066D4"/>
    <w:rsid w:val="003101CC"/>
    <w:rsid w:val="00311D8A"/>
    <w:rsid w:val="003122D5"/>
    <w:rsid w:val="00313562"/>
    <w:rsid w:val="003146A2"/>
    <w:rsid w:val="00314E82"/>
    <w:rsid w:val="003209F8"/>
    <w:rsid w:val="00320F84"/>
    <w:rsid w:val="003370AD"/>
    <w:rsid w:val="00337EA7"/>
    <w:rsid w:val="00343353"/>
    <w:rsid w:val="00343794"/>
    <w:rsid w:val="003442EE"/>
    <w:rsid w:val="00345EBD"/>
    <w:rsid w:val="003535EE"/>
    <w:rsid w:val="00354350"/>
    <w:rsid w:val="003565E0"/>
    <w:rsid w:val="0035785F"/>
    <w:rsid w:val="0036379E"/>
    <w:rsid w:val="00364245"/>
    <w:rsid w:val="003657A2"/>
    <w:rsid w:val="003676E4"/>
    <w:rsid w:val="003705B0"/>
    <w:rsid w:val="00374332"/>
    <w:rsid w:val="003804C9"/>
    <w:rsid w:val="0038778A"/>
    <w:rsid w:val="00390B57"/>
    <w:rsid w:val="003A712D"/>
    <w:rsid w:val="003B2995"/>
    <w:rsid w:val="003B3276"/>
    <w:rsid w:val="003B5F59"/>
    <w:rsid w:val="003C0C44"/>
    <w:rsid w:val="003C3531"/>
    <w:rsid w:val="003C6155"/>
    <w:rsid w:val="003D255B"/>
    <w:rsid w:val="003F0965"/>
    <w:rsid w:val="003F6ACD"/>
    <w:rsid w:val="004047B3"/>
    <w:rsid w:val="004107F2"/>
    <w:rsid w:val="00427F95"/>
    <w:rsid w:val="00430EE8"/>
    <w:rsid w:val="00437108"/>
    <w:rsid w:val="00437A6E"/>
    <w:rsid w:val="004409C4"/>
    <w:rsid w:val="00442998"/>
    <w:rsid w:val="004479E7"/>
    <w:rsid w:val="00451390"/>
    <w:rsid w:val="00452BD7"/>
    <w:rsid w:val="00457A1E"/>
    <w:rsid w:val="00461255"/>
    <w:rsid w:val="00462984"/>
    <w:rsid w:val="00465AA9"/>
    <w:rsid w:val="004715DD"/>
    <w:rsid w:val="00471D2E"/>
    <w:rsid w:val="004740FD"/>
    <w:rsid w:val="00475E29"/>
    <w:rsid w:val="00480E24"/>
    <w:rsid w:val="00487F3D"/>
    <w:rsid w:val="00490FF3"/>
    <w:rsid w:val="004936A3"/>
    <w:rsid w:val="004950EC"/>
    <w:rsid w:val="004A135A"/>
    <w:rsid w:val="004A333A"/>
    <w:rsid w:val="004A5775"/>
    <w:rsid w:val="004B732F"/>
    <w:rsid w:val="004C0F23"/>
    <w:rsid w:val="004C47E1"/>
    <w:rsid w:val="004C5A5C"/>
    <w:rsid w:val="004C6A86"/>
    <w:rsid w:val="004D2150"/>
    <w:rsid w:val="004D3706"/>
    <w:rsid w:val="004D46AB"/>
    <w:rsid w:val="004E3F18"/>
    <w:rsid w:val="004E66B3"/>
    <w:rsid w:val="004F189D"/>
    <w:rsid w:val="004F2CFA"/>
    <w:rsid w:val="004F4CA9"/>
    <w:rsid w:val="004F540E"/>
    <w:rsid w:val="004F678A"/>
    <w:rsid w:val="00502687"/>
    <w:rsid w:val="00502B1A"/>
    <w:rsid w:val="005046D4"/>
    <w:rsid w:val="00506452"/>
    <w:rsid w:val="00511D92"/>
    <w:rsid w:val="00515498"/>
    <w:rsid w:val="00524180"/>
    <w:rsid w:val="00525788"/>
    <w:rsid w:val="00526321"/>
    <w:rsid w:val="00532349"/>
    <w:rsid w:val="00535BE5"/>
    <w:rsid w:val="0053677E"/>
    <w:rsid w:val="00541F08"/>
    <w:rsid w:val="005531F5"/>
    <w:rsid w:val="00564EB6"/>
    <w:rsid w:val="00573F2B"/>
    <w:rsid w:val="005802D3"/>
    <w:rsid w:val="005846FF"/>
    <w:rsid w:val="005857B8"/>
    <w:rsid w:val="005959C0"/>
    <w:rsid w:val="00596CA1"/>
    <w:rsid w:val="0059728D"/>
    <w:rsid w:val="005976C1"/>
    <w:rsid w:val="005A0C3A"/>
    <w:rsid w:val="005A4C74"/>
    <w:rsid w:val="005A4C83"/>
    <w:rsid w:val="005A69CA"/>
    <w:rsid w:val="005A6EB2"/>
    <w:rsid w:val="005B042B"/>
    <w:rsid w:val="005B3205"/>
    <w:rsid w:val="005B37B0"/>
    <w:rsid w:val="005B4824"/>
    <w:rsid w:val="005C586E"/>
    <w:rsid w:val="005D1654"/>
    <w:rsid w:val="005D4741"/>
    <w:rsid w:val="005D499C"/>
    <w:rsid w:val="005D6FCD"/>
    <w:rsid w:val="005D7970"/>
    <w:rsid w:val="005E350D"/>
    <w:rsid w:val="005F0A59"/>
    <w:rsid w:val="005F464C"/>
    <w:rsid w:val="00610D3C"/>
    <w:rsid w:val="00611634"/>
    <w:rsid w:val="00611CEC"/>
    <w:rsid w:val="006124FC"/>
    <w:rsid w:val="00613482"/>
    <w:rsid w:val="00614A72"/>
    <w:rsid w:val="00616C7C"/>
    <w:rsid w:val="00622BD7"/>
    <w:rsid w:val="006234C0"/>
    <w:rsid w:val="00623619"/>
    <w:rsid w:val="006257A2"/>
    <w:rsid w:val="00646987"/>
    <w:rsid w:val="00647204"/>
    <w:rsid w:val="006515DF"/>
    <w:rsid w:val="00664684"/>
    <w:rsid w:val="006677B8"/>
    <w:rsid w:val="006740F9"/>
    <w:rsid w:val="006752AD"/>
    <w:rsid w:val="00694B02"/>
    <w:rsid w:val="00695AE9"/>
    <w:rsid w:val="006A1C63"/>
    <w:rsid w:val="006A302D"/>
    <w:rsid w:val="006A37E1"/>
    <w:rsid w:val="006B4842"/>
    <w:rsid w:val="006C0F44"/>
    <w:rsid w:val="006C1643"/>
    <w:rsid w:val="006C1EF8"/>
    <w:rsid w:val="006C30F0"/>
    <w:rsid w:val="006C6264"/>
    <w:rsid w:val="006C6849"/>
    <w:rsid w:val="006C7289"/>
    <w:rsid w:val="006C7BE7"/>
    <w:rsid w:val="006D0FF1"/>
    <w:rsid w:val="006D23EF"/>
    <w:rsid w:val="006D27C5"/>
    <w:rsid w:val="006E046C"/>
    <w:rsid w:val="006E33B5"/>
    <w:rsid w:val="006E47D6"/>
    <w:rsid w:val="006E5065"/>
    <w:rsid w:val="006F03B5"/>
    <w:rsid w:val="006F08C2"/>
    <w:rsid w:val="006F1B2C"/>
    <w:rsid w:val="006F36A9"/>
    <w:rsid w:val="006F7AC0"/>
    <w:rsid w:val="00700305"/>
    <w:rsid w:val="00705DC1"/>
    <w:rsid w:val="00705FA5"/>
    <w:rsid w:val="00705FB9"/>
    <w:rsid w:val="007076F8"/>
    <w:rsid w:val="0070781D"/>
    <w:rsid w:val="00707DAF"/>
    <w:rsid w:val="00730DC7"/>
    <w:rsid w:val="00740535"/>
    <w:rsid w:val="007450F9"/>
    <w:rsid w:val="00745DAB"/>
    <w:rsid w:val="00747147"/>
    <w:rsid w:val="0075094D"/>
    <w:rsid w:val="00751890"/>
    <w:rsid w:val="00753A4D"/>
    <w:rsid w:val="00753AC6"/>
    <w:rsid w:val="00754530"/>
    <w:rsid w:val="007552E8"/>
    <w:rsid w:val="00760EB7"/>
    <w:rsid w:val="00760FF1"/>
    <w:rsid w:val="00763E07"/>
    <w:rsid w:val="00767887"/>
    <w:rsid w:val="00774BD4"/>
    <w:rsid w:val="00783210"/>
    <w:rsid w:val="00783420"/>
    <w:rsid w:val="00784053"/>
    <w:rsid w:val="00784E65"/>
    <w:rsid w:val="007854F9"/>
    <w:rsid w:val="007A2DF3"/>
    <w:rsid w:val="007A43EA"/>
    <w:rsid w:val="007A6990"/>
    <w:rsid w:val="007A7BDE"/>
    <w:rsid w:val="007B5BB1"/>
    <w:rsid w:val="007B6289"/>
    <w:rsid w:val="007D008E"/>
    <w:rsid w:val="007D50B2"/>
    <w:rsid w:val="007D6926"/>
    <w:rsid w:val="007F0D63"/>
    <w:rsid w:val="007F453A"/>
    <w:rsid w:val="00800379"/>
    <w:rsid w:val="0080451C"/>
    <w:rsid w:val="00815B74"/>
    <w:rsid w:val="0081798F"/>
    <w:rsid w:val="00830BFC"/>
    <w:rsid w:val="008326F0"/>
    <w:rsid w:val="0083740B"/>
    <w:rsid w:val="0084056E"/>
    <w:rsid w:val="00844CB1"/>
    <w:rsid w:val="008472F2"/>
    <w:rsid w:val="0085613B"/>
    <w:rsid w:val="008633E6"/>
    <w:rsid w:val="0086503D"/>
    <w:rsid w:val="00866B4A"/>
    <w:rsid w:val="00867742"/>
    <w:rsid w:val="008677D6"/>
    <w:rsid w:val="00871797"/>
    <w:rsid w:val="0087242D"/>
    <w:rsid w:val="0088045C"/>
    <w:rsid w:val="008811E8"/>
    <w:rsid w:val="00887CB9"/>
    <w:rsid w:val="008909D6"/>
    <w:rsid w:val="00890A5F"/>
    <w:rsid w:val="00891CF1"/>
    <w:rsid w:val="008958F6"/>
    <w:rsid w:val="00897F8C"/>
    <w:rsid w:val="008A247C"/>
    <w:rsid w:val="008B1087"/>
    <w:rsid w:val="008B7AC6"/>
    <w:rsid w:val="008C20F1"/>
    <w:rsid w:val="008C24F1"/>
    <w:rsid w:val="008C429C"/>
    <w:rsid w:val="008D5C2F"/>
    <w:rsid w:val="008D6F9C"/>
    <w:rsid w:val="008E046A"/>
    <w:rsid w:val="008E51E4"/>
    <w:rsid w:val="008F4071"/>
    <w:rsid w:val="00902599"/>
    <w:rsid w:val="00913345"/>
    <w:rsid w:val="009156D4"/>
    <w:rsid w:val="009168C5"/>
    <w:rsid w:val="00916C6A"/>
    <w:rsid w:val="009205D7"/>
    <w:rsid w:val="009223EE"/>
    <w:rsid w:val="00923EB7"/>
    <w:rsid w:val="009242E5"/>
    <w:rsid w:val="00930785"/>
    <w:rsid w:val="0093239D"/>
    <w:rsid w:val="00934574"/>
    <w:rsid w:val="009345FB"/>
    <w:rsid w:val="00940B7F"/>
    <w:rsid w:val="00941210"/>
    <w:rsid w:val="00947C0E"/>
    <w:rsid w:val="0095068C"/>
    <w:rsid w:val="00951E3B"/>
    <w:rsid w:val="00956E95"/>
    <w:rsid w:val="00964233"/>
    <w:rsid w:val="009658D8"/>
    <w:rsid w:val="00972E89"/>
    <w:rsid w:val="009753F5"/>
    <w:rsid w:val="009810DD"/>
    <w:rsid w:val="00983195"/>
    <w:rsid w:val="00986D01"/>
    <w:rsid w:val="009A2E76"/>
    <w:rsid w:val="009A322C"/>
    <w:rsid w:val="009B74B7"/>
    <w:rsid w:val="009C3E97"/>
    <w:rsid w:val="009C663E"/>
    <w:rsid w:val="009C7356"/>
    <w:rsid w:val="009D071F"/>
    <w:rsid w:val="009D2648"/>
    <w:rsid w:val="009D6E09"/>
    <w:rsid w:val="009E362E"/>
    <w:rsid w:val="009F5205"/>
    <w:rsid w:val="009F5287"/>
    <w:rsid w:val="009F7E6C"/>
    <w:rsid w:val="00A00038"/>
    <w:rsid w:val="00A00165"/>
    <w:rsid w:val="00A01BDC"/>
    <w:rsid w:val="00A065C8"/>
    <w:rsid w:val="00A06B5D"/>
    <w:rsid w:val="00A24271"/>
    <w:rsid w:val="00A26019"/>
    <w:rsid w:val="00A37A54"/>
    <w:rsid w:val="00A418A0"/>
    <w:rsid w:val="00A45E8E"/>
    <w:rsid w:val="00A61785"/>
    <w:rsid w:val="00A7404C"/>
    <w:rsid w:val="00A7796C"/>
    <w:rsid w:val="00A8114B"/>
    <w:rsid w:val="00A81F86"/>
    <w:rsid w:val="00A95267"/>
    <w:rsid w:val="00A97004"/>
    <w:rsid w:val="00AA4DE4"/>
    <w:rsid w:val="00AA5E71"/>
    <w:rsid w:val="00AA60AF"/>
    <w:rsid w:val="00AB08FD"/>
    <w:rsid w:val="00AB208A"/>
    <w:rsid w:val="00AC1B93"/>
    <w:rsid w:val="00AC1EEE"/>
    <w:rsid w:val="00AC3939"/>
    <w:rsid w:val="00AC4C2A"/>
    <w:rsid w:val="00AE4FC2"/>
    <w:rsid w:val="00AE73E1"/>
    <w:rsid w:val="00AE7D36"/>
    <w:rsid w:val="00AF123A"/>
    <w:rsid w:val="00AF27D1"/>
    <w:rsid w:val="00AF5685"/>
    <w:rsid w:val="00AF6E7A"/>
    <w:rsid w:val="00B04F19"/>
    <w:rsid w:val="00B06A16"/>
    <w:rsid w:val="00B12D41"/>
    <w:rsid w:val="00B3107E"/>
    <w:rsid w:val="00B40081"/>
    <w:rsid w:val="00B4056C"/>
    <w:rsid w:val="00B416A5"/>
    <w:rsid w:val="00B47C18"/>
    <w:rsid w:val="00B50C7E"/>
    <w:rsid w:val="00B51BF9"/>
    <w:rsid w:val="00B524C6"/>
    <w:rsid w:val="00B55334"/>
    <w:rsid w:val="00B60D97"/>
    <w:rsid w:val="00B64745"/>
    <w:rsid w:val="00B73A0E"/>
    <w:rsid w:val="00B75AB7"/>
    <w:rsid w:val="00B846D9"/>
    <w:rsid w:val="00B91B39"/>
    <w:rsid w:val="00BA39FA"/>
    <w:rsid w:val="00BA44FC"/>
    <w:rsid w:val="00BA5395"/>
    <w:rsid w:val="00BA6A1F"/>
    <w:rsid w:val="00BA723F"/>
    <w:rsid w:val="00BA79A3"/>
    <w:rsid w:val="00BB08EE"/>
    <w:rsid w:val="00BC3630"/>
    <w:rsid w:val="00BD41B0"/>
    <w:rsid w:val="00BE2A5A"/>
    <w:rsid w:val="00BE62C8"/>
    <w:rsid w:val="00BE7CBA"/>
    <w:rsid w:val="00BF3035"/>
    <w:rsid w:val="00BF6D01"/>
    <w:rsid w:val="00C00927"/>
    <w:rsid w:val="00C01E02"/>
    <w:rsid w:val="00C058ED"/>
    <w:rsid w:val="00C14A59"/>
    <w:rsid w:val="00C27EA4"/>
    <w:rsid w:val="00C317C2"/>
    <w:rsid w:val="00C32128"/>
    <w:rsid w:val="00C323DB"/>
    <w:rsid w:val="00C348D2"/>
    <w:rsid w:val="00C42715"/>
    <w:rsid w:val="00C43526"/>
    <w:rsid w:val="00C44A1F"/>
    <w:rsid w:val="00C45DA7"/>
    <w:rsid w:val="00C476E2"/>
    <w:rsid w:val="00C50761"/>
    <w:rsid w:val="00C5617B"/>
    <w:rsid w:val="00C610A8"/>
    <w:rsid w:val="00C64BCA"/>
    <w:rsid w:val="00C65E64"/>
    <w:rsid w:val="00C769A1"/>
    <w:rsid w:val="00C77447"/>
    <w:rsid w:val="00C77BDB"/>
    <w:rsid w:val="00C82148"/>
    <w:rsid w:val="00C83CC2"/>
    <w:rsid w:val="00C85545"/>
    <w:rsid w:val="00C861C3"/>
    <w:rsid w:val="00C87157"/>
    <w:rsid w:val="00C929CB"/>
    <w:rsid w:val="00C92FD8"/>
    <w:rsid w:val="00CA15EC"/>
    <w:rsid w:val="00CA28F3"/>
    <w:rsid w:val="00CA758D"/>
    <w:rsid w:val="00CB10FD"/>
    <w:rsid w:val="00CB6630"/>
    <w:rsid w:val="00CB7A73"/>
    <w:rsid w:val="00CC5CF8"/>
    <w:rsid w:val="00CC60A9"/>
    <w:rsid w:val="00CD34FF"/>
    <w:rsid w:val="00CD3905"/>
    <w:rsid w:val="00CD4C8C"/>
    <w:rsid w:val="00CD757E"/>
    <w:rsid w:val="00CE003D"/>
    <w:rsid w:val="00CE39FC"/>
    <w:rsid w:val="00CF56F0"/>
    <w:rsid w:val="00D01041"/>
    <w:rsid w:val="00D0155F"/>
    <w:rsid w:val="00D01C71"/>
    <w:rsid w:val="00D06AE0"/>
    <w:rsid w:val="00D06F77"/>
    <w:rsid w:val="00D11111"/>
    <w:rsid w:val="00D16710"/>
    <w:rsid w:val="00D20ECA"/>
    <w:rsid w:val="00D26773"/>
    <w:rsid w:val="00D27294"/>
    <w:rsid w:val="00D36460"/>
    <w:rsid w:val="00D378B4"/>
    <w:rsid w:val="00D41B79"/>
    <w:rsid w:val="00D45447"/>
    <w:rsid w:val="00D468A9"/>
    <w:rsid w:val="00D56850"/>
    <w:rsid w:val="00D57B06"/>
    <w:rsid w:val="00D62DDC"/>
    <w:rsid w:val="00D633CD"/>
    <w:rsid w:val="00D70EE3"/>
    <w:rsid w:val="00D80655"/>
    <w:rsid w:val="00D829C9"/>
    <w:rsid w:val="00D85013"/>
    <w:rsid w:val="00D85F35"/>
    <w:rsid w:val="00D92ADB"/>
    <w:rsid w:val="00D937E1"/>
    <w:rsid w:val="00DA134F"/>
    <w:rsid w:val="00DA1414"/>
    <w:rsid w:val="00DA7445"/>
    <w:rsid w:val="00DB4DE4"/>
    <w:rsid w:val="00DB6E1D"/>
    <w:rsid w:val="00DC3D57"/>
    <w:rsid w:val="00DC3EBD"/>
    <w:rsid w:val="00DC77DF"/>
    <w:rsid w:val="00DD05CF"/>
    <w:rsid w:val="00DD0D96"/>
    <w:rsid w:val="00DD1B05"/>
    <w:rsid w:val="00DD3724"/>
    <w:rsid w:val="00DE0EE6"/>
    <w:rsid w:val="00DE47EB"/>
    <w:rsid w:val="00DF0869"/>
    <w:rsid w:val="00DF0A6C"/>
    <w:rsid w:val="00DF3FC1"/>
    <w:rsid w:val="00E038E0"/>
    <w:rsid w:val="00E0440D"/>
    <w:rsid w:val="00E14C63"/>
    <w:rsid w:val="00E15CCB"/>
    <w:rsid w:val="00E15F81"/>
    <w:rsid w:val="00E2258C"/>
    <w:rsid w:val="00E26A8F"/>
    <w:rsid w:val="00E31BA6"/>
    <w:rsid w:val="00E34D08"/>
    <w:rsid w:val="00E3790C"/>
    <w:rsid w:val="00E4260F"/>
    <w:rsid w:val="00E47C9F"/>
    <w:rsid w:val="00E50B31"/>
    <w:rsid w:val="00E52103"/>
    <w:rsid w:val="00E5367A"/>
    <w:rsid w:val="00E541ED"/>
    <w:rsid w:val="00E55672"/>
    <w:rsid w:val="00E64D55"/>
    <w:rsid w:val="00E65036"/>
    <w:rsid w:val="00E66F64"/>
    <w:rsid w:val="00E7305D"/>
    <w:rsid w:val="00E82BCC"/>
    <w:rsid w:val="00E90954"/>
    <w:rsid w:val="00E940D1"/>
    <w:rsid w:val="00EA3989"/>
    <w:rsid w:val="00EA4F3F"/>
    <w:rsid w:val="00EB1E37"/>
    <w:rsid w:val="00EB7096"/>
    <w:rsid w:val="00EC3AE2"/>
    <w:rsid w:val="00EC3CBB"/>
    <w:rsid w:val="00EC5B56"/>
    <w:rsid w:val="00EC70F8"/>
    <w:rsid w:val="00ED6CE8"/>
    <w:rsid w:val="00EE2C23"/>
    <w:rsid w:val="00EF0CEC"/>
    <w:rsid w:val="00EF23A6"/>
    <w:rsid w:val="00F01233"/>
    <w:rsid w:val="00F04D4A"/>
    <w:rsid w:val="00F1324F"/>
    <w:rsid w:val="00F173C1"/>
    <w:rsid w:val="00F20F43"/>
    <w:rsid w:val="00F27CD8"/>
    <w:rsid w:val="00F3043C"/>
    <w:rsid w:val="00F314A5"/>
    <w:rsid w:val="00F37E54"/>
    <w:rsid w:val="00F43C56"/>
    <w:rsid w:val="00F4462D"/>
    <w:rsid w:val="00F501A5"/>
    <w:rsid w:val="00F57489"/>
    <w:rsid w:val="00F65C0A"/>
    <w:rsid w:val="00F751B5"/>
    <w:rsid w:val="00F753F3"/>
    <w:rsid w:val="00F756F5"/>
    <w:rsid w:val="00F7794A"/>
    <w:rsid w:val="00F77BE2"/>
    <w:rsid w:val="00F8259B"/>
    <w:rsid w:val="00F86780"/>
    <w:rsid w:val="00F879E6"/>
    <w:rsid w:val="00F92485"/>
    <w:rsid w:val="00F9276E"/>
    <w:rsid w:val="00F93C67"/>
    <w:rsid w:val="00F94880"/>
    <w:rsid w:val="00F95D61"/>
    <w:rsid w:val="00FA018F"/>
    <w:rsid w:val="00FA4B91"/>
    <w:rsid w:val="00FA59EB"/>
    <w:rsid w:val="00FA7CE0"/>
    <w:rsid w:val="00FB4660"/>
    <w:rsid w:val="00FB67C5"/>
    <w:rsid w:val="00FB7811"/>
    <w:rsid w:val="00FC408D"/>
    <w:rsid w:val="00FC6EC8"/>
    <w:rsid w:val="00FD0C4A"/>
    <w:rsid w:val="00FD59CA"/>
    <w:rsid w:val="00FE04A8"/>
    <w:rsid w:val="00FE0823"/>
    <w:rsid w:val="00FE1905"/>
    <w:rsid w:val="00FE4CC1"/>
    <w:rsid w:val="00FF0FA8"/>
    <w:rsid w:val="00FF153E"/>
    <w:rsid w:val="00FF7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4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A33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333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333A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333A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333A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A33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333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333A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333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333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travnja 2016.</izvorni_sadrzaj>
    <derivirana_varijabla naziv="DomainObject.DatumDonosenjaOdluke_1">29.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393</izvorni_sadrzaj>
    <derivirana_varijabla naziv="DomainObject.Predmet.Broj_1">393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veljače 2016.</izvorni_sadrzaj>
    <derivirana_varijabla naziv="DomainObject.Predmet.DatumOsnivanja_1">11.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St-393/2016</izvorni_sadrzaj>
    <derivirana_varijabla naziv="DomainObject.Predmet.OznakaBroj_1">St-393/2016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NOVA REVIJA d.o.o.</izvorni_sadrzaj>
    <derivirana_varijabla naziv="DomainObject.Predmet.ProtustrankaFormated_1">  NOVA REVIJA d.o.o.</derivirana_varijabla>
  </DomainObject.Predmet.ProtustrankaFormated>
  <DomainObject.Predmet.ProtustrankaFormatedOIB>
    <izvorni_sadrzaj>  NOVA REVIJA d.o.o., OIB 63652671385</izvorni_sadrzaj>
    <derivirana_varijabla naziv="DomainObject.Predmet.ProtustrankaFormatedOIB_1">  NOVA REVIJA d.o.o., OIB 63652671385</derivirana_varijabla>
  </DomainObject.Predmet.ProtustrankaFormatedOIB>
  <DomainObject.Predmet.ProtustrankaFormatedWithAdress>
    <izvorni_sadrzaj> NOVA REVIJA d.o.o., Zvonimirova 20a, 51000 Rijeka</izvorni_sadrzaj>
    <derivirana_varijabla naziv="DomainObject.Predmet.ProtustrankaFormatedWithAdress_1"> NOVA REVIJA d.o.o., Zvonimirova 20a, 51000 Rijeka</derivirana_varijabla>
  </DomainObject.Predmet.ProtustrankaFormatedWithAdress>
  <DomainObject.Predmet.ProtustrankaFormatedWithAdressOIB>
    <izvorni_sadrzaj> NOVA REVIJA d.o.o., OIB 63652671385, Zvonimirova 20a, 51000 Rijeka</izvorni_sadrzaj>
    <derivirana_varijabla naziv="DomainObject.Predmet.ProtustrankaFormatedWithAdressOIB_1"> NOVA REVIJA d.o.o., OIB 63652671385, Zvonimirova 20a, 51000 Rijeka</derivirana_varijabla>
  </DomainObject.Predmet.ProtustrankaFormatedWithAdressOIB>
  <DomainObject.Predmet.ProtustrankaWithAdress>
    <izvorni_sadrzaj>NOVA REVIJA d.o.o. Zvonimirova 20a, 51000 Rijeka</izvorni_sadrzaj>
    <derivirana_varijabla naziv="DomainObject.Predmet.ProtustrankaWithAdress_1">NOVA REVIJA d.o.o. Zvonimirova 20a, 51000 Rijeka</derivirana_varijabla>
  </DomainObject.Predmet.ProtustrankaWithAdress>
  <DomainObject.Predmet.ProtustrankaWithAdressOIB>
    <izvorni_sadrzaj>NOVA REVIJA d.o.o., OIB 63652671385, Zvonimirova 20a, 51000 Rijeka</izvorni_sadrzaj>
    <derivirana_varijabla naziv="DomainObject.Predmet.ProtustrankaWithAdressOIB_1">NOVA REVIJA d.o.o., OIB 63652671385, Zvonimirova 20a, 51000 Rijeka</derivirana_varijabla>
  </DomainObject.Predmet.ProtustrankaWithAdressOIB>
  <DomainObject.Predmet.ProtustrankaNazivFormated>
    <izvorni_sadrzaj>NOVA REVIJA d.o.o.</izvorni_sadrzaj>
    <derivirana_varijabla naziv="DomainObject.Predmet.ProtustrankaNazivFormated_1">NOVA REVIJA d.o.o.</derivirana_varijabla>
  </DomainObject.Predmet.ProtustrankaNazivFormated>
  <DomainObject.Predmet.ProtustrankaNazivFormatedOIB>
    <izvorni_sadrzaj>NOVA REVIJA d.o.o., OIB 63652671385</izvorni_sadrzaj>
    <derivirana_varijabla naziv="DomainObject.Predmet.ProtustrankaNazivFormatedOIB_1">NOVA REVIJA d.o.o., OIB 63652671385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>15</izvorni_sadrzaj>
    <derivirana_varijabla naziv="DomainObject.Predmet.TrenutnaLokacijaSpisa.Oznaka_1">15</derivirana_varijabla>
  </DomainObject.Predmet.TrenutnaLokacijaSpisa.Oznaka>
  <DomainObject.Predmet.TrenutnaLokacijaSpisa.Prostorija.Naziv>
    <izvorni_sadrzaj>Soba 102</izvorni_sadrzaj>
    <derivirana_varijabla naziv="DomainObject.Predmet.TrenutnaLokacijaSpisa.Prostorija.Naziv_1">Soba 102</derivirana_varijabla>
  </DomainObject.Predmet.TrenutnaLokacijaSpisa.Prostorija.Naziv>
  <DomainObject.Predmet.TrenutnaLokacijaSpisa.Prostorija.Oznaka>
    <izvorni_sadrzaj>102</izvorni_sadrzaj>
    <derivirana_varijabla naziv="DomainObject.Predmet.TrenutnaLokacijaSpisa.Prostorija.Oznaka_1">102</derivirana_varijabla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NOVA REVIJA d.o.o.</item>
    </izvorni_sadrzaj>
    <derivirana_varijabla naziv="DomainObject.Predmet.ProtuStrankaListFormated_1">
      <item>NOVA REVIJA d.o.o.</item>
    </derivirana_varijabla>
  </DomainObject.Predmet.ProtuStrankaListFormated>
  <DomainObject.Predmet.ProtuStrankaListFormatedOIB>
    <izvorni_sadrzaj>
      <item>NOVA REVIJA d.o.o., OIB 63652671385</item>
    </izvorni_sadrzaj>
    <derivirana_varijabla naziv="DomainObject.Predmet.ProtuStrankaListFormatedOIB_1">
      <item>NOVA REVIJA d.o.o., OIB 63652671385</item>
    </derivirana_varijabla>
  </DomainObject.Predmet.ProtuStrankaListFormatedOIB>
  <DomainObject.Predmet.ProtuStrankaListFormatedWithAdress>
    <izvorni_sadrzaj>
      <item>NOVA REVIJA d.o.o., Zvonimirova 20a, 51000 Rijeka</item>
    </izvorni_sadrzaj>
    <derivirana_varijabla naziv="DomainObject.Predmet.ProtuStrankaListFormatedWithAdress_1">
      <item>NOVA REVIJA d.o.o., Zvonimirova 20a, 51000 Rijeka</item>
    </derivirana_varijabla>
  </DomainObject.Predmet.ProtuStrankaListFormatedWithAdress>
  <DomainObject.Predmet.ProtuStrankaListFormatedWithAdressOIB>
    <izvorni_sadrzaj>
      <item>NOVA REVIJA d.o.o., OIB 63652671385, Zvonimirova 20a, 51000 Rijeka</item>
    </izvorni_sadrzaj>
    <derivirana_varijabla naziv="DomainObject.Predmet.ProtuStrankaListFormatedWithAdressOIB_1">
      <item>NOVA REVIJA d.o.o., OIB 63652671385, Zvonimirova 20a, 51000 Rijeka</item>
    </derivirana_varijabla>
  </DomainObject.Predmet.ProtuStrankaListFormatedWithAdressOIB>
  <DomainObject.Predmet.ProtuStrankaListNazivFormated>
    <izvorni_sadrzaj>
      <item>NOVA REVIJA d.o.o.</item>
    </izvorni_sadrzaj>
    <derivirana_varijabla naziv="DomainObject.Predmet.ProtuStrankaListNazivFormated_1">
      <item>NOVA REVIJA d.o.o.</item>
    </derivirana_varijabla>
  </DomainObject.Predmet.ProtuStrankaListNazivFormated>
  <DomainObject.Predmet.ProtuStrankaListNazivFormatedOIB>
    <izvorni_sadrzaj>
      <item>NOVA REVIJA d.o.o., OIB 63652671385</item>
    </izvorni_sadrzaj>
    <derivirana_varijabla naziv="DomainObject.Predmet.ProtuStrankaListNazivFormatedOIB_1">
      <item>NOVA REVIJA d.o.o., OIB 63652671385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travnja 2016.</izvorni_sadrzaj>
    <derivirana_varijabla naziv="DomainObject.Datum_1">29.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NOVA REVIJA d.o.o.</izvorni_sadrzaj>
    <derivirana_varijabla naziv="DomainObject.Predmet.ProtustrankaIDrugi_1">NOVA REVIJA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NOVA REVIJA d.o.o., OIB 63652671385, Zvonimirova 20a, 51000 Rijeka</izvorni_sadrzaj>
    <derivirana_varijabla naziv="DomainObject.Predmet.ProtustrankaIDrugiAdressOIB_1">NOVA REVIJA d.o.o., OIB 63652671385, Zvonimirova 20a,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NOVA REVIJA d.o.o.</item>
    </izvorni_sadrzaj>
    <derivirana_varijabla naziv="DomainObject.Predmet.SudioniciListNaziv_1">
      <item>FINA  Rijeka</item>
      <item>NOVA REVIJA d.o.o.</item>
    </derivirana_varijabla>
  </DomainObject.Predmet.SudioniciListNaziv>
  <DomainObject.Predmet.SudioniciListAdressOIB>
    <izvorni_sadrzaj>
      <item>FINA  Rijeka, OIB 85821130368, Frana Kurelca 8,51000 Rijeka</item>
      <item>NOVA REVIJA d.o.o., OIB 63652671385, Zvonimirova 20a,51000 Rijeka</item>
    </izvorni_sadrzaj>
    <derivirana_varijabla naziv="DomainObject.Predmet.SudioniciListAdressOIB_1">
      <item>FINA  Rijeka, OIB 85821130368, Frana Kurelca 8,51000 Rijeka</item>
      <item>NOVA REVIJA d.o.o., OIB 63652671385, Zvonimirova 20a,51000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63652671385</item>
    </izvorni_sadrzaj>
    <derivirana_varijabla naziv="DomainObject.Predmet.SudioniciListNazivOIB_1">
      <item>, OIB 85821130368</item>
      <item>, OIB 63652671385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59F27F4-C701-48E4-8420-C9FDE46B364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282</properties:Words>
  <properties:Characters>1424</properties:Characters>
  <properties:Lines>58</properties:Lines>
  <properties:Paragraphs>22</properties:Paragraphs>
  <properties:TotalTime>296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2016-04-15T05:51:00Z</dcterms:created>
  <dc:creator>ksarlija</dc:creator>
  <cp:lastModifiedBy>Jasna Radulović</cp:lastModifiedBy>
  <cp:lastPrinted>2016-04-29T11:56:00Z</cp:lastPrinted>
  <dcterms:modified xmlns:xsi="http://www.w3.org/2001/XMLSchema-instance" xsi:type="dcterms:W3CDTF">2016-04-29T13:15:00Z</dcterms:modified>
  <cp:revision>50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