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6df3" w14:paraId="03b6df3" w:rsidRDefault="00985EEB" w:rsidP="00985EEB" w:rsidR="00985EEB">
      <w:pPr>
        <w:jc w:val="both"/>
        <w15:collapsed w:val="false"/>
      </w:pPr>
      <w:bookmarkStart w:name="_GoBack" w:id="0"/>
      <w:bookmarkEnd w:id="0"/>
    </w:p>
    <w:p w:rsidRDefault="00985EEB" w:rsidP="00985EEB" w:rsidR="00985EEB">
      <w:pPr>
        <w:jc w:val="both"/>
      </w:pPr>
      <w:r>
        <w:rPr>
          <w:noProof/>
          <w:lang w:eastAsia="hr-HR"/>
        </w:rPr>
        <w:drawing>
          <wp:inline distR="0" distL="0" distB="0" distT="0">
            <wp:extent cy="969645" cx="73152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EEB" w:rsidP="00985EEB" w:rsidR="00985EEB">
      <w:pPr>
        <w:jc w:val="both"/>
      </w:pPr>
      <w:r>
        <w:t>REPUBLIKA HRVATSKA</w:t>
      </w:r>
    </w:p>
    <w:p w:rsidRDefault="00985EEB" w:rsidP="00985EEB" w:rsidR="00985EEB">
      <w:pPr>
        <w:jc w:val="both"/>
      </w:pPr>
      <w:r>
        <w:t>TRGOVAČKI SUD U ZAGREBU                                                                18. St-626/2019-</w:t>
      </w:r>
    </w:p>
    <w:p w:rsidRDefault="00985EEB" w:rsidP="00985EEB" w:rsidR="00985EEB">
      <w:pPr>
        <w:jc w:val="both"/>
      </w:pPr>
      <w:r>
        <w:t>Amruševa 2/II</w:t>
      </w:r>
    </w:p>
    <w:p w:rsidRDefault="00985EEB" w:rsidP="00985EEB" w:rsidR="00985EEB">
      <w:pPr>
        <w:jc w:val="both"/>
      </w:pPr>
    </w:p>
    <w:p w:rsidRDefault="00985EEB" w:rsidP="00985EEB" w:rsidR="00985EEB">
      <w:pPr>
        <w:ind w:firstLine="708" w:left="2124"/>
        <w:jc w:val="both"/>
      </w:pPr>
      <w:r>
        <w:t>R E P U B L I K A   H R V A T S K A</w:t>
      </w:r>
    </w:p>
    <w:p w:rsidRDefault="00985EEB" w:rsidP="00985EEB" w:rsidR="00985EEB">
      <w:pPr>
        <w:jc w:val="both"/>
      </w:pPr>
    </w:p>
    <w:p w:rsidRDefault="00985EEB" w:rsidP="00985EEB" w:rsidR="00985EEB">
      <w:pPr>
        <w:ind w:firstLine="708" w:left="2832"/>
        <w:jc w:val="both"/>
      </w:pPr>
      <w:r>
        <w:t>R J E Š E NJ E</w:t>
      </w:r>
    </w:p>
    <w:p w:rsidRDefault="00985EEB" w:rsidP="00985EEB" w:rsidR="00985EEB">
      <w:pPr>
        <w:jc w:val="both"/>
      </w:pPr>
    </w:p>
    <w:p w:rsidRDefault="00985EEB" w:rsidP="00985EEB" w:rsidR="00985EEB">
      <w:pPr>
        <w:ind w:firstLine="708"/>
        <w:jc w:val="both"/>
      </w:pPr>
      <w:r>
        <w:t>Trgovački sud u Zagrebu, sudac Danijela Uzelac, u stečajnom postupku u povodu prijedloga predlagatelja Financijske agencije, OIB 85821130368, Zagreb, Ulica Grada Vukovara 70, za otvaranje stečajnog postupka nad dužnikom</w:t>
      </w:r>
      <w:r w:rsidRPr="00985EEB">
        <w:t xml:space="preserve"> VRANA TRANS j.d.o.o., OIB 20585182270, Velika Gorica, Andrije Kačića Miošića 27, </w:t>
      </w:r>
      <w:r>
        <w:t>1</w:t>
      </w:r>
      <w:r w:rsidR="00B259CD">
        <w:t>1</w:t>
      </w:r>
      <w:r>
        <w:t>. travnja</w:t>
      </w:r>
      <w:r w:rsidRPr="00985EEB">
        <w:t xml:space="preserve"> 2019.</w:t>
      </w:r>
    </w:p>
    <w:p w:rsidRDefault="00985EEB" w:rsidP="00985EEB" w:rsidR="00985EEB">
      <w:pPr>
        <w:jc w:val="both"/>
      </w:pPr>
    </w:p>
    <w:p w:rsidRDefault="00985EEB" w:rsidP="00985EEB" w:rsidR="00985EEB">
      <w:pPr>
        <w:jc w:val="both"/>
      </w:pPr>
    </w:p>
    <w:p w:rsidRDefault="00985EEB" w:rsidP="00985EEB" w:rsidR="00985EEB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r i j e š i o     j e</w:t>
      </w:r>
    </w:p>
    <w:p w:rsidRDefault="00985EEB" w:rsidP="00985EEB" w:rsidR="00985EEB">
      <w:pPr>
        <w:jc w:val="both"/>
      </w:pPr>
    </w:p>
    <w:p w:rsidRDefault="00985EEB" w:rsidP="00985EEB" w:rsidR="00985EEB">
      <w:pPr>
        <w:jc w:val="both"/>
      </w:pPr>
    </w:p>
    <w:p w:rsidRDefault="00985EEB" w:rsidP="00985EEB" w:rsidR="00985EEB">
      <w:pPr>
        <w:ind w:firstLine="708"/>
        <w:jc w:val="both"/>
      </w:pPr>
      <w:r>
        <w:t>I.Pozivaju se osobe koje imaju pravni interes za provedbom stečajnoga postupaka nad  dužnikom</w:t>
      </w:r>
      <w:r w:rsidRPr="00985EEB">
        <w:t xml:space="preserve"> VRANA TRANS j.d.o.o., OIB 20585182270, Velika Gorica, Andrije Kačića Miošića 27</w:t>
      </w:r>
      <w:r>
        <w:t>, u roku 15 dana predujmiti iznos od</w:t>
      </w:r>
      <w:r w:rsidR="0078651E">
        <w:t xml:space="preserve"> 6.331,00</w:t>
      </w:r>
      <w:r>
        <w:t xml:space="preserve"> kn za pokriće troškova prethodnog i stečajnog postupka na račun Trgovačkog suda u Zagrebu otvoren pri Hrvatskoj poštanskoj banci d.d. Zagreb broj IBAN HR9223900011300000460, model 05, poziv na broj 626-2019.</w:t>
      </w:r>
    </w:p>
    <w:p w:rsidRDefault="00985EEB" w:rsidP="00985EEB" w:rsidR="00985EEB">
      <w:pPr>
        <w:jc w:val="both"/>
      </w:pPr>
    </w:p>
    <w:p w:rsidRDefault="00985EEB" w:rsidP="00985EEB" w:rsidR="00985EEB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985EEB" w:rsidP="00985EEB" w:rsidR="00985EEB">
      <w:pPr>
        <w:jc w:val="both"/>
      </w:pPr>
    </w:p>
    <w:p w:rsidRDefault="00985EEB" w:rsidP="00985EEB" w:rsidR="00985EEB">
      <w:pPr>
        <w:jc w:val="both"/>
      </w:pPr>
    </w:p>
    <w:p w:rsidRDefault="00985EEB" w:rsidP="00985EEB" w:rsidR="00985EEB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Obrazloženje</w:t>
      </w:r>
    </w:p>
    <w:p w:rsidRDefault="00985EEB" w:rsidP="00985EEB" w:rsidR="00985EEB">
      <w:pPr>
        <w:jc w:val="both"/>
      </w:pPr>
    </w:p>
    <w:p w:rsidRDefault="00985EEB" w:rsidP="00985EEB" w:rsidR="00985EEB">
      <w:pPr>
        <w:jc w:val="both"/>
      </w:pPr>
    </w:p>
    <w:p w:rsidRDefault="00985EEB" w:rsidP="00C41D33" w:rsidR="00985EEB">
      <w:pPr>
        <w:ind w:firstLine="708"/>
        <w:jc w:val="both"/>
      </w:pPr>
      <w:r>
        <w:t xml:space="preserve">Na temelju prijedloga Financijske agencije za otvaranje stečajnog postupka nad dužnikom, sud je rješenjem od </w:t>
      </w:r>
      <w:r w:rsidR="00E176DA">
        <w:t>13</w:t>
      </w:r>
      <w:r w:rsidR="00482D4B">
        <w:t>. ožujka 2019</w:t>
      </w:r>
      <w:r>
        <w:t xml:space="preserve">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</w:t>
      </w:r>
      <w:r w:rsidR="00C41D33">
        <w:t>za otvaranje stečajnog postupka</w:t>
      </w:r>
      <w:r>
        <w:t>.</w:t>
      </w:r>
    </w:p>
    <w:p w:rsidRDefault="00985EEB" w:rsidP="00985EEB" w:rsidR="00985EEB">
      <w:pPr>
        <w:jc w:val="both"/>
      </w:pPr>
    </w:p>
    <w:p w:rsidRDefault="00985EEB" w:rsidP="00985EEB" w:rsidR="00985EEB">
      <w:pPr>
        <w:jc w:val="both"/>
      </w:pPr>
      <w:r>
        <w:t xml:space="preserve"> </w:t>
      </w:r>
      <w:r w:rsidR="00C41D33">
        <w:tab/>
        <w:t>Tijekom prethodnog postupka sud je</w:t>
      </w:r>
      <w:r>
        <w:t xml:space="preserve"> temelju uvida u Zajednički informacijski sust</w:t>
      </w:r>
      <w:r w:rsidR="00D36004">
        <w:t xml:space="preserve">av zemljišnih knjiga i katastra-ZIS </w:t>
      </w:r>
      <w:r>
        <w:t>utvrdio da dužnik nije evidentiran kao vlasnik nekretnina</w:t>
      </w:r>
      <w:r w:rsidR="00CD6BB5">
        <w:t>,</w:t>
      </w:r>
      <w:r>
        <w:t xml:space="preserve"> dok je na temelju Uvjerenja Stanice za tehnički pregled vozila od </w:t>
      </w:r>
      <w:r w:rsidR="00C41D33">
        <w:t>25. ožujka 2019. utvrdio da</w:t>
      </w:r>
      <w:r>
        <w:t xml:space="preserve"> na dan izdavanja uvjerenja dužnik </w:t>
      </w:r>
      <w:r w:rsidR="00C41D33">
        <w:t>nije evidentiran kao vlasnik vozila.</w:t>
      </w:r>
    </w:p>
    <w:p w:rsidRDefault="00E6294E" w:rsidP="00985EEB" w:rsidR="00E6294E">
      <w:pPr>
        <w:jc w:val="both"/>
      </w:pPr>
    </w:p>
    <w:p w:rsidRDefault="00E6294E" w:rsidP="00985EEB" w:rsidR="00E6294E">
      <w:pPr>
        <w:jc w:val="both"/>
      </w:pPr>
      <w:r>
        <w:lastRenderedPageBreak/>
        <w:tab/>
        <w:t>Nadalje,</w:t>
      </w:r>
      <w:r w:rsidRPr="00E6294E">
        <w:t xml:space="preserve"> </w:t>
      </w:r>
      <w:r>
        <w:t xml:space="preserve">iz potvrde </w:t>
      </w:r>
      <w:r w:rsidRPr="00E6294E">
        <w:t xml:space="preserve">FINA-e od 20. ožujka 2019. </w:t>
      </w:r>
      <w:r>
        <w:t xml:space="preserve">utvrdio je da je dužnik na dan izdavanja potvrde </w:t>
      </w:r>
      <w:r w:rsidRPr="00E6294E">
        <w:t>imao evidentirane neizvršene osnove za plaćanje u nepr</w:t>
      </w:r>
      <w:r>
        <w:t>ekinutom razdoblju od 134</w:t>
      </w:r>
      <w:r w:rsidRPr="00E6294E">
        <w:t xml:space="preserve"> dana u iznosu od </w:t>
      </w:r>
      <w:r>
        <w:t>40.989,24</w:t>
      </w:r>
      <w:r w:rsidRPr="00E6294E">
        <w:t xml:space="preserve"> kn</w:t>
      </w:r>
      <w:r>
        <w:t xml:space="preserve">, dok iz </w:t>
      </w:r>
      <w:r w:rsidRPr="00E6294E">
        <w:t>podnes</w:t>
      </w:r>
      <w:r>
        <w:t>ka</w:t>
      </w:r>
      <w:r w:rsidRPr="00E6294E">
        <w:t xml:space="preserve"> Privredne banke Zagreb</w:t>
      </w:r>
      <w:r w:rsidR="00CD6BB5">
        <w:t xml:space="preserve"> d.d.</w:t>
      </w:r>
      <w:r w:rsidRPr="00E6294E">
        <w:t xml:space="preserve"> od 5. travnja 2019. </w:t>
      </w:r>
      <w:r>
        <w:t xml:space="preserve">proizlazi da je </w:t>
      </w:r>
      <w:r w:rsidRPr="00E6294E">
        <w:t>račun dužnika u neprekidnoj blokadi od 6. studenog</w:t>
      </w:r>
      <w:r w:rsidR="00684A00">
        <w:t>a</w:t>
      </w:r>
      <w:r w:rsidRPr="00E6294E">
        <w:t xml:space="preserve"> 2018.</w:t>
      </w:r>
    </w:p>
    <w:p w:rsidRDefault="00985EEB" w:rsidP="00985EEB" w:rsidR="00985EEB">
      <w:pPr>
        <w:jc w:val="both"/>
      </w:pPr>
    </w:p>
    <w:p w:rsidRDefault="00985EEB" w:rsidP="00985EEB" w:rsidR="00985EEB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985EEB" w:rsidP="00985EEB" w:rsidR="00985EEB">
      <w:pPr>
        <w:jc w:val="both"/>
      </w:pPr>
    </w:p>
    <w:p w:rsidRDefault="00985EEB" w:rsidP="00985EEB" w:rsidR="00985EEB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</w:t>
      </w:r>
      <w:r w:rsidR="00AE1EB3">
        <w:t>7</w:t>
      </w:r>
      <w:r>
        <w:t xml:space="preserve">0,00 kn mjesečno odnosno za šest </w:t>
      </w:r>
      <w:r w:rsidR="00AE1EB3">
        <w:t>mjeseci 42</w:t>
      </w:r>
      <w:r>
        <w:t xml:space="preserve">0,00 kn, troškovi poštanskih i telefonskih usluga </w:t>
      </w:r>
      <w:r w:rsidR="00AE1EB3">
        <w:t>7</w:t>
      </w:r>
      <w:r>
        <w:t xml:space="preserve">0,00 kn mjesečno, odnosno </w:t>
      </w:r>
      <w:r w:rsidR="00AE1EB3">
        <w:t>420,</w:t>
      </w:r>
      <w:r w:rsidR="00F6323F">
        <w:t>00</w:t>
      </w:r>
      <w:r>
        <w:t xml:space="preserve"> kn za šest mjeseci, </w:t>
      </w:r>
      <w:r w:rsidR="00F6323F">
        <w:t xml:space="preserve">troškovi sudskih, </w:t>
      </w:r>
      <w:r>
        <w:t>upravnih pristojbi i objava oglasa u novinama 60,00 kn mjesečno, odnosno za šest mjeseci 360,00 kn. Pored navedenog,  troškovi vođenja računa poslovnih subjekata kod banaka iznose mjesečno od 20,00 do 50,00 kn ovisno o banci. Primjerice, u Zagrebačkoj banci d.d. i Sberbank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</w:t>
      </w:r>
      <w:r w:rsidR="000409BB">
        <w:t xml:space="preserve">e </w:t>
      </w:r>
      <w:r>
        <w:t>do banke, tako primjerice, u Sberbank d.d. iznose 150,00 kn, a troškovi izdavanja potvrde o izvršenju naloga u navedenoj banci iznose 10,00 kn po potvrdi, dakle 20,00 kn mjesečno za dvije potvrde, a za šest mjeseci 120,00 kn</w:t>
      </w:r>
      <w:r w:rsidR="005B0A7D">
        <w:t xml:space="preserve">, </w:t>
      </w:r>
      <w:r w:rsidR="005B0A7D" w:rsidRPr="005B0A7D">
        <w:t>troškovi promjene podataka u Državnom zavodu za statistiku 60,00 kn</w:t>
      </w:r>
      <w:r w:rsidR="0078651E">
        <w:t>.</w:t>
      </w:r>
    </w:p>
    <w:p w:rsidRDefault="00985EEB" w:rsidP="00985EEB" w:rsidR="00985EEB">
      <w:pPr>
        <w:jc w:val="both"/>
      </w:pPr>
    </w:p>
    <w:p w:rsidRDefault="00985EEB" w:rsidP="00985EEB" w:rsidR="001E2BE0">
      <w:pPr>
        <w:jc w:val="both"/>
      </w:pPr>
      <w:r>
        <w:tab/>
        <w:t xml:space="preserve">Slijedom navedenog, ukupni troškovi prethodnoga i otvorenoga stečajnog postupka utemeljeni na trajanju postupka od 6 mjeseci  iznosi bi </w:t>
      </w:r>
      <w:r w:rsidR="0078651E">
        <w:t>6.331,0</w:t>
      </w:r>
      <w:r w:rsidR="00350E4C">
        <w:t>0</w:t>
      </w:r>
      <w:r>
        <w:t xml:space="preserve"> kn. Budući da iz obavijesti Financijske agencije sadržane u prijedlogu </w:t>
      </w:r>
      <w:r w:rsidR="00DB3C65">
        <w:t xml:space="preserve">i podnesku od 20. ožujka 2019. </w:t>
      </w:r>
      <w:r>
        <w:t>(list</w:t>
      </w:r>
      <w:r w:rsidR="00DB3C65">
        <w:t>ovi</w:t>
      </w:r>
      <w:r>
        <w:t xml:space="preserve"> 1. </w:t>
      </w:r>
      <w:r w:rsidR="00DB3C65">
        <w:t xml:space="preserve">i 13. </w:t>
      </w:r>
      <w:r>
        <w:t xml:space="preserve">spisa) proizlazi da </w:t>
      </w:r>
      <w:r w:rsidR="001E2BE0">
        <w:t>ni</w:t>
      </w:r>
      <w:r>
        <w:t>su zaplijenjena sredstava na ime predujma za namirenje troškova stečajnog postupka u smisl</w:t>
      </w:r>
      <w:r w:rsidR="005C5EA5">
        <w:t>u odredbe čl. 112. st. 5. SZ-a,</w:t>
      </w:r>
      <w:r w:rsidR="00DB3C65">
        <w:t xml:space="preserve"> naprijed </w:t>
      </w:r>
      <w:r>
        <w:t xml:space="preserve">navedeni iznos </w:t>
      </w:r>
      <w:r w:rsidR="005C5EA5">
        <w:t>troškova</w:t>
      </w:r>
      <w:r>
        <w:t xml:space="preserve"> </w:t>
      </w:r>
      <w:r w:rsidR="001E2BE0">
        <w:t xml:space="preserve">nije mogao biti </w:t>
      </w:r>
      <w:r>
        <w:t>umanjen</w:t>
      </w:r>
      <w:r w:rsidR="001E2BE0">
        <w:t>.</w:t>
      </w:r>
    </w:p>
    <w:p w:rsidRDefault="00985EEB" w:rsidP="00985EEB" w:rsidR="00985EEB">
      <w:pPr>
        <w:jc w:val="both"/>
      </w:pPr>
      <w:r>
        <w:t xml:space="preserve"> </w:t>
      </w:r>
    </w:p>
    <w:p w:rsidRDefault="00985EEB" w:rsidP="00985EEB" w:rsidR="00985EEB">
      <w:pPr>
        <w:jc w:val="both"/>
      </w:pPr>
      <w:r>
        <w:tab/>
        <w:t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</w:t>
      </w:r>
      <w:r w:rsidR="001E2BE0">
        <w:t>eke). Navedene osobe</w:t>
      </w:r>
      <w:r>
        <w:t xml:space="preserve"> upozorene</w:t>
      </w:r>
      <w:r w:rsidR="001E2BE0">
        <w:t xml:space="preserve"> su</w:t>
      </w:r>
      <w:r>
        <w:t xml:space="preserve"> na pravne posljedice ne po</w:t>
      </w:r>
      <w:r w:rsidR="001E2BE0">
        <w:t>stupanja u skladu s točkom I. i</w:t>
      </w:r>
      <w:r>
        <w:t xml:space="preserve">zreke sukladno odredbi čl.132. st. 2. SZ-a (točka II. izreke). </w:t>
      </w:r>
    </w:p>
    <w:p w:rsidRDefault="00985EEB" w:rsidP="00985EEB" w:rsidR="00985EEB">
      <w:pPr>
        <w:jc w:val="both"/>
      </w:pPr>
    </w:p>
    <w:p w:rsidRDefault="00985EEB" w:rsidP="00985EEB" w:rsidR="00985EEB">
      <w:pPr>
        <w:jc w:val="both"/>
      </w:pPr>
      <w:r>
        <w:t xml:space="preserve">    </w:t>
      </w:r>
      <w:r w:rsidR="001E2BE0">
        <w:tab/>
      </w:r>
      <w:r w:rsidR="001E2BE0">
        <w:tab/>
      </w:r>
      <w:r w:rsidR="001E2BE0">
        <w:tab/>
      </w:r>
      <w:r w:rsidR="001E2BE0">
        <w:tab/>
      </w:r>
      <w:r w:rsidR="001E2BE0">
        <w:tab/>
      </w:r>
      <w:r>
        <w:t xml:space="preserve"> U Zagrebu </w:t>
      </w:r>
      <w:r w:rsidR="001E2BE0">
        <w:t>1</w:t>
      </w:r>
      <w:r w:rsidR="00B259CD">
        <w:t>1</w:t>
      </w:r>
      <w:r w:rsidR="001E2BE0">
        <w:t>. travnja</w:t>
      </w:r>
      <w:r>
        <w:t xml:space="preserve"> 2019.</w:t>
      </w:r>
    </w:p>
    <w:p w:rsidRDefault="00985EEB" w:rsidP="00985EEB" w:rsidR="00985EEB">
      <w:pPr>
        <w:jc w:val="both"/>
      </w:pPr>
    </w:p>
    <w:p w:rsidRDefault="00216AAC" w:rsidP="001E2BE0" w:rsidR="00216AAC">
      <w:pPr>
        <w:ind w:firstLine="708" w:left="7080"/>
        <w:jc w:val="both"/>
      </w:pPr>
    </w:p>
    <w:p w:rsidRDefault="00985EEB" w:rsidP="001E2BE0" w:rsidR="00985EEB">
      <w:pPr>
        <w:ind w:firstLine="708" w:left="7080"/>
        <w:jc w:val="both"/>
      </w:pPr>
      <w:r>
        <w:lastRenderedPageBreak/>
        <w:t xml:space="preserve">Sudac </w:t>
      </w:r>
    </w:p>
    <w:p w:rsidRDefault="00985EEB" w:rsidP="00985EEB" w:rsidR="00985EEB">
      <w:pPr>
        <w:jc w:val="both"/>
      </w:pPr>
      <w:r>
        <w:t xml:space="preserve"> </w:t>
      </w:r>
      <w:r w:rsidR="001E2BE0">
        <w:tab/>
      </w:r>
      <w:r w:rsidR="001E2BE0">
        <w:tab/>
      </w:r>
      <w:r w:rsidR="001E2BE0">
        <w:tab/>
      </w:r>
      <w:r w:rsidR="001E2BE0">
        <w:tab/>
      </w:r>
      <w:r w:rsidR="001E2BE0">
        <w:tab/>
      </w:r>
      <w:r w:rsidR="001E2BE0">
        <w:tab/>
      </w:r>
      <w:r w:rsidR="001E2BE0">
        <w:tab/>
      </w:r>
      <w:r w:rsidR="001E2BE0">
        <w:tab/>
      </w:r>
      <w:r w:rsidR="001E2BE0">
        <w:tab/>
      </w:r>
      <w:r w:rsidR="001E2BE0">
        <w:tab/>
      </w:r>
      <w:r>
        <w:t>Danijela Uzelac</w:t>
      </w:r>
      <w:r w:rsidR="00216AAC">
        <w:t>, v.r.</w:t>
      </w:r>
    </w:p>
    <w:p w:rsidRDefault="00985EEB" w:rsidP="00985EEB" w:rsidR="00985EEB">
      <w:pPr>
        <w:jc w:val="both"/>
      </w:pPr>
    </w:p>
    <w:p w:rsidRDefault="00985EEB" w:rsidP="00985EEB" w:rsidR="00985EEB">
      <w:pPr>
        <w:jc w:val="both"/>
      </w:pPr>
      <w:r>
        <w:t xml:space="preserve">Uputa o pravnom lijeku: Protiv ovog rješenja </w:t>
      </w:r>
      <w:r w:rsidR="00B259CD">
        <w:t>može se izjaviti žalba</w:t>
      </w:r>
      <w:r>
        <w:t xml:space="preserve"> u roku od 8 dana</w:t>
      </w:r>
      <w:r w:rsidR="00B259CD" w:rsidRPr="00B259CD">
        <w:t xml:space="preserve"> od dana dostave rješenja s time da se dostava smatra obavljenom istekom osmoga dana od dana objave ovog rješenja na mrežnoj stranici e-og</w:t>
      </w:r>
      <w:r w:rsidR="00B259CD">
        <w:t>lasna ploča (čl. 12. st. 1. SZ)</w:t>
      </w:r>
      <w:r>
        <w:t>.  Žalba se podnosi ovom sudu u 2 primjer</w:t>
      </w:r>
      <w:r w:rsidR="00B259CD">
        <w:t>ka za Visoki trgovački sud Republike Hrvatske.</w:t>
      </w:r>
    </w:p>
    <w:p w:rsidRDefault="00985EEB" w:rsidP="00985EEB" w:rsidR="00985EEB">
      <w:pPr>
        <w:jc w:val="both"/>
      </w:pPr>
    </w:p>
    <w:p w:rsidRDefault="00216AAC" w:rsidP="00216AAC" w:rsidR="00216AAC">
      <w:pPr>
        <w:jc w:val="right"/>
      </w:pPr>
      <w:r>
        <w:t>Za točnost otpravka:</w:t>
      </w:r>
    </w:p>
    <w:p w:rsidRDefault="00216AAC" w:rsidP="00216AAC" w:rsidR="00216AAC">
      <w:pPr>
        <w:jc w:val="right"/>
      </w:pPr>
      <w:r>
        <w:t>Katarina Franjić</w:t>
      </w:r>
    </w:p>
    <w:p w:rsidRDefault="00216AAC" w:rsidP="00985EEB" w:rsidR="00216AAC">
      <w:pPr>
        <w:jc w:val="both"/>
      </w:pPr>
    </w:p>
    <w:p w:rsidRDefault="00B62B36" w:rsidP="00985EEB" w:rsidR="00B62B36">
      <w:pPr>
        <w:jc w:val="both"/>
      </w:pPr>
    </w:p>
    <w:sectPr w:rsidR="00B62B3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7DF4"/>
    <w:rsid w:val="000409BB"/>
    <w:rsid w:val="000F7DF4"/>
    <w:rsid w:val="001E2BE0"/>
    <w:rsid w:val="00216AAC"/>
    <w:rsid w:val="00350E4C"/>
    <w:rsid w:val="00482D4B"/>
    <w:rsid w:val="005B0A7D"/>
    <w:rsid w:val="005C5EA5"/>
    <w:rsid w:val="00684A00"/>
    <w:rsid w:val="0078651E"/>
    <w:rsid w:val="007F1B0B"/>
    <w:rsid w:val="00985EEB"/>
    <w:rsid w:val="00A1179C"/>
    <w:rsid w:val="00AE1EB3"/>
    <w:rsid w:val="00B259CD"/>
    <w:rsid w:val="00B62B36"/>
    <w:rsid w:val="00C41D33"/>
    <w:rsid w:val="00CD6BB5"/>
    <w:rsid w:val="00D36004"/>
    <w:rsid w:val="00DB3C65"/>
    <w:rsid w:val="00E176DA"/>
    <w:rsid w:val="00E6294E"/>
    <w:rsid w:val="00F6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09B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09B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F1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B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09B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09B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F1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B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St-626/2019</izvorni_sadrzaj>
    <derivirana_varijabla naziv="DomainObject.Predmet.OznakaBroj_1">St-626/2019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6.3.2019.g.</izvorni_sadrzaj>
    <derivirana_varijabla naziv="DomainObject.Predmet.PrimjedbaSuca_1">Aplikacija nije u punoj funkciji od 6.3.2019.g.</derivirana_varijabla>
  </DomainObject.Predmet.PrimjedbaSuca>
  <DomainObject.Predmet.ProtustrankaFormated>
    <izvorni_sadrzaj>  VRANA TRANS j.d.o.o. za proizvodnju, trgovinu i usluge</izvorni_sadrzaj>
    <derivirana_varijabla naziv="DomainObject.Predmet.ProtustrankaFormated_1">  VRANA TRANS j.d.o.o. za proizvodnju, trgovinu i usluge</derivirana_varijabla>
  </DomainObject.Predmet.ProtustrankaFormated>
  <DomainObject.Predmet.ProtustrankaFormatedOIB>
    <izvorni_sadrzaj>  VRANA TRANS j.d.o.o. za proizvodnju, trgovinu i usluge, OIB 20585182270</izvorni_sadrzaj>
    <derivirana_varijabla naziv="DomainObject.Predmet.ProtustrankaFormatedOIB_1">  VRANA TRANS j.d.o.o. za proizvodnju, trgovinu i usluge, OIB 20585182270</derivirana_varijabla>
  </DomainObject.Predmet.ProtustrankaFormatedOIB>
  <DomainObject.Predmet.ProtustrankaFormatedWithAdress>
    <izvorni_sadrzaj> VRANA TRANS j.d.o.o. za proizvodnju, trgovinu i usluge, Andrije Kačića Miošića 27, 10410 Velika Gorica</izvorni_sadrzaj>
    <derivirana_varijabla naziv="DomainObject.Predmet.ProtustrankaFormatedWithAdress_1"> VRANA TRANS j.d.o.o. za proizvodnju, trgovinu i usluge, Andrije Kačića Miošića 27, 10410 Velika Gorica</derivirana_varijabla>
  </DomainObject.Predmet.ProtustrankaFormatedWithAdress>
  <DomainObject.Predmet.ProtustrankaFormatedWithAdressOIB>
    <izvorni_sadrzaj> VRANA TRANS j.d.o.o. za proizvodnju, trgovinu i usluge, OIB 20585182270, Andrije Kačića Miošića 27, 10410 Velika Gorica</izvorni_sadrzaj>
    <derivirana_varijabla naziv="DomainObject.Predmet.ProtustrankaFormatedWithAdressOIB_1"> VRANA TRANS j.d.o.o. za proizvodnju, trgovinu i usluge, OIB 20585182270, Andrije Kačića Miošića 27, 10410 Velika Gorica</derivirana_varijabla>
  </DomainObject.Predmet.ProtustrankaFormatedWithAdressOIB>
  <DomainObject.Predmet.ProtustrankaWithAdress>
    <izvorni_sadrzaj>VRANA TRANS j.d.o.o. za proizvodnju, trgovinu i usluge Andrije Kačića Miošića 27, 10410 Velika Gorica</izvorni_sadrzaj>
    <derivirana_varijabla naziv="DomainObject.Predmet.ProtustrankaWithAdress_1">VRANA TRANS j.d.o.o. za proizvodnju, trgovinu i usluge Andrije Kačića Miošića 27, 10410 Velika Gorica</derivirana_varijabla>
  </DomainObject.Predmet.ProtustrankaWithAdress>
  <DomainObject.Predmet.ProtustrankaWithAdressOIB>
    <izvorni_sadrzaj>VRANA TRANS j.d.o.o. za proizvodnju, trgovinu i usluge, OIB 20585182270, Andrije Kačića Miošića 27, 10410 Velika Gorica</izvorni_sadrzaj>
    <derivirana_varijabla naziv="DomainObject.Predmet.ProtustrankaWithAdressOIB_1">VRANA TRANS j.d.o.o. za proizvodnju, trgovinu i usluge, OIB 20585182270, Andrije Kačića Miošića 27, 10410 Velika Gorica</derivirana_varijabla>
  </DomainObject.Predmet.ProtustrankaWithAdressOIB>
  <DomainObject.Predmet.ProtustrankaNazivFormated>
    <izvorni_sadrzaj>VRANA TRANS j.d.o.o. za proizvodnju, trgovinu i usluge</izvorni_sadrzaj>
    <derivirana_varijabla naziv="DomainObject.Predmet.ProtustrankaNazivFormated_1">VRANA TRANS j.d.o.o. za proizvodnju, trgovinu i usluge</derivirana_varijabla>
  </DomainObject.Predmet.ProtustrankaNazivFormated>
  <DomainObject.Predmet.ProtustrankaNazivFormatedOIB>
    <izvorni_sadrzaj>VRANA TRANS j.d.o.o. za proizvodnju, trgovinu i usluge, OIB 20585182270</izvorni_sadrzaj>
    <derivirana_varijabla naziv="DomainObject.Predmet.ProtustrankaNazivFormatedOIB_1">VRANA TRANS j.d.o.o. za proizvodnju, trgovinu i usluge, OIB 20585182270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VRANA TRANS j.d.o.o. za proizvodnju, trgovinu i usluge</item>
    </izvorni_sadrzaj>
    <derivirana_varijabla naziv="DomainObject.Predmet.ProtuStrankaListFormated_1">
      <item>VRANA TRANS j.d.o.o. za proizvodnju, trgovinu i usluge</item>
    </derivirana_varijabla>
  </DomainObject.Predmet.ProtuStrankaListFormated>
  <DomainObject.Predmet.ProtuStrankaListFormatedOIB>
    <izvorni_sadrzaj>
      <item>VRANA TRANS j.d.o.o. za proizvodnju, trgovinu i usluge, OIB 20585182270</item>
    </izvorni_sadrzaj>
    <derivirana_varijabla naziv="DomainObject.Predmet.ProtuStrankaListFormatedOIB_1">
      <item>VRANA TRANS j.d.o.o. za proizvodnju, trgovinu i usluge, OIB 20585182270</item>
    </derivirana_varijabla>
  </DomainObject.Predmet.ProtuStrankaListFormatedOIB>
  <DomainObject.Predmet.ProtuStrankaListFormatedWithAdress>
    <izvorni_sadrzaj>
      <item>VRANA TRANS j.d.o.o. za proizvodnju, trgovinu i usluge, Andrije Kačića Miošića 27, 10410 Velika Gorica</item>
    </izvorni_sadrzaj>
    <derivirana_varijabla naziv="DomainObject.Predmet.ProtuStrankaListFormatedWithAdress_1">
      <item>VRANA TRANS j.d.o.o. za proizvodnju, trgovinu i usluge, Andrije Kačića Miošića 27, 10410 Velika Gorica</item>
    </derivirana_varijabla>
  </DomainObject.Predmet.ProtuStrankaListFormatedWithAdress>
  <DomainObject.Predmet.ProtuStrankaListFormatedWithAdressOIB>
    <izvorni_sadrzaj>
      <item>VRANA TRANS j.d.o.o. za proizvodnju, trgovinu i usluge, OIB 20585182270, Andrije Kačića Miošića 27, 10410 Velika Gorica</item>
    </izvorni_sadrzaj>
    <derivirana_varijabla naziv="DomainObject.Predmet.ProtuStrankaListFormatedWithAdressOIB_1">
      <item>VRANA TRANS j.d.o.o. za proizvodnju, trgovinu i usluge, OIB 20585182270, Andrije Kačića Miošića 27, 10410 Velika Gorica</item>
    </derivirana_varijabla>
  </DomainObject.Predmet.ProtuStrankaListFormatedWithAdressOIB>
  <DomainObject.Predmet.ProtuStrankaListNazivFormated>
    <izvorni_sadrzaj>
      <item>VRANA TRANS j.d.o.o. za proizvodnju, trgovinu i usluge</item>
    </izvorni_sadrzaj>
    <derivirana_varijabla naziv="DomainObject.Predmet.ProtuStrankaListNazivFormated_1">
      <item>VRANA TRANS j.d.o.o. za proizvodnju, trgovinu i usluge</item>
    </derivirana_varijabla>
  </DomainObject.Predmet.ProtuStrankaListNazivFormated>
  <DomainObject.Predmet.ProtuStrankaListNazivFormatedOIB>
    <izvorni_sadrzaj>
      <item>VRANA TRANS j.d.o.o. za proizvodnju, trgovinu i usluge, OIB 20585182270</item>
    </izvorni_sadrzaj>
    <derivirana_varijabla naziv="DomainObject.Predmet.ProtuStrankaListNazivFormatedOIB_1">
      <item>VRANA TRANS j.d.o.o. za proizvodnju, trgovinu i usluge, OIB 20585182270</item>
    </derivirana_varijabla>
  </DomainObject.Predmet.ProtuStrankaListNazivFormatedOIB>
  <DomainObject.Predmet.OstaliListFormated>
    <izvorni_sadrzaj>
      <item>Mateja Vranešević</item>
      <item>PRIVREDNA BANKA ZAGREB - DIONIČKO DRUŠTVO</item>
      <item>ZUBAK GRUPA društvo s ograničenom odgovornošću za popravak, održavanje i trgovinu automobilima i usluge</item>
    </izvorni_sadrzaj>
    <derivirana_varijabla naziv="DomainObject.Predmet.OstaliListFormated_1">
      <item>Mateja Vranešević</item>
      <item>PRIVREDNA BANKA ZAGREB - DIONIČKO DRUŠTVO</item>
      <item>ZUBAK GRUPA društvo s ograničenom odgovornošću za popravak, održavanje i trgovinu automobilima i usluge</item>
    </derivirana_varijabla>
  </DomainObject.Predmet.OstaliListFormated>
  <DomainObject.Predmet.OstaliListFormatedOIB>
    <izvorni_sadrzaj>
      <item>Mateja Vranešević, OIB 46134147231</item>
      <item>PRIVREDNA BANKA ZAGREB - DIONIČKO DRUŠTVO, OIB 02535697732</item>
      <item>ZUBAK GRUPA društvo s ograničenom odgovornošću za popravak, održavanje i trgovinu automobilima i usluge, OIB 39135989747</item>
    </izvorni_sadrzaj>
    <derivirana_varijabla naziv="DomainObject.Predmet.OstaliListFormatedOIB_1">
      <item>Mateja Vranešević, OIB 46134147231</item>
      <item>PRIVREDNA BANKA ZAGREB - DIONIČKO DRUŠTVO, OIB 02535697732</item>
      <item>ZUBAK GRUPA društvo s ograničenom odgovornošću za popravak, održavanje i trgovinu automobilima i usluge, OIB 39135989747</item>
    </derivirana_varijabla>
  </DomainObject.Predmet.OstaliListFormatedOIB>
  <DomainObject.Predmet.OstaliListFormatedWithAdress>
    <izvorni_sadrzaj>
      <item>Mateja Vranešević, Ul.franje Malnara Iv.odvojak 22, 10000 Zagreb</item>
      <item>PRIVREDNA BANKA ZAGREB - DIONIČKO DRUŠTVO, Radnička cesta 50, 10000 Zagreb</item>
      <item>ZUBAK GRUPA društvo s ograničenom odgovornošću za popravak, održavanje i trgovinu automobilima i usluge, Zagrebačka 117, 10410 Velika Gorica</item>
    </izvorni_sadrzaj>
    <derivirana_varijabla naziv="DomainObject.Predmet.OstaliListFormatedWithAdress_1">
      <item>Mateja Vranešević, Ul.franje Malnara Iv.odvojak 22, 10000 Zagreb</item>
      <item>PRIVREDNA BANKA ZAGREB - DIONIČKO DRUŠTVO, Radnička cesta 50, 10000 Zagreb</item>
      <item>ZUBAK GRUPA društvo s ograničenom odgovornošću za popravak, održavanje i trgovinu automobilima i usluge, Zagrebačka 117, 10410 Velika Gorica</item>
    </derivirana_varijabla>
  </DomainObject.Predmet.OstaliListFormatedWithAdress>
  <DomainObject.Predmet.OstaliListFormatedWithAdressOIB>
    <izvorni_sadrzaj>
      <item>Mateja Vranešević, OIB 46134147231, Ul.franje Malnara Iv.odvojak 22, 10000 Zagreb</item>
      <item>PRIVREDNA BANKA ZAGREB - DIONIČKO DRUŠTVO, OIB 02535697732, Radnička cesta 50, 10000 Zagreb</item>
      <item>ZUBAK GRUPA društvo s ograničenom odgovornošću za popravak, održavanje i trgovinu automobilima i usluge, OIB 39135989747, Zagrebačka 117, 10410 Velika Gorica</item>
    </izvorni_sadrzaj>
    <derivirana_varijabla naziv="DomainObject.Predmet.OstaliListFormatedWithAdressOIB_1">
      <item>Mateja Vranešević, OIB 46134147231, Ul.franje Malnara Iv.odvojak 22, 10000 Zagreb</item>
      <item>PRIVREDNA BANKA ZAGREB - DIONIČKO DRUŠTVO, OIB 02535697732, Radnička cesta 50, 10000 Zagreb</item>
      <item>ZUBAK GRUPA društvo s ograničenom odgovornošću za popravak, održavanje i trgovinu automobilima i usluge, OIB 39135989747, Zagrebačka 117, 10410 Velika Gorica</item>
    </derivirana_varijabla>
  </DomainObject.Predmet.OstaliListFormatedWithAdressOIB>
  <DomainObject.Predmet.OstaliListNazivFormated>
    <izvorni_sadrzaj>
      <item>Mateja Vranešević</item>
      <item>PRIVREDNA BANKA ZAGREB - DIONIČKO DRUŠTVO</item>
      <item>ZUBAK GRUPA društvo s ograničenom odgovornošću za popravak, održavanje i trgovinu automobilima i usluge</item>
    </izvorni_sadrzaj>
    <derivirana_varijabla naziv="DomainObject.Predmet.OstaliListNazivFormated_1">
      <item>Mateja Vranešević</item>
      <item>PRIVREDNA BANKA ZAGREB - DIONIČKO DRUŠTVO</item>
      <item>ZUBAK GRUPA društvo s ograničenom odgovornošću za popravak, održavanje i trgovinu automobilima i usluge</item>
    </derivirana_varijabla>
  </DomainObject.Predmet.OstaliListNazivFormated>
  <DomainObject.Predmet.OstaliListNazivFormatedOIB>
    <izvorni_sadrzaj>
      <item>Mateja Vranešević, OIB 46134147231</item>
      <item>PRIVREDNA BANKA ZAGREB - DIONIČKO DRUŠTVO, OIB 02535697732</item>
      <item>ZUBAK GRUPA društvo s ograničenom odgovornošću za popravak, održavanje i trgovinu automobilima i usluge, OIB 39135989747</item>
    </izvorni_sadrzaj>
    <derivirana_varijabla naziv="DomainObject.Predmet.OstaliListNazivFormatedOIB_1">
      <item>Mateja Vranešević, OIB 46134147231</item>
      <item>PRIVREDNA BANKA ZAGREB - DIONIČKO DRUŠTVO, OIB 02535697732</item>
      <item>ZUBAK GRUPA društvo s ograničenom odgovornošću za popravak, održavanje i trgovinu automobilima i usluge, OIB 39135989747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VRANA TRANS j.d.o.o. za proizvodnju, trgovinu i usluge</izvorni_sadrzaj>
    <derivirana_varijabla naziv="DomainObject.Predmet.ProtustrankaIDrugi_1">VRANA TRANS j.d.o.o. za proizvodnju,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VRANA TRANS j.d.o.o. za proizvodnju, trgovinu i usluge, OIB 20585182270, Andrije Kačića Miošića 27, 10410 Velika Gorica</izvorni_sadrzaj>
    <derivirana_varijabla naziv="DomainObject.Predmet.ProtustrankaIDrugiAdressOIB_1">VRANA TRANS j.d.o.o. za proizvodnju, trgovinu i usluge, OIB 20585182270, Andrije Kačića Miošića 27,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VRANA TRANS j.d.o.o. za proizvodnju, trgovinu i usluge</item>
      <item>FINANCIJSKA AGENCIJA, RC Zagreb</item>
      <item>Mateja Vranešević</item>
      <item>PRIVREDNA BANKA ZAGREB - DIONIČKO DRUŠTVO</item>
      <item>ZUBAK GRUPA društvo s ograničenom odgovornošću za popravak, održavanje i trgovinu automobilima i usluge</item>
    </izvorni_sadrzaj>
    <derivirana_varijabla naziv="DomainObject.Predmet.SudioniciListNaziv_1">
      <item>VRANA TRANS j.d.o.o. za proizvodnju, trgovinu i usluge</item>
      <item>FINANCIJSKA AGENCIJA, RC Zagreb</item>
      <item>Mateja Vranešević</item>
      <item>PRIVREDNA BANKA ZAGREB - DIONIČKO DRUŠTVO</item>
      <item>ZUBAK GRUPA društvo s ograničenom odgovornošću za popravak, održavanje i trgovinu automobilima i usluge</item>
    </derivirana_varijabla>
  </DomainObject.Predmet.SudioniciListNaziv>
  <DomainObject.Predmet.SudioniciListAdressOIB>
    <izvorni_sadrzaj>
      <item>VRANA TRANS j.d.o.o. za proizvodnju, trgovinu i usluge, OIB 20585182270, Andrije Kačića Miošića 27,10410 Velika Gorica</item>
      <item>FINANCIJSKA AGENCIJA, RC Zagreb, OIB 85821130368, Trg svibanjskih žrtava 1995. 1,10000 Zagreb</item>
      <item>Mateja Vranešević, OIB 46134147231, Ul.franje Malnara Iv.odvojak 22,10000 Zagreb</item>
      <item>PRIVREDNA BANKA ZAGREB - DIONIČKO DRUŠTVO, OIB 02535697732, Radnička cesta 50,10000 Zagreb</item>
      <item>ZUBAK GRUPA društvo s ograničenom odgovornošću za popravak, održavanje i trgovinu automobilima i usluge, OIB 39135989747, Zagrebačka 117,10410 Velika Gorica</item>
    </izvorni_sadrzaj>
    <derivirana_varijabla naziv="DomainObject.Predmet.SudioniciListAdressOIB_1">
      <item>VRANA TRANS j.d.o.o. za proizvodnju, trgovinu i usluge, OIB 20585182270, Andrije Kačića Miošića 27,10410 Velika Gorica</item>
      <item>FINANCIJSKA AGENCIJA, RC Zagreb, OIB 85821130368, Trg svibanjskih žrtava 1995. 1,10000 Zagreb</item>
      <item>Mateja Vranešević, OIB 46134147231, Ul.franje Malnara Iv.odvojak 22,10000 Zagreb</item>
      <item>PRIVREDNA BANKA ZAGREB - DIONIČKO DRUŠTVO, OIB 02535697732, Radnička cesta 50,10000 Zagreb</item>
      <item>ZUBAK GRUPA društvo s ograničenom odgovornošću za popravak, održavanje i trgovinu automobilima i usluge, OIB 39135989747, Zagrebačka 117,10410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20585182270</item>
      <item>, OIB 85821130368</item>
      <item>, OIB 46134147231</item>
      <item>, OIB 02535697732</item>
      <item>, OIB 39135989747</item>
    </izvorni_sadrzaj>
    <derivirana_varijabla naziv="DomainObject.Predmet.SudioniciListNazivOIB_1">
      <item>, OIB 20585182270</item>
      <item>, OIB 85821130368</item>
      <item>, OIB 46134147231</item>
      <item>, OIB 02535697732</item>
      <item>, OIB 39135989747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2019.</izvorni_sadrzaj>
    <derivirana_varijabla naziv="DomainObject.Predmet.DatumZadnjeOdrzaneSudskeRadnje_1">10. travnja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St-626/2019-6</izvorni_sadrzaj>
    <derivirana_varijabla naziv="DomainObject.PredzadnjaOdlukaIzPredmeta.Oznaka_1">St-626/2019-6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915</properties:Words>
  <properties:Characters>4986</properties:Characters>
  <properties:Lines>106</properties:Lines>
  <properties:Paragraphs>23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2019-04-10T07:35:00Z</dcterms:created>
  <dc:creator>Danijela Uzelac</dc:creator>
  <dc:description/>
  <cp:keywords/>
  <cp:lastModifiedBy>Katarina Franjić</cp:lastModifiedBy>
  <cp:lastPrinted>2019-04-11T10:13:00Z</cp:lastPrinted>
  <dcterms:modified xmlns:xsi="http://www.w3.org/2001/XMLSchema-instance" xsi:type="dcterms:W3CDTF">2019-04-11T10:15:00Z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(st-626-19 5.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