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d31c" w14:paraId="7d3d31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67D53">
        <w:t>766</w:t>
      </w:r>
      <w:r w:rsidR="00946625">
        <w:t>/16-</w:t>
      </w:r>
      <w:r w:rsidR="00267D53">
        <w:t>18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67D53">
        <w:t>MAGNET d.o.o., Zadar, Liburnska obala 6/V, OIB: 48669716840</w:t>
      </w:r>
      <w:r w:rsidRPr="00EF7C9A">
        <w:t xml:space="preserve">, dana </w:t>
      </w:r>
      <w:r w:rsidR="00267D53">
        <w:t>21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267D53" w:rsidP="00267D53" w:rsidR="00BE6E59">
      <w:pPr>
        <w:pStyle w:val="Odlomakpopisa"/>
        <w:numPr>
          <w:ilvl w:val="0"/>
          <w:numId w:val="4"/>
        </w:numPr>
        <w:ind w:firstLine="360" w:left="0"/>
        <w:jc w:val="both"/>
      </w:pPr>
      <w:r w:rsidRPr="00267D53">
        <w:rPr>
          <w:rFonts w:cs="Arial" w:hAnsi="Arial" w:ascii="Arial"/>
          <w:b/>
          <w:sz w:val="22"/>
          <w:szCs w:val="22"/>
        </w:rPr>
        <w:t xml:space="preserve"> </w:t>
      </w:r>
      <w:r w:rsidRPr="00267D53">
        <w:t>Alein Khan iz Rijeke, Trg Svete Barbare 1, (OIB 25613472359</w:t>
      </w:r>
      <w:r>
        <w:t xml:space="preserve">, osobna iskaznica broj </w:t>
      </w:r>
      <w:r w:rsidRPr="00267D53">
        <w:t>102681020, izdana od PU Rijeka, datum rođenja 08.ožujka 1969</w:t>
      </w:r>
      <w:r>
        <w:t>.),</w:t>
      </w:r>
      <w:r w:rsidR="00DA6CDE" w:rsidRPr="00267D53">
        <w:t xml:space="preserve"> </w:t>
      </w:r>
      <w:r w:rsidR="005A2E2A" w:rsidRPr="00267D53">
        <w:t>imenuje</w:t>
      </w:r>
      <w:r w:rsidR="00281BC7" w:rsidRPr="00267D53">
        <w:t xml:space="preserve"> se za privremenog stečajnog upravitelja nad</w:t>
      </w:r>
      <w:r w:rsidR="004F1515" w:rsidRPr="00267D53">
        <w:t xml:space="preserve"> </w:t>
      </w:r>
      <w:r w:rsidR="0017371F" w:rsidRPr="00267D53">
        <w:t>stečajnim dužnikom</w:t>
      </w:r>
      <w:r w:rsidR="0017371F" w:rsidRPr="00EF7C9A">
        <w:t xml:space="preserve"> </w:t>
      </w:r>
      <w:r>
        <w:t>MAGNET d.o.o., Zadar, Liburnska obala 6/V, OIB: 48669716840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ispitati </w:t>
      </w:r>
      <w:r w:rsidR="00267D53">
        <w:t xml:space="preserve">da </w:t>
      </w:r>
      <w:r>
        <w:t xml:space="preserve">li stečajni dužnik </w:t>
      </w:r>
      <w:r w:rsidR="00267D53">
        <w:t xml:space="preserve">ima </w:t>
      </w:r>
      <w:r>
        <w:t>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67D53">
        <w:t>MAGNET d.o.o., Zadar</w:t>
      </w:r>
      <w:r w:rsidR="00E02D74">
        <w:t>.</w:t>
      </w:r>
    </w:p>
    <w:p w:rsidRDefault="00267D53" w:rsidP="00267D53" w:rsidR="00267D53">
      <w:pPr>
        <w:ind w:firstLine="708"/>
        <w:jc w:val="both"/>
      </w:pPr>
      <w:r>
        <w:t>Postupak je inicirala Financijska agencija zahtjevom za provedbu skraćenoga stečajnog postupka koji je rješenjem ovog suda, a nakon objavljenog oglasa, broj St-766/16-6 od 17. veljače 2016. obustavljen jer je vjerovnik podnio prijedlog za pokretanje stečajnog postupka nad ovim stečajnim dužnikom. Stoga je sud rješenjem broj St-766/16-8 od 08. travnja 2016. pokrenuo prethodni postupak.</w:t>
      </w:r>
      <w:r w:rsidRPr="00EF7C9A">
        <w:t xml:space="preserve"> </w:t>
      </w:r>
      <w:r>
        <w:t xml:space="preserve">   </w:t>
      </w:r>
    </w:p>
    <w:p w:rsidRDefault="00267D53" w:rsidP="00267D53" w:rsidR="00267D53" w:rsidRPr="003039D7">
      <w:pPr>
        <w:ind w:firstLine="708"/>
        <w:jc w:val="both"/>
      </w:pPr>
      <w:r w:rsidRPr="00EF7C9A">
        <w:t>Na ročišt</w:t>
      </w:r>
      <w:r>
        <w:t>e</w:t>
      </w:r>
      <w:r w:rsidRPr="00EF7C9A">
        <w:t xml:space="preserve"> za utvrđivanje uvjeta za otvaranje stečajnog postupka</w:t>
      </w:r>
      <w:r>
        <w:t xml:space="preserve"> zastupnik po zakonu stečajnog dužnika nije pristupio slijedom čega je valjalo imenovati </w:t>
      </w:r>
      <w:r w:rsidRPr="003039D7">
        <w:t>privremenog stečajnog upravitelja koji će ispitati ima li stečajni dužnik imovine kojom bi se mogli pokriti troškovi postupka i dijelom vjerovnici.</w:t>
      </w:r>
    </w:p>
    <w:p w:rsidRDefault="00267D53" w:rsidP="00267D53" w:rsidR="00267D5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67D53" w:rsidP="00267D53" w:rsidR="00267D53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67D53" w:rsidP="00267D53" w:rsidR="00267D53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67D53">
        <w:t>21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20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67D53">
          <w:t>766</w:t>
        </w:r>
        <w:r w:rsidR="00D26084">
          <w:t>/16-</w:t>
        </w:r>
        <w:r w:rsidR="00267D53">
          <w:t>1</w:t>
        </w:r>
        <w:r w:rsidR="00AE25B3">
          <w:t>8</w:t>
        </w:r>
      </w:p>
      <w:p w:rsidRDefault="00E12FEA" w:rsidP="009C0FF2" w:rsidR="00E12FEA" w:rsidRPr="00EF7C9A">
        <w:pPr>
          <w:jc w:val="right"/>
        </w:pPr>
      </w:p>
      <w:p w:rsidRDefault="00D2220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6C0E3180"/>
    <w:multiLevelType w:val="hybridMultilevel"/>
    <w:tmpl w:val="F76ED43C"/>
    <w:lvl w:tplc="B664CA1A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67D53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AE25B3"/>
    <w:rsid w:val="00B310F0"/>
    <w:rsid w:val="00B71A08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220A"/>
    <w:rsid w:val="00D26084"/>
    <w:rsid w:val="00DA6CDE"/>
    <w:rsid w:val="00DF0026"/>
    <w:rsid w:val="00E02D74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društvo s ograničenom odgovornošću za trgovinu i usluge</izvorni_sadrzaj>
    <derivirana_varijabla naziv="DomainObject.Predmet.ProtustrankaFormated_1">  MAGNET društvo s ograničenom odgovornošću za trgovinu i usluge</derivirana_varijabla>
  </DomainObject.Predmet.ProtustrankaFormated>
  <DomainObject.Predmet.ProtustrankaFormatedOIB>
    <izvorni_sadrzaj>  MAGNET društvo s ograničenom odgovornošću za trgovinu i usluge, OIB 48669716840</izvorni_sadrzaj>
    <derivirana_varijabla naziv="DomainObject.Predmet.ProtustrankaFormatedOIB_1">  MAGNET društvo s ograničenom odgovornošću za trgovinu i usluge, OIB 48669716840</derivirana_varijabla>
  </DomainObject.Predmet.ProtustrankaFormatedOIB>
  <DomainObject.Predmet.ProtustrankaFormatedWithAdress>
    <izvorni_sadrzaj> MAGNET društvo s ograničenom odgovornošću za trgovinu i usluge, Liburnska Obala, 6/V , 23000 Zadar</izvorni_sadrzaj>
    <derivirana_varijabla naziv="DomainObject.Predmet.ProtustrankaFormatedWithAdress_1"> MAGNET društvo s ograničenom odgovornošću za trgovinu i usluge, Liburnska Obala, 6/V , 23000 Zadar</derivirana_varijabla>
  </DomainObject.Predmet.ProtustrankaFormatedWithAdress>
  <DomainObject.Predmet.ProtustrankaFormatedWithAdressOIB>
    <izvorni_sadrzaj> MAGNET društvo s ograničenom odgovornošću za trgovinu i usluge, OIB 48669716840, Liburnska Obala, 6/V , 23000 Zadar</izvorni_sadrzaj>
    <derivirana_varijabla naziv="DomainObject.Predmet.ProtustrankaFormatedWithAdressOIB_1"> MAGNET društvo s ograničenom odgovornošću za trgovinu i usluge, OIB 48669716840, Liburnska Obala, 6/V , 23000 Zadar</derivirana_varijabla>
  </DomainObject.Predmet.ProtustrankaFormatedWithAdressOIB>
  <DomainObject.Predmet.ProtustrankaWithAdress>
    <izvorni_sadrzaj>MAGNET društvo s ograničenom odgovornošću za trgovinu i usluge Liburnska Obala, 6/V , 23000 Zadar</izvorni_sadrzaj>
    <derivirana_varijabla naziv="DomainObject.Predmet.ProtustrankaWithAdress_1">MAGNET društvo s ograničenom odgovornošću za trgovinu i usluge Liburnska Obala, 6/V , 23000 Zadar</derivirana_varijabla>
  </DomainObject.Predmet.ProtustrankaWithAdress>
  <DomainObject.Predmet.ProtustrankaWithAdressOIB>
    <izvorni_sadrzaj>MAGNET društvo s ograničenom odgovornošću za trgovinu i usluge, OIB 48669716840, Liburnska Obala, 6/V , 23000 Zadar</izvorni_sadrzaj>
    <derivirana_varijabla naziv="DomainObject.Predmet.ProtustrankaWithAdressOIB_1">MAGNET društvo s ograničenom odgovornošću za trgovinu i usluge, OIB 48669716840, Liburnska Obala, 6/V , 23000 Zadar</derivirana_varijabla>
  </DomainObject.Predmet.ProtustrankaWithAdressOIB>
  <DomainObject.Predmet.ProtustrankaNazivFormated>
    <izvorni_sadrzaj>MAGNET društvo s ograničenom odgovornošću za trgovinu i usluge</izvorni_sadrzaj>
    <derivirana_varijabla naziv="DomainObject.Predmet.ProtustrankaNazivFormated_1">MAGNET društvo s ograničenom odgovornošću za trgovinu i usluge</derivirana_varijabla>
  </DomainObject.Predmet.ProtustrankaNazivFormated>
  <DomainObject.Predmet.ProtustrankaNazivFormatedOIB>
    <izvorni_sadrzaj>MAGNET društvo s ograničenom odgovornošću za trgovinu i usluge, OIB 48669716840</izvorni_sadrzaj>
    <derivirana_varijabla naziv="DomainObject.Predmet.ProtustrankaNazivFormatedOIB_1">MAGNET društvo s ograničenom odgovornošću za trgovinu i usluge, OIB 48669716840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MAGNET društvo s ograničenom odgovornošću za trgovinu i usluge</item>
    </izvorni_sadrzaj>
    <derivirana_varijabla naziv="DomainObject.Predmet.ProtuStrankaListFormated_1">
      <item>MAGNET društvo s ograničenom odgovornošću za trgovinu i usluge</item>
    </derivirana_varijabla>
  </DomainObject.Predmet.ProtuStrankaListFormated>
  <DomainObject.Predmet.ProtuStrankaListFormatedOIB>
    <izvorni_sadrzaj>
      <item>MAGNET društvo s ograničenom odgovornošću za trgovinu i usluge, OIB 48669716840</item>
    </izvorni_sadrzaj>
    <derivirana_varijabla naziv="DomainObject.Predmet.ProtuStrankaListFormatedOIB_1">
      <item>MAGNET društvo s ograničenom odgovornošću za trgovinu i usluge, OIB 48669716840</item>
    </derivirana_varijabla>
  </DomainObject.Predmet.ProtuStrankaListFormatedOIB>
  <DomainObject.Predmet.ProtuStrankaListFormatedWithAdress>
    <izvorni_sadrzaj>
      <item>MAGNET društvo s ograničenom odgovornošću za trgovinu i usluge, Liburnska Obala, 6/V , 23000 Zadar</item>
    </izvorni_sadrzaj>
    <derivirana_varijabla naziv="DomainObject.Predmet.ProtuStrankaListFormatedWithAdress_1">
      <item>MAGNET društvo s ograničenom odgovornošću za trgovinu i usluge, Liburnska Obala, 6/V , 23000 Zadar</item>
    </derivirana_varijabla>
  </DomainObject.Predmet.ProtuStrankaListFormatedWithAdress>
  <DomainObject.Predmet.ProtuStrankaListFormatedWithAdressOIB>
    <izvorni_sadrzaj>
      <item>MAGNET društvo s ograničenom odgovornošću za trgovinu i usluge, OIB 48669716840, Liburnska Obala, 6/V , 23000 Zadar</item>
    </izvorni_sadrzaj>
    <derivirana_varijabla naziv="DomainObject.Predmet.ProtuStrankaListFormatedWithAdressOIB_1">
      <item>MAGNET društvo s ograničenom odgovornošću za trgovinu i usluge, OIB 48669716840, Liburnska Obala, 6/V , 23000 Zadar</item>
    </derivirana_varijabla>
  </DomainObject.Predmet.ProtuStrankaListFormatedWithAdressOIB>
  <DomainObject.Predmet.ProtuStrankaListNazivFormated>
    <izvorni_sadrzaj>
      <item>MAGNET društvo s ograničenom odgovornošću za trgovinu i usluge</item>
    </izvorni_sadrzaj>
    <derivirana_varijabla naziv="DomainObject.Predmet.ProtuStrankaListNazivFormated_1">
      <item>MAGNET društvo s ograničenom odgovornošću za trgovinu i usluge</item>
    </derivirana_varijabla>
  </DomainObject.Predmet.ProtuStrankaListNazivFormated>
  <DomainObject.Predmet.ProtuStrankaListNazivFormatedOIB>
    <izvorni_sadrzaj>
      <item>MAGNET društvo s ograničenom odgovornošću za trgovinu i usluge, OIB 48669716840</item>
    </izvorni_sadrzaj>
    <derivirana_varijabla naziv="DomainObject.Predmet.ProtuStrankaListNazivFormatedOIB_1">
      <item>MAGNET društvo s ograničenom odgovornošću za trgovinu i usluge, OIB 48669716840</item>
    </derivirana_varijabla>
  </DomainObject.Predmet.ProtuStrankaListNazivFormatedOIB>
  <DomainObject.Predmet.OstaliListFormated>
    <izvorni_sadrzaj>
      <item>Eamonn Joseph O'callaghan</item>
      <item>Gail Felicia Leibowitz O Callaghan</item>
    </izvorni_sadrzaj>
    <derivirana_varijabla naziv="DomainObject.Predmet.OstaliListFormated_1">
      <item>Eamonn Joseph O'callaghan</item>
      <item>Gail Felicia Leibowitz O Callaghan</item>
    </derivirana_varijabla>
  </DomainObject.Predmet.OstaliListFormated>
  <DomainObject.Predmet.OstaliListFormatedOIB>
    <izvorni_sadrzaj>
      <item>Eamonn Joseph O'callaghan, OIB 83574516699</item>
      <item>Gail Felicia Leibowitz O Callaghan, OIB 00390579119</item>
    </izvorni_sadrzaj>
    <derivirana_varijabla naziv="DomainObject.Predmet.OstaliListFormatedOIB_1">
      <item>Eamonn Joseph O'callaghan, OIB 83574516699</item>
      <item>Gail Felicia Leibowitz O Callaghan, OIB 00390579119</item>
    </derivirana_varijabla>
  </DomainObject.Predmet.OstaliListFormatedOIB>
  <DomainObject.Predmet.OstaliListFormatedWithAdress>
    <izvorni_sadrzaj>
      <item>Eamonn Joseph O'callaghan, Ampthill Road 43, Liverpool</item>
      <item>Gail Felicia Leibowitz O Callaghan</item>
    </izvorni_sadrzaj>
    <derivirana_varijabla naziv="DomainObject.Predmet.OstaliListFormatedWithAdress_1">
      <item>Eamonn Joseph O'callaghan, Ampthill Road 43, Liverpool</item>
      <item>Gail Felicia Leibowitz O Callaghan</item>
    </derivirana_varijabla>
  </DomainObject.Predmet.OstaliListFormatedWithAdress>
  <DomainObject.Predmet.OstaliListFormatedWithAdressOIB>
    <izvorni_sadrzaj>
      <item>Eamonn Joseph O'callaghan, OIB 83574516699, Ampthill Road 43, Liverpool</item>
      <item>Gail Felicia Leibowitz O Callaghan, OIB 00390579119</item>
    </izvorni_sadrzaj>
    <derivirana_varijabla naziv="DomainObject.Predmet.OstaliListFormatedWithAdressOIB_1">
      <item>Eamonn Joseph O'callaghan, OIB 83574516699, Ampthill Road 43, Liverpool</item>
      <item>Gail Felicia Leibowitz O Callaghan, OIB 00390579119</item>
    </derivirana_varijabla>
  </DomainObject.Predmet.OstaliListFormatedWithAdressOIB>
  <DomainObject.Predmet.OstaliListNazivFormated>
    <izvorni_sadrzaj>
      <item>Eamonn Joseph O'callaghan</item>
      <item>Gail Felicia Leibowitz O Callaghan</item>
    </izvorni_sadrzaj>
    <derivirana_varijabla naziv="DomainObject.Predmet.OstaliListNazivFormated_1">
      <item>Eamonn Joseph O'callaghan</item>
      <item>Gail Felicia Leibowitz O Callaghan</item>
    </derivirana_varijabla>
  </DomainObject.Predmet.OstaliListNazivFormated>
  <DomainObject.Predmet.OstaliListNazivFormatedOIB>
    <izvorni_sadrzaj>
      <item>Eamonn Joseph O'callaghan, OIB 83574516699</item>
      <item>Gail Felicia Leibowitz O Callaghan, OIB 00390579119</item>
    </izvorni_sadrzaj>
    <derivirana_varijabla naziv="DomainObject.Predmet.OstaliListNazivFormatedOIB_1">
      <item>Eamonn Joseph O'callaghan, OIB 83574516699</item>
      <item>Gail Felicia Leibowitz O Callaghan, OIB 00390579119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MAGNET društvo s ograničenom odgovornošću za trgovinu i usluge</izvorni_sadrzaj>
    <derivirana_varijabla naziv="DomainObject.Predmet.ProtustrankaIDrugi_1">MAGNET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MAGNET društvo s ograničenom odgovornošću za trgovinu i usluge, OIB 48669716840, Liburnska Obala, 6/V , 23000 Zadar</izvorni_sadrzaj>
    <derivirana_varijabla naziv="DomainObject.Predmet.ProtustrankaIDrugiAdressOIB_1">MAGNET društvo s ograničenom odgovornošću za trgovinu i usluge, OIB 48669716840, Liburnska Obala, 6/V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društvo s ograničenom odgovornošću za trgovinu i usluge</item>
      <item>FINA</item>
      <item>Eamonn Joseph O'callaghan</item>
      <item>Gail Felicia Leibowitz O Callaghan</item>
    </izvorni_sadrzaj>
    <derivirana_varijabla naziv="DomainObject.Predmet.SudioniciListNaziv_1">
      <item>MAGNET društvo s ograničenom odgovornošću za trgovinu i usluge</item>
      <item>FINA</item>
      <item>Eamonn Joseph O'callaghan</item>
      <item>Gail Felicia Leibowitz O Callaghan</item>
    </derivirana_varijabla>
  </DomainObject.Predmet.SudioniciListNaziv>
  <DomainObject.Predmet.SudioniciListAdressOIB>
    <izvorni_sadrzaj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izvorni_sadrzaj>
    <derivirana_varijabla naziv="DomainObject.Predmet.SudioniciListAdressOIB_1">
      <item>MAGNET društvo s ograničenom odgovornošću za trgovinu i usluge, OIB 48669716840, Liburnska Obala, 6/V ,23000 Zadar</item>
      <item>FINA, OIB 85821130368</item>
      <item>Eamonn Joseph O'callaghan, OIB 83574516699, Ampthill Road 43,Liverpool</item>
      <item>Gail Felicia Leibowitz O Callaghan, OIB 00390579119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48669716840</item>
      <item>, OIB 85821130368</item>
      <item>, OIB 83574516699</item>
      <item>, OIB 00390579119</item>
    </izvorni_sadrzaj>
    <derivirana_varijabla naziv="DomainObject.Predmet.SudioniciListNazivOIB_1">
      <item>, OIB 48669716840</item>
      <item>, OIB 85821130368</item>
      <item>, OIB 83574516699</item>
      <item>, OIB 00390579119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367</properties:Words>
  <properties:Characters>1960</properties:Characters>
  <properties:Lines>66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2016-06-21T07:08:00Z</dcterms:created>
  <dc:creator>Ardena Bajlo</dc:creator>
  <cp:lastModifiedBy>wsadmin</cp:lastModifiedBy>
  <cp:lastPrinted>2016-06-16T08:11:00Z</cp:lastPrinted>
  <dcterms:modified xmlns:xsi="http://www.w3.org/2001/XMLSchema-instance" xsi:type="dcterms:W3CDTF">2016-06-23T11:40:00Z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