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a27b" w14:paraId="b98a27b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492254">
        <w:rPr>
          <w:rStyle w:val="Strong"/>
          <w:b w:val="false"/>
        </w:rPr>
        <w:t>45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Podružnica </w:t>
      </w:r>
      <w:r w:rsidR="00C111D8">
        <w:t>Osijek</w:t>
      </w:r>
      <w:r w:rsidR="00EA1A0E">
        <w:t xml:space="preserve">, </w:t>
      </w:r>
      <w:r w:rsidR="00C111D8">
        <w:t>L. Jagera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492254">
        <w:t>GAMA BETON d.o.o., proizvodnja i postavljanje betonske galanterije, Đakovo, Ante Starčevića 29,</w:t>
      </w:r>
      <w:r w:rsidR="00C111D8">
        <w:t xml:space="preserve"> MBS: 030</w:t>
      </w:r>
      <w:r w:rsidR="00492254">
        <w:t>105205</w:t>
      </w:r>
      <w:r w:rsidR="00C111D8">
        <w:t xml:space="preserve">, OIB: </w:t>
      </w:r>
      <w:r w:rsidR="00492254">
        <w:t>46291910193,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DB445B">
        <w:t>9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492254">
        <w:t>GAMA BETON d.o.o., proizvodnja i postavljanje betonske galanterije, Đakovo, Ante Starčevića 29, MBS: 030105205, OIB: 46291910193,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492254">
        <w:t>1</w:t>
      </w:r>
      <w:r w:rsidR="00C36AFE">
        <w:t>.</w:t>
      </w:r>
      <w:r w:rsidR="00492254">
        <w:t>154.718</w:t>
      </w:r>
      <w:r w:rsidR="008E7CE7">
        <w:t>,</w:t>
      </w:r>
      <w:r w:rsidR="00492254">
        <w:t>17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492254">
        <w:t>Josip Tirić, Đakovo, Vjekoslava Karasa 5</w:t>
      </w:r>
      <w:r w:rsidR="006244B4">
        <w:t xml:space="preserve">, OIB: </w:t>
      </w:r>
      <w:r w:rsidR="00492254">
        <w:t>53502647153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492254">
        <w:t>45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DB445B">
        <w:t>9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10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C111D8" w:rsidR="00C111D8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1084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2010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20108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20108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08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08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2010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20108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20108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08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08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St-45/2017</izvorni_sadrzaj>
    <derivirana_varijabla naziv="DomainObject.Predmet.OznakaBroj_1">St-45/2017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GAMA BETON d.o.o. proizvodnja i postavljanje betonske galanterije i usluge</izvorni_sadrzaj>
    <derivirana_varijabla naziv="DomainObject.Predmet.ProtustrankaFormated_1">  GAMA BETON d.o.o. proizvodnja i postavljanje betonske galanterije i usluge</derivirana_varijabla>
  </DomainObject.Predmet.ProtustrankaFormated>
  <DomainObject.Predmet.ProtustrankaFormatedOIB>
    <izvorni_sadrzaj>  GAMA BETON d.o.o. proizvodnja i postavljanje betonske galanterije i usluge, OIB 46291910193</izvorni_sadrzaj>
    <derivirana_varijabla naziv="DomainObject.Predmet.ProtustrankaFormatedOIB_1">  GAMA BETON d.o.o. proizvodnja i postavljanje betonske galanterije i usluge, OIB 46291910193</derivirana_varijabla>
  </DomainObject.Predmet.ProtustrankaFormatedOIB>
  <DomainObject.Predmet.ProtustrankaFormatedWithAdress>
    <izvorni_sadrzaj> GAMA BETON d.o.o. proizvodnja i postavljanje betonske galanterije i usluge, Ante Starčevića 29, 31400 Đakovo</izvorni_sadrzaj>
    <derivirana_varijabla naziv="DomainObject.Predmet.ProtustrankaFormatedWithAdress_1"> GAMA BETON d.o.o. proizvodnja i postavljanje betonske galanterije i usluge, Ante Starčevića 29, 31400 Đakovo</derivirana_varijabla>
  </DomainObject.Predmet.ProtustrankaFormatedWithAdress>
  <DomainObject.Predmet.ProtustrankaFormatedWithAdressOIB>
    <izvorni_sadrzaj> GAMA BETON d.o.o. proizvodnja i postavljanje betonske galanterije i usluge, OIB 46291910193, Ante Starčevića 29, 31400 Đakovo</izvorni_sadrzaj>
    <derivirana_varijabla naziv="DomainObject.Predmet.ProtustrankaFormatedWithAdressOIB_1"> GAMA BETON d.o.o. proizvodnja i postavljanje betonske galanterije i usluge, OIB 46291910193, Ante Starčevića 29, 31400 Đakovo</derivirana_varijabla>
  </DomainObject.Predmet.ProtustrankaFormatedWithAdressOIB>
  <DomainObject.Predmet.ProtustrankaWithAdress>
    <izvorni_sadrzaj>GAMA BETON d.o.o. proizvodnja i postavljanje betonske galanterije i usluge Ante Starčevića 29, 31400 Đakovo</izvorni_sadrzaj>
    <derivirana_varijabla naziv="DomainObject.Predmet.ProtustrankaWithAdress_1">GAMA BETON d.o.o. proizvodnja i postavljanje betonske galanterije i usluge Ante Starčevića 29, 31400 Đakovo</derivirana_varijabla>
  </DomainObject.Predmet.ProtustrankaWithAdress>
  <DomainObject.Predmet.ProtustrankaWithAdressOIB>
    <izvorni_sadrzaj>GAMA BETON d.o.o. proizvodnja i postavljanje betonske galanterije i usluge, OIB 46291910193, Ante Starčevića 29, 31400 Đakovo</izvorni_sadrzaj>
    <derivirana_varijabla naziv="DomainObject.Predmet.ProtustrankaWithAdressOIB_1">GAMA BETON d.o.o. proizvodnja i postavljanje betonske galanterije i usluge, OIB 46291910193, Ante Starčevića 29, 31400 Đakovo</derivirana_varijabla>
  </DomainObject.Predmet.ProtustrankaWithAdressOIB>
  <DomainObject.Predmet.ProtustrankaNazivFormated>
    <izvorni_sadrzaj>GAMA BETON d.o.o. proizvodnja i postavljanje betonske galanterije i usluge</izvorni_sadrzaj>
    <derivirana_varijabla naziv="DomainObject.Predmet.ProtustrankaNazivFormated_1">GAMA BETON d.o.o. proizvodnja i postavljanje betonske galanterije i usluge</derivirana_varijabla>
  </DomainObject.Predmet.ProtustrankaNazivFormated>
  <DomainObject.Predmet.ProtustrankaNazivFormatedOIB>
    <izvorni_sadrzaj>GAMA BETON d.o.o. proizvodnja i postavljanje betonske galanterije i usluge, OIB 46291910193</izvorni_sadrzaj>
    <derivirana_varijabla naziv="DomainObject.Predmet.ProtustrankaNazivFormatedOIB_1">GAMA BETON d.o.o. proizvodnja i postavljanje betonske galanterije i usluge, OIB 46291910193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GAMA BETON d.o.o. proizvodnja i postavljanje betonske galanterije i usluge</item>
    </izvorni_sadrzaj>
    <derivirana_varijabla naziv="DomainObject.Predmet.ProtuStrankaListFormated_1">
      <item>GAMA BETON d.o.o. proizvodnja i postavljanje betonske galanterije i usluge</item>
    </derivirana_varijabla>
  </DomainObject.Predmet.ProtuStrankaListFormated>
  <DomainObject.Predmet.ProtuStrankaListFormatedOIB>
    <izvorni_sadrzaj>
      <item>GAMA BETON d.o.o. proizvodnja i postavljanje betonske galanterije i usluge, OIB 46291910193</item>
    </izvorni_sadrzaj>
    <derivirana_varijabla naziv="DomainObject.Predmet.ProtuStrankaListFormatedOIB_1">
      <item>GAMA BETON d.o.o. proizvodnja i postavljanje betonske galanterije i usluge, OIB 46291910193</item>
    </derivirana_varijabla>
  </DomainObject.Predmet.ProtuStrankaListFormatedOIB>
  <DomainObject.Predmet.ProtuStrankaListFormatedWithAdress>
    <izvorni_sadrzaj>
      <item>GAMA BETON d.o.o. proizvodnja i postavljanje betonske galanterije i usluge, Ante Starčevića 29, 31400 Đakovo</item>
    </izvorni_sadrzaj>
    <derivirana_varijabla naziv="DomainObject.Predmet.ProtuStrankaListFormatedWithAdress_1">
      <item>GAMA BETON d.o.o. proizvodnja i postavljanje betonske galanterije i usluge, Ante Starčevića 29, 31400 Đakovo</item>
    </derivirana_varijabla>
  </DomainObject.Predmet.ProtuStrankaListFormatedWithAdress>
  <DomainObject.Predmet.ProtuStrankaListFormatedWithAdressOIB>
    <izvorni_sadrzaj>
      <item>GAMA BETON d.o.o. proizvodnja i postavljanje betonske galanterije i usluge, OIB 46291910193, Ante Starčevića 29, 31400 Đakovo</item>
    </izvorni_sadrzaj>
    <derivirana_varijabla naziv="DomainObject.Predmet.ProtuStrankaListFormatedWithAdressOIB_1">
      <item>GAMA BETON d.o.o. proizvodnja i postavljanje betonske galanterije i usluge, OIB 46291910193, Ante Starčevića 29, 31400 Đakovo</item>
    </derivirana_varijabla>
  </DomainObject.Predmet.ProtuStrankaListFormatedWithAdressOIB>
  <DomainObject.Predmet.ProtuStrankaListNazivFormated>
    <izvorni_sadrzaj>
      <item>GAMA BETON d.o.o. proizvodnja i postavljanje betonske galanterije i usluge</item>
    </izvorni_sadrzaj>
    <derivirana_varijabla naziv="DomainObject.Predmet.ProtuStrankaListNazivFormated_1">
      <item>GAMA BETON d.o.o. proizvodnja i postavljanje betonske galanterije i usluge</item>
    </derivirana_varijabla>
  </DomainObject.Predmet.ProtuStrankaListNazivFormated>
  <DomainObject.Predmet.ProtuStrankaListNazivFormatedOIB>
    <izvorni_sadrzaj>
      <item>GAMA BETON d.o.o. proizvodnja i postavljanje betonske galanterije i usluge, OIB 46291910193</item>
    </izvorni_sadrzaj>
    <derivirana_varijabla naziv="DomainObject.Predmet.ProtuStrankaListNazivFormatedOIB_1">
      <item>GAMA BETON d.o.o. proizvodnja i postavljanje betonske galanterije i usluge, OIB 46291910193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GAMA BETON d.o.o. proizvodnja i postavljanje betonske galanterije i usluge</izvorni_sadrzaj>
    <derivirana_varijabla naziv="DomainObject.Predmet.ProtustrankaIDrugi_1">GAMA BETON d.o.o. proizvodnja i postavljanje betonske galanterije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GAMA BETON d.o.o. proizvodnja i postavljanje betonske galanterije i usluge, OIB 46291910193, Ante Starčevića 29, 31400 Đakovo</izvorni_sadrzaj>
    <derivirana_varijabla naziv="DomainObject.Predmet.ProtustrankaIDrugiAdressOIB_1">GAMA BETON d.o.o. proizvodnja i postavljanje betonske galanterije i usluge, OIB 46291910193, Ante Starčevića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GAMA BETON d.o.o. proizvodnja i postavljanje betonske galanterije i usluge</item>
    </izvorni_sadrzaj>
    <derivirana_varijabla naziv="DomainObject.Predmet.SudioniciListNaziv_1">
      <item>FINA RC OSIJEK</item>
      <item>GAMA BETON d.o.o. proizvodnja i postavljanje betonske galanterije i usluge</item>
    </derivirana_varijabla>
  </DomainObject.Predmet.SudioniciListNaziv>
  <DomainObject.Predmet.SudioniciListAdressOIB>
    <izvorni_sadrzaj>
      <item>FINA RC OSIJEK, OIB 85821130368</item>
      <item>GAMA BETON d.o.o. proizvodnja i postavljanje betonske galanterije i usluge, OIB 46291910193, Ante Starčevića 29,31400 Đakovo</item>
    </izvorni_sadrzaj>
    <derivirana_varijabla naziv="DomainObject.Predmet.SudioniciListAdressOIB_1">
      <item>FINA RC OSIJEK, OIB 85821130368</item>
      <item>GAMA BETON d.o.o. proizvodnja i postavljanje betonske galanterije i usluge, OIB 46291910193, Ante Starčevića 29,31400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46291910193</item>
    </izvorni_sadrzaj>
    <derivirana_varijabla naziv="DomainObject.Predmet.SudioniciListNazivOIB_1">
      <item>, OIB 85821130368</item>
      <item>, OIB 46291910193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E53E2B-A362-4114-A978-FD5D4757AA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2143</properties:Characters>
  <properties:Lines>51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2017-02-08T09:02:00Z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2017-02-09T07:24:00Z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