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19966" w14:paraId="5319966" w:rsidRDefault="00DF0B85" w:rsidP="00CA590D" w:rsidR="0079120F" w:rsidRPr="003229CD">
      <w:pPr>
        <w:jc w:val="right"/>
        <w15:collapsed w:val="false"/>
        <w:rPr>
          <w:rFonts w:cs="Arial" w:hAnsi="Arial" w:ascii="Arial"/>
        </w:rPr>
      </w:pPr>
      <w:bookmarkStart w:name="_GoBack" w:id="0"/>
      <w:bookmarkEnd w:id="0"/>
      <w:r>
        <w:t>Poslovni broj</w:t>
      </w:r>
      <w:r w:rsidR="00CA590D" w:rsidRPr="00FB0FAF">
        <w:t xml:space="preserve"> 1 St-</w:t>
      </w:r>
      <w:r>
        <w:t>517/2016-54</w:t>
      </w:r>
    </w:p>
    <w:p w:rsidRDefault="0079120F" w:rsidP="0079120F" w:rsidR="0079120F" w:rsidRPr="003229CD">
      <w:pPr>
        <w:rPr>
          <w:rFonts w:cs="Arial" w:hAnsi="Arial" w:ascii="Arial"/>
        </w:rPr>
      </w:pPr>
    </w:p>
    <w:p w:rsidRDefault="0079120F" w:rsidP="0079120F" w:rsidR="0079120F" w:rsidRPr="003229CD">
      <w:pPr>
        <w:rPr>
          <w:rFonts w:cs="Arial" w:hAnsi="Arial" w:ascii="Arial"/>
        </w:rPr>
      </w:pPr>
    </w:p>
    <w:p w:rsidRDefault="0079120F" w:rsidP="0079120F" w:rsidR="0079120F" w:rsidRPr="000251C2"/>
    <w:p w:rsidRDefault="00DF0B85" w:rsidP="00DF0B85" w:rsidR="00DF0B85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DF0B85" w:rsidP="00DF0B85" w:rsidR="00DF0B85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DF0B85" w:rsidP="00DF0B85" w:rsidR="00DF0B85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DF0B85" w:rsidP="00DF0B85" w:rsidR="00DF0B85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79120F" w:rsidP="0079120F" w:rsidR="0079120F" w:rsidRPr="00FB0FAF">
      <w:pPr>
        <w:jc w:val="both"/>
      </w:pPr>
      <w:r w:rsidRPr="00FB0FAF">
        <w:tab/>
      </w:r>
      <w:r w:rsidRPr="00FB0FAF">
        <w:tab/>
      </w:r>
      <w:r w:rsidRPr="00FB0FAF">
        <w:tab/>
        <w:t xml:space="preserve">  </w:t>
      </w:r>
      <w:r w:rsidR="003229CD" w:rsidRPr="00FB0FAF">
        <w:t xml:space="preserve">     </w:t>
      </w:r>
      <w:r w:rsidR="008F7EFC" w:rsidRPr="00FB0FAF">
        <w:t xml:space="preserve">    </w:t>
      </w:r>
    </w:p>
    <w:p w:rsidRDefault="0079120F" w:rsidP="0079120F" w:rsidR="0079120F">
      <w:pPr>
        <w:jc w:val="both"/>
      </w:pPr>
    </w:p>
    <w:p w:rsidRDefault="00FB0FAF" w:rsidP="00FB0FAF" w:rsidR="008F7EFC" w:rsidRPr="00FB0FAF">
      <w:pPr>
        <w:jc w:val="center"/>
      </w:pPr>
      <w:r w:rsidRPr="00FB0FAF">
        <w:t xml:space="preserve"> U  I M E   R E P U B L I K E  H R V A T S K E  </w:t>
      </w:r>
    </w:p>
    <w:p w:rsidRDefault="00FB0FAF" w:rsidP="0079120F" w:rsidR="00FB0FAF" w:rsidRPr="00FB0FAF">
      <w:pPr>
        <w:jc w:val="center"/>
      </w:pPr>
    </w:p>
    <w:p w:rsidRDefault="0079120F" w:rsidP="0079120F" w:rsidR="0079120F" w:rsidRPr="00FB0FAF">
      <w:pPr>
        <w:jc w:val="center"/>
      </w:pPr>
      <w:r w:rsidRPr="00FB0FAF">
        <w:t>R  J  E  Š  E  N  J  E</w:t>
      </w:r>
    </w:p>
    <w:p w:rsidRDefault="0079120F" w:rsidP="0079120F" w:rsidR="0079120F">
      <w:pPr>
        <w:jc w:val="both"/>
      </w:pPr>
    </w:p>
    <w:p w:rsidRDefault="0079120F" w:rsidP="0079120F" w:rsidR="0079120F" w:rsidRPr="00FB0FAF">
      <w:pPr>
        <w:jc w:val="both"/>
      </w:pPr>
      <w:r w:rsidRPr="00FB0FAF">
        <w:tab/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FB0FAF">
          <w:t>sud u</w:t>
        </w:r>
      </w:smartTag>
      <w:r w:rsidRPr="00FB0FAF">
        <w:t xml:space="preserve"> Zadru</w:t>
      </w:r>
      <w:r w:rsidR="008F7EFC" w:rsidRPr="00FB0FAF">
        <w:t xml:space="preserve"> (OIB:39670464653) </w:t>
      </w:r>
      <w:r w:rsidRPr="00FB0FAF">
        <w:t xml:space="preserve">po sucu tog suda Ardeni Bajlo u stečajnom postupku nad stečajnim dužnikom </w:t>
      </w:r>
      <w:r w:rsidR="00F73FFA" w:rsidRPr="009B30F8">
        <w:t>ASSERIA KAMEN d.o.o. u stečaju Lišane Ostrovičke, Lišane Ostrovičke bb,  OIB:20791600559</w:t>
      </w:r>
      <w:r w:rsidR="00A34F37" w:rsidRPr="00BE6EB1">
        <w:t>, zastupanom po stečajno</w:t>
      </w:r>
      <w:r w:rsidR="00A34F37">
        <w:t>m</w:t>
      </w:r>
      <w:r w:rsidR="00A34F37" w:rsidRPr="00BE6EB1">
        <w:t xml:space="preserve"> upravitelj</w:t>
      </w:r>
      <w:r w:rsidR="00A34F37">
        <w:t xml:space="preserve">u </w:t>
      </w:r>
      <w:r w:rsidR="00D148D5">
        <w:t>Željku Vrkiću</w:t>
      </w:r>
      <w:r w:rsidR="003816A4">
        <w:t>,</w:t>
      </w:r>
      <w:r w:rsidR="00DF0B85">
        <w:t xml:space="preserve"> </w:t>
      </w:r>
      <w:r w:rsidR="009460CC">
        <w:t>17. siječnja</w:t>
      </w:r>
      <w:r w:rsidR="000063FB">
        <w:t xml:space="preserve"> 2018</w:t>
      </w:r>
      <w:r w:rsidRPr="00FB0FAF">
        <w:t xml:space="preserve">. </w:t>
      </w:r>
    </w:p>
    <w:p w:rsidRDefault="0079120F" w:rsidP="0079120F" w:rsidR="0079120F" w:rsidRPr="00FB0FAF">
      <w:pPr>
        <w:jc w:val="both"/>
      </w:pPr>
    </w:p>
    <w:p w:rsidRDefault="0079120F" w:rsidP="0079120F" w:rsidR="0079120F" w:rsidRPr="00FB0FAF">
      <w:pPr>
        <w:jc w:val="center"/>
      </w:pPr>
      <w:r w:rsidRPr="00FB0FAF">
        <w:t>r i j e š i o  j e</w:t>
      </w:r>
    </w:p>
    <w:p w:rsidRDefault="0079120F" w:rsidP="0079120F" w:rsidR="0079120F" w:rsidRPr="00FB0FAF">
      <w:pPr>
        <w:jc w:val="both"/>
      </w:pPr>
    </w:p>
    <w:p w:rsidRDefault="0079120F" w:rsidP="008A6059" w:rsidR="008A6059" w:rsidRPr="00FB0FAF">
      <w:pPr>
        <w:numPr>
          <w:ilvl w:val="0"/>
          <w:numId w:val="1"/>
        </w:numPr>
        <w:jc w:val="both"/>
      </w:pPr>
      <w:r w:rsidRPr="00FB0FAF">
        <w:t>Zaključuje se stečajni postupak</w:t>
      </w:r>
      <w:r w:rsidR="00D74762" w:rsidRPr="00FB0FAF">
        <w:t xml:space="preserve"> nad </w:t>
      </w:r>
      <w:r w:rsidR="00F23F7A">
        <w:t>stečajnim dužnikom</w:t>
      </w:r>
      <w:r w:rsidRPr="00FB0FAF">
        <w:t xml:space="preserve"> </w:t>
      </w:r>
      <w:r w:rsidR="00F73FFA" w:rsidRPr="009B30F8">
        <w:t>ASSERIA KAMEN d.o.o. u stečaju Lišane Ostrovičke, Lišane Ostrovičke bb,  OIB:20791600559</w:t>
      </w:r>
      <w:r w:rsidR="00EE67BE" w:rsidRPr="00FB0FAF">
        <w:t>.</w:t>
      </w:r>
    </w:p>
    <w:p w:rsidRDefault="00C0454E" w:rsidP="00B53AB4" w:rsidR="00C0454E"/>
    <w:p w:rsidRDefault="0079120F" w:rsidP="0079120F" w:rsidR="0079120F">
      <w:pPr>
        <w:numPr>
          <w:ilvl w:val="0"/>
          <w:numId w:val="1"/>
        </w:numPr>
        <w:jc w:val="both"/>
      </w:pPr>
      <w:r w:rsidRPr="00FB0FAF">
        <w:t xml:space="preserve">Ovo rješenje i osnova zaključenja stečajnog postupka </w:t>
      </w:r>
      <w:r w:rsidR="00FB0FAF">
        <w:t xml:space="preserve">javno </w:t>
      </w:r>
      <w:r w:rsidR="003C4119">
        <w:t xml:space="preserve">će se </w:t>
      </w:r>
      <w:r w:rsidR="00FB0FAF">
        <w:t>objaviti</w:t>
      </w:r>
      <w:r w:rsidR="003C4119">
        <w:t>.</w:t>
      </w:r>
    </w:p>
    <w:p w:rsidRDefault="00D74762" w:rsidP="00D74762" w:rsidR="00D74762">
      <w:pPr>
        <w:jc w:val="both"/>
      </w:pPr>
    </w:p>
    <w:p w:rsidRDefault="0079120F" w:rsidP="0079120F" w:rsidR="0079120F" w:rsidRPr="00FB0FAF">
      <w:pPr>
        <w:numPr>
          <w:ilvl w:val="0"/>
          <w:numId w:val="1"/>
        </w:numPr>
        <w:jc w:val="both"/>
      </w:pPr>
      <w:r w:rsidRPr="00FB0FAF">
        <w:t xml:space="preserve">Rješenje se </w:t>
      </w:r>
      <w:r w:rsidR="00D74762" w:rsidRPr="00FB0FAF">
        <w:t xml:space="preserve">po pravomoćnosti </w:t>
      </w:r>
      <w:r w:rsidRPr="00FB0FAF">
        <w:t xml:space="preserve">dostavlja sudskom registru ovog suda radi brisanja dužnika iz sudskog registra. </w:t>
      </w:r>
    </w:p>
    <w:p w:rsidRDefault="0079120F" w:rsidP="0079120F" w:rsidR="0079120F" w:rsidRPr="00FB0FAF">
      <w:pPr>
        <w:jc w:val="both"/>
      </w:pPr>
    </w:p>
    <w:p w:rsidRDefault="0079120F" w:rsidP="00B97328" w:rsidR="00B97328">
      <w:pPr>
        <w:jc w:val="center"/>
      </w:pPr>
      <w:r w:rsidRPr="00FB0FAF">
        <w:t>Obrazloženje</w:t>
      </w:r>
    </w:p>
    <w:p w:rsidRDefault="00B97328" w:rsidP="0079120F" w:rsidR="00B97328">
      <w:pPr>
        <w:ind w:firstLine="708"/>
        <w:jc w:val="both"/>
      </w:pPr>
    </w:p>
    <w:p w:rsidRDefault="003C4119" w:rsidP="00C0454E" w:rsidR="00C0454E">
      <w:pPr>
        <w:ind w:firstLine="708"/>
        <w:jc w:val="both"/>
      </w:pPr>
      <w:r>
        <w:t>D</w:t>
      </w:r>
      <w:r w:rsidR="008F7EFC" w:rsidRPr="00FB0FAF">
        <w:t xml:space="preserve">ana </w:t>
      </w:r>
      <w:r w:rsidR="00F73FFA">
        <w:t>7. rujna 2017.</w:t>
      </w:r>
      <w:r w:rsidR="0079120F" w:rsidRPr="00FB0FAF">
        <w:t xml:space="preserve"> </w:t>
      </w:r>
      <w:r>
        <w:t xml:space="preserve">održano </w:t>
      </w:r>
      <w:r w:rsidR="003816A4">
        <w:t xml:space="preserve">je </w:t>
      </w:r>
      <w:r>
        <w:t>završno ročište vjerovnika</w:t>
      </w:r>
      <w:r w:rsidR="003816A4">
        <w:t>.</w:t>
      </w:r>
      <w:r>
        <w:t xml:space="preserve"> Prethodno je sudac dao</w:t>
      </w:r>
      <w:r w:rsidR="0079120F" w:rsidRPr="00FB0FAF">
        <w:t xml:space="preserve"> suglasnost za završnu diobu i završni račun stečajn</w:t>
      </w:r>
      <w:r w:rsidR="00A34F37">
        <w:t>om</w:t>
      </w:r>
      <w:r w:rsidR="0079120F" w:rsidRPr="00FB0FAF">
        <w:t xml:space="preserve"> upravitelj</w:t>
      </w:r>
      <w:r w:rsidR="00A34F37">
        <w:t>u</w:t>
      </w:r>
      <w:r w:rsidR="0079120F" w:rsidRPr="00FB0FAF">
        <w:t xml:space="preserve">, </w:t>
      </w:r>
      <w:r w:rsidR="0079120F" w:rsidRPr="00B81DF4">
        <w:t>pošto je</w:t>
      </w:r>
      <w:r w:rsidRPr="00B81DF4">
        <w:t xml:space="preserve"> </w:t>
      </w:r>
      <w:r w:rsidR="0079120F" w:rsidRPr="00B81DF4">
        <w:t>steč</w:t>
      </w:r>
      <w:r w:rsidR="00D74762" w:rsidRPr="00B81DF4">
        <w:t>ajna masa u cijelosti unovčena</w:t>
      </w:r>
      <w:r w:rsidR="00D74762" w:rsidRPr="00FB0FAF">
        <w:t>, dok prigovora</w:t>
      </w:r>
      <w:r w:rsidR="00E945A2">
        <w:t xml:space="preserve"> na diobni popis</w:t>
      </w:r>
      <w:r w:rsidR="00D74762" w:rsidRPr="00FB0FAF">
        <w:t xml:space="preserve"> nije bilo. </w:t>
      </w:r>
    </w:p>
    <w:p w:rsidRDefault="00B97328" w:rsidP="0079120F" w:rsidR="00B97328">
      <w:pPr>
        <w:ind w:firstLine="708"/>
        <w:jc w:val="both"/>
      </w:pPr>
      <w:r>
        <w:t>Na navedenom ročištu</w:t>
      </w:r>
      <w:r w:rsidR="00C0454E">
        <w:t xml:space="preserve"> prihvaćeno je izvješće stečajnog</w:t>
      </w:r>
      <w:r>
        <w:t xml:space="preserve"> upravitelj</w:t>
      </w:r>
      <w:r w:rsidR="00C0454E">
        <w:t>a</w:t>
      </w:r>
      <w:r>
        <w:t xml:space="preserve"> i dana suglasnost na završni račun. </w:t>
      </w:r>
    </w:p>
    <w:p w:rsidRDefault="00B97328" w:rsidP="0079120F" w:rsidR="00B97328" w:rsidRPr="009460CC">
      <w:pPr>
        <w:ind w:firstLine="708"/>
        <w:jc w:val="both"/>
      </w:pPr>
      <w:r w:rsidRPr="009460CC">
        <w:t>Nakon završnog ročišta stečajn</w:t>
      </w:r>
      <w:r w:rsidR="00DC6517" w:rsidRPr="009460CC">
        <w:t>i upravitelj</w:t>
      </w:r>
      <w:r w:rsidRPr="009460CC">
        <w:t xml:space="preserve"> je</w:t>
      </w:r>
      <w:r w:rsidR="00A833FB" w:rsidRPr="009460CC">
        <w:t xml:space="preserve"> podneskom od dana </w:t>
      </w:r>
      <w:r w:rsidR="000063FB" w:rsidRPr="009460CC">
        <w:t>3</w:t>
      </w:r>
      <w:r w:rsidR="00D148D5" w:rsidRPr="009460CC">
        <w:t xml:space="preserve">. </w:t>
      </w:r>
      <w:r w:rsidR="000063FB" w:rsidRPr="009460CC">
        <w:t>studenog</w:t>
      </w:r>
      <w:r w:rsidR="00D148D5" w:rsidRPr="009460CC">
        <w:t xml:space="preserve"> 20</w:t>
      </w:r>
      <w:r w:rsidR="000063FB" w:rsidRPr="009460CC">
        <w:t>17</w:t>
      </w:r>
      <w:r w:rsidR="00D148D5" w:rsidRPr="009460CC">
        <w:t>.</w:t>
      </w:r>
      <w:r w:rsidRPr="009460CC">
        <w:t xml:space="preserve"> izvijesti</w:t>
      </w:r>
      <w:r w:rsidR="00DC6517" w:rsidRPr="009460CC">
        <w:t>o</w:t>
      </w:r>
      <w:r w:rsidRPr="009460CC">
        <w:t xml:space="preserve"> sud da je okončana završna dioba</w:t>
      </w:r>
      <w:r w:rsidR="00A833FB" w:rsidRPr="009460CC">
        <w:t xml:space="preserve">, da su podmireni troškovi stečajnog postupka. </w:t>
      </w:r>
    </w:p>
    <w:p w:rsidRDefault="0079120F" w:rsidP="00B97328" w:rsidR="0079120F" w:rsidRPr="009460CC">
      <w:pPr>
        <w:jc w:val="both"/>
      </w:pPr>
      <w:r w:rsidRPr="009460CC">
        <w:tab/>
        <w:t xml:space="preserve">Obzirom da je okončana završna dioba, to su ispunjeni uvjeti iz čl. </w:t>
      </w:r>
      <w:r w:rsidR="009460CC" w:rsidRPr="009460CC">
        <w:t>286</w:t>
      </w:r>
      <w:r w:rsidRPr="009460CC">
        <w:t xml:space="preserve">. st. 1. </w:t>
      </w:r>
      <w:r w:rsidR="00D74762" w:rsidRPr="009460CC">
        <w:t>Stečajnog zakona</w:t>
      </w:r>
      <w:r w:rsidR="00B97328" w:rsidRPr="009460CC">
        <w:t xml:space="preserve"> </w:t>
      </w:r>
      <w:r w:rsidR="00B97328" w:rsidRPr="009460CC">
        <w:rPr>
          <w:szCs w:val="22"/>
        </w:rPr>
        <w:t xml:space="preserve">(Narodne novine </w:t>
      </w:r>
      <w:r w:rsidR="009460CC" w:rsidRPr="009460CC">
        <w:rPr>
          <w:szCs w:val="22"/>
        </w:rPr>
        <w:t>75/15 i 104/17</w:t>
      </w:r>
      <w:r w:rsidR="00B97328" w:rsidRPr="009460CC">
        <w:rPr>
          <w:szCs w:val="22"/>
        </w:rPr>
        <w:t>)</w:t>
      </w:r>
      <w:r w:rsidR="00D74762" w:rsidRPr="009460CC">
        <w:t xml:space="preserve">, </w:t>
      </w:r>
      <w:r w:rsidRPr="009460CC">
        <w:t xml:space="preserve">pa je ovaj stečajni postupak valjalo zaključiti.  </w:t>
      </w:r>
    </w:p>
    <w:p w:rsidRDefault="0079120F" w:rsidP="0079120F" w:rsidR="0079120F" w:rsidRPr="00FB0FAF">
      <w:pPr>
        <w:jc w:val="both"/>
      </w:pPr>
    </w:p>
    <w:p w:rsidRDefault="0079120F" w:rsidP="0079120F" w:rsidR="0079120F" w:rsidRPr="00FB0FAF">
      <w:pPr>
        <w:jc w:val="center"/>
      </w:pPr>
      <w:r w:rsidRPr="00FB0FAF">
        <w:t xml:space="preserve">U Zadru, dana </w:t>
      </w:r>
      <w:r w:rsidR="009460CC">
        <w:t>17. siječnja</w:t>
      </w:r>
      <w:r w:rsidR="000063FB">
        <w:t xml:space="preserve"> 2018</w:t>
      </w:r>
      <w:r w:rsidRPr="00FB0FAF">
        <w:t xml:space="preserve">. </w:t>
      </w:r>
    </w:p>
    <w:p w:rsidRDefault="0079120F" w:rsidP="0079120F" w:rsidR="0079120F" w:rsidRPr="00FB0FAF">
      <w:pPr>
        <w:jc w:val="center"/>
      </w:pPr>
    </w:p>
    <w:p w:rsidRDefault="001D2CE8" w:rsidP="00F23F7A" w:rsidR="0079120F" w:rsidRPr="00FB0FAF">
      <w:pPr>
        <w:jc w:val="right"/>
      </w:pPr>
      <w:r>
        <w:t xml:space="preserve">                                                     </w:t>
      </w:r>
      <w:r w:rsidR="00B81DF4">
        <w:t>S</w:t>
      </w:r>
      <w:r w:rsidR="0079120F" w:rsidRPr="00FB0FAF">
        <w:t>u</w:t>
      </w:r>
      <w:r w:rsidR="00D148D5">
        <w:t>tkinja</w:t>
      </w:r>
    </w:p>
    <w:p w:rsidRDefault="0079120F" w:rsidP="00F23F7A" w:rsidR="000251C2" w:rsidRPr="00FB0FAF">
      <w:pPr>
        <w:jc w:val="right"/>
      </w:pPr>
      <w:r w:rsidRPr="00FB0FAF">
        <w:t>Ardena Bajlo</w:t>
      </w:r>
    </w:p>
    <w:p w:rsidRDefault="00A833FB" w:rsidP="000251C2" w:rsidR="00A833FB">
      <w:pPr>
        <w:ind w:firstLine="708" w:left="4248"/>
        <w:jc w:val="both"/>
      </w:pPr>
    </w:p>
    <w:p w:rsidRDefault="00DF0B85" w:rsidP="0079120F" w:rsidR="0079120F" w:rsidRPr="00FB0FAF">
      <w:pPr>
        <w:jc w:val="both"/>
      </w:pPr>
      <w:r>
        <w:t>Pouka o pravnom lijeku</w:t>
      </w:r>
    </w:p>
    <w:p w:rsidRDefault="0079120F" w:rsidP="0079120F" w:rsidR="0079120F">
      <w:r w:rsidRPr="00FB0FAF">
        <w:t>Protiv ovog rješenja dopuštena je žalba koja se podnosi u tri primjerka za Visoki trgovački sud putem</w:t>
      </w:r>
      <w:r w:rsidR="009417BE">
        <w:t xml:space="preserve"> ovog suda, u roku od osam dana od isteka osmog dana od objave rješenja na e-oglasnoj ploči suda.</w:t>
      </w:r>
      <w:r w:rsidRPr="00FB0FAF">
        <w:t xml:space="preserve"> </w:t>
      </w:r>
    </w:p>
    <w:p w:rsidRDefault="00F23F7A" w:rsidP="0079120F" w:rsidR="00F23F7A"/>
    <w:p w:rsidRDefault="00C6772C" w:rsidP="0079120F" w:rsidR="00C6772C"/>
    <w:p w:rsidRDefault="0003127D" w:rsidP="0003127D" w:rsidR="0003127D" w:rsidRPr="00FB0FAF">
      <w:r w:rsidRPr="00FB0FAF">
        <w:t xml:space="preserve">Dostaviti: </w:t>
      </w:r>
    </w:p>
    <w:p w:rsidRDefault="0003127D" w:rsidP="0003127D" w:rsidR="0003127D" w:rsidRPr="00FB0FAF">
      <w:pPr>
        <w:numPr>
          <w:ilvl w:val="0"/>
          <w:numId w:val="2"/>
        </w:numPr>
      </w:pPr>
      <w:r w:rsidRPr="00FB0FAF">
        <w:t>stečajno</w:t>
      </w:r>
      <w:r w:rsidR="00A34F37">
        <w:t>m</w:t>
      </w:r>
      <w:r w:rsidR="00F23F7A">
        <w:t xml:space="preserve"> upravitelj</w:t>
      </w:r>
      <w:r w:rsidR="00A34F37">
        <w:t>u</w:t>
      </w:r>
    </w:p>
    <w:p w:rsidRDefault="0003127D" w:rsidP="0003127D" w:rsidR="0003127D" w:rsidRPr="00FB0FAF">
      <w:pPr>
        <w:numPr>
          <w:ilvl w:val="0"/>
          <w:numId w:val="2"/>
        </w:numPr>
      </w:pPr>
      <w:r w:rsidRPr="00FB0FAF">
        <w:t xml:space="preserve">registru suda po pravomoćnosti </w:t>
      </w:r>
    </w:p>
    <w:p w:rsidRDefault="00A34F37" w:rsidP="0003127D" w:rsidR="0003127D" w:rsidRPr="00FB0FAF">
      <w:pPr>
        <w:numPr>
          <w:ilvl w:val="0"/>
          <w:numId w:val="2"/>
        </w:numPr>
      </w:pPr>
      <w:r>
        <w:t>e-</w:t>
      </w:r>
      <w:r w:rsidR="0003127D" w:rsidRPr="00FB0FAF">
        <w:t xml:space="preserve">oglasna ploča </w:t>
      </w:r>
    </w:p>
    <w:p w:rsidRDefault="0003127D" w:rsidP="0003127D" w:rsidR="0003127D" w:rsidRPr="00FB0FAF">
      <w:pPr>
        <w:numPr>
          <w:ilvl w:val="0"/>
          <w:numId w:val="2"/>
        </w:numPr>
      </w:pPr>
      <w:r w:rsidRPr="00FB0FAF">
        <w:t>u spis</w:t>
      </w:r>
    </w:p>
    <w:p w:rsidRDefault="0003127D" w:rsidP="0003127D" w:rsidR="0003127D" w:rsidRPr="00FB0FAF"/>
    <w:p w:rsidRDefault="0003127D" w:rsidP="0079120F" w:rsidR="0003127D" w:rsidRPr="000251C2"/>
    <w:sectPr w:rsidSect="00D148D5" w:rsidR="0003127D" w:rsidRPr="000251C2">
      <w:headerReference w:type="default" r:id="rId9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3F7A" w:rsidP="00F23F7A" w:rsidR="00F23F7A">
      <w:r>
        <w:separator/>
      </w:r>
    </w:p>
  </w:endnote>
  <w:endnote w:id="0" w:type="continuationSeparator">
    <w:p w:rsidRDefault="00F23F7A" w:rsidP="00F23F7A" w:rsidR="00F23F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3F7A" w:rsidP="00F23F7A" w:rsidR="00F23F7A">
      <w:r>
        <w:separator/>
      </w:r>
    </w:p>
  </w:footnote>
  <w:footnote w:id="0" w:type="continuationSeparator">
    <w:p w:rsidRDefault="00F23F7A" w:rsidP="00F23F7A" w:rsidR="00F23F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3F7A" w:rsidP="00F23F7A" w:rsidR="00F23F7A" w:rsidRPr="003229CD">
    <w:pPr>
      <w:jc w:val="right"/>
      <w:rPr>
        <w:rFonts w:cs="Arial" w:hAnsi="Arial" w:ascii="Arial"/>
      </w:rPr>
    </w:pPr>
    <w:r>
      <w:fldChar w:fldCharType="begin"/>
    </w:r>
    <w:r>
      <w:instrText>PAGE   \* MERGEFORMAT</w:instrText>
    </w:r>
    <w:r>
      <w:fldChar w:fldCharType="separate"/>
    </w:r>
    <w:r w:rsidR="00A019C2">
      <w:rPr>
        <w:noProof/>
      </w:rPr>
      <w:t>2</w:t>
    </w:r>
    <w:r>
      <w:fldChar w:fldCharType="end"/>
    </w:r>
    <w:r>
      <w:tab/>
    </w:r>
    <w:r>
      <w:tab/>
    </w:r>
    <w:r>
      <w:tab/>
    </w:r>
    <w:r w:rsidRPr="00F23F7A">
      <w:t xml:space="preserve"> </w:t>
    </w:r>
    <w:r w:rsidR="00DF0B85">
      <w:t>Poslovni broj</w:t>
    </w:r>
    <w:r w:rsidRPr="00FB0FAF">
      <w:t xml:space="preserve"> 1 St-</w:t>
    </w:r>
    <w:r w:rsidR="00DF0B85">
      <w:t>517/2016-54</w:t>
    </w:r>
  </w:p>
  <w:p w:rsidRDefault="00F23F7A" w:rsidR="00F23F7A">
    <w:pPr>
      <w:pStyle w:val="Zaglavlje"/>
      <w:jc w:val="center"/>
    </w:pPr>
  </w:p>
  <w:p w:rsidRDefault="00F23F7A" w:rsidR="00F23F7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656274"/>
    <w:multiLevelType w:val="hybridMultilevel"/>
    <w:tmpl w:val="D6EE1E00"/>
    <w:lvl w:tplc="31B8DC08" w:ilvl="0">
      <w:start w:val="5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4F03396"/>
    <w:multiLevelType w:val="hybridMultilevel"/>
    <w:tmpl w:val="FB92D114"/>
    <w:lvl w:tplc="B156A1C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120F"/>
    <w:rsid w:val="000063FB"/>
    <w:rsid w:val="000251C2"/>
    <w:rsid w:val="0003127D"/>
    <w:rsid w:val="00052BAA"/>
    <w:rsid w:val="00114C59"/>
    <w:rsid w:val="001D2CE8"/>
    <w:rsid w:val="002E719F"/>
    <w:rsid w:val="003229CD"/>
    <w:rsid w:val="003816A4"/>
    <w:rsid w:val="003C4119"/>
    <w:rsid w:val="003E15D3"/>
    <w:rsid w:val="004A298D"/>
    <w:rsid w:val="00691D21"/>
    <w:rsid w:val="00740EC7"/>
    <w:rsid w:val="0079120F"/>
    <w:rsid w:val="00825089"/>
    <w:rsid w:val="008A6059"/>
    <w:rsid w:val="008F2B58"/>
    <w:rsid w:val="008F7EFC"/>
    <w:rsid w:val="009417BE"/>
    <w:rsid w:val="009460CC"/>
    <w:rsid w:val="009B4F71"/>
    <w:rsid w:val="009E3171"/>
    <w:rsid w:val="00A019C2"/>
    <w:rsid w:val="00A34F37"/>
    <w:rsid w:val="00A833FB"/>
    <w:rsid w:val="00B53AB4"/>
    <w:rsid w:val="00B81DF4"/>
    <w:rsid w:val="00B97328"/>
    <w:rsid w:val="00C0454E"/>
    <w:rsid w:val="00C1717C"/>
    <w:rsid w:val="00C34AEE"/>
    <w:rsid w:val="00C6772C"/>
    <w:rsid w:val="00CA590D"/>
    <w:rsid w:val="00CF69B4"/>
    <w:rsid w:val="00D012E3"/>
    <w:rsid w:val="00D148D5"/>
    <w:rsid w:val="00D15C19"/>
    <w:rsid w:val="00D54507"/>
    <w:rsid w:val="00D74762"/>
    <w:rsid w:val="00DC6517"/>
    <w:rsid w:val="00DF0B85"/>
    <w:rsid w:val="00E260EC"/>
    <w:rsid w:val="00E945A2"/>
    <w:rsid w:val="00EA35E8"/>
    <w:rsid w:val="00EE67BE"/>
    <w:rsid w:val="00F23F7A"/>
    <w:rsid w:val="00F337BB"/>
    <w:rsid w:val="00F61E20"/>
    <w:rsid w:val="00F73FFA"/>
    <w:rsid w:val="00FB0196"/>
    <w:rsid w:val="00FB0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9120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F0B85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1D21"/>
    <w:pPr>
      <w:ind w:left="708"/>
    </w:pPr>
  </w:style>
  <w:style w:styleId="Zaglavlje" w:type="paragraph">
    <w:name w:val="header"/>
    <w:basedOn w:val="Normal"/>
    <w:link w:val="ZaglavljeChar"/>
    <w:uiPriority w:val="99"/>
    <w:rsid w:val="00F23F7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23F7A"/>
    <w:rPr>
      <w:sz w:val="24"/>
      <w:szCs w:val="24"/>
    </w:rPr>
  </w:style>
  <w:style w:styleId="Podnoje" w:type="paragraph">
    <w:name w:val="footer"/>
    <w:basedOn w:val="Normal"/>
    <w:link w:val="PodnojeChar"/>
    <w:rsid w:val="00F23F7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23F7A"/>
    <w:rPr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DF0B85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019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19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19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19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19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9120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F0B85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1D21"/>
    <w:pPr>
      <w:ind w:left="708"/>
    </w:pPr>
  </w:style>
  <w:style w:styleId="Zaglavlje" w:type="paragraph">
    <w:name w:val="header"/>
    <w:basedOn w:val="Normal"/>
    <w:link w:val="ZaglavljeChar"/>
    <w:uiPriority w:val="99"/>
    <w:rsid w:val="00F23F7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23F7A"/>
    <w:rPr>
      <w:sz w:val="24"/>
      <w:szCs w:val="24"/>
    </w:rPr>
  </w:style>
  <w:style w:styleId="Podnoje" w:type="paragraph">
    <w:name w:val="footer"/>
    <w:basedOn w:val="Normal"/>
    <w:link w:val="PodnojeChar"/>
    <w:rsid w:val="00F23F7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23F7A"/>
    <w:rPr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DF0B85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019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19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19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19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19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St-517/2016</izvorni_sadrzaj>
    <derivirana_varijabla naziv="DomainObject.Predmet.OznakaBroj_1">St-517/2016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ASSERIA KAMEN d.o.o. za usluge</izvorni_sadrzaj>
    <derivirana_varijabla naziv="DomainObject.Predmet.ProtustrankaFormated_1">  ASSERIA KAMEN d.o.o. za usluge</derivirana_varijabla>
  </DomainObject.Predmet.ProtustrankaFormated>
  <DomainObject.Predmet.ProtustrankaFormatedOIB>
    <izvorni_sadrzaj>  ASSERIA KAMEN d.o.o. za usluge, OIB 20791600559</izvorni_sadrzaj>
    <derivirana_varijabla naziv="DomainObject.Predmet.ProtustrankaFormatedOIB_1">  ASSERIA KAMEN d.o.o. za usluge, OIB 20791600559</derivirana_varijabla>
  </DomainObject.Predmet.ProtustrankaFormatedOIB>
  <DomainObject.Predmet.ProtustrankaFormatedWithAdress>
    <izvorni_sadrzaj> ASSERIA KAMEN d.o.o. za usluge, Lišane Ostrovičke bb, 23420 Lišane Ostrovičke</izvorni_sadrzaj>
    <derivirana_varijabla naziv="DomainObject.Predmet.ProtustrankaFormatedWithAdress_1"> ASSERIA KAMEN d.o.o. za usluge, Lišane Ostrovičke bb, 23420 Lišane Ostrovičke</derivirana_varijabla>
  </DomainObject.Predmet.ProtustrankaFormatedWithAdress>
  <DomainObject.Predmet.ProtustrankaFormatedWithAdressOIB>
    <izvorni_sadrzaj> ASSERIA KAMEN d.o.o. za usluge, OIB 20791600559, Lišane Ostrovičke bb, 23420 Lišane Ostrovičke</izvorni_sadrzaj>
    <derivirana_varijabla naziv="DomainObject.Predmet.ProtustrankaFormatedWithAdressOIB_1"> ASSERIA KAMEN d.o.o. za usluge, OIB 20791600559, Lišane Ostrovičke bb, 23420 Lišane Ostrovičke</derivirana_varijabla>
  </DomainObject.Predmet.ProtustrankaFormatedWithAdressOIB>
  <DomainObject.Predmet.ProtustrankaWithAdress>
    <izvorni_sadrzaj>ASSERIA KAMEN d.o.o. za usluge Lišane Ostrovičke bb, 23420 Lišane Ostrovičke</izvorni_sadrzaj>
    <derivirana_varijabla naziv="DomainObject.Predmet.ProtustrankaWithAdress_1">ASSERIA KAMEN d.o.o. za usluge Lišane Ostrovičke bb, 23420 Lišane Ostrovičke</derivirana_varijabla>
  </DomainObject.Predmet.ProtustrankaWithAdress>
  <DomainObject.Predmet.ProtustrankaWithAdressOIB>
    <izvorni_sadrzaj>ASSERIA KAMEN d.o.o. za usluge, OIB 20791600559, Lišane Ostrovičke bb, 23420 Lišane Ostrovičke</izvorni_sadrzaj>
    <derivirana_varijabla naziv="DomainObject.Predmet.ProtustrankaWithAdressOIB_1">ASSERIA KAMEN d.o.o. za usluge, OIB 20791600559, Lišane Ostrovičke bb, 23420 Lišane Ostrovičke</derivirana_varijabla>
  </DomainObject.Predmet.ProtustrankaWithAdressOIB>
  <DomainObject.Predmet.ProtustrankaNazivFormated>
    <izvorni_sadrzaj>ASSERIA KAMEN d.o.o. za usluge</izvorni_sadrzaj>
    <derivirana_varijabla naziv="DomainObject.Predmet.ProtustrankaNazivFormated_1">ASSERIA KAMEN d.o.o. za usluge</derivirana_varijabla>
  </DomainObject.Predmet.ProtustrankaNazivFormated>
  <DomainObject.Predmet.ProtustrankaNazivFormatedOIB>
    <izvorni_sadrzaj>ASSERIA KAMEN d.o.o. za usluge, OIB 20791600559</izvorni_sadrzaj>
    <derivirana_varijabla naziv="DomainObject.Predmet.ProtustrankaNazivFormatedOIB_1">ASSERIA KAMEN d.o.o. za usluge, OIB 20791600559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ASSERIA KAMEN d.o.o. za usluge</item>
    </izvorni_sadrzaj>
    <derivirana_varijabla naziv="DomainObject.Predmet.ProtuStrankaListFormated_1">
      <item>ASSERIA KAMEN d.o.o. za usluge</item>
    </derivirana_varijabla>
  </DomainObject.Predmet.ProtuStrankaListFormated>
  <DomainObject.Predmet.ProtuStrankaListFormatedOIB>
    <izvorni_sadrzaj>
      <item>ASSERIA KAMEN d.o.o. za usluge, OIB 20791600559</item>
    </izvorni_sadrzaj>
    <derivirana_varijabla naziv="DomainObject.Predmet.ProtuStrankaListFormatedOIB_1">
      <item>ASSERIA KAMEN d.o.o. za usluge, OIB 20791600559</item>
    </derivirana_varijabla>
  </DomainObject.Predmet.ProtuStrankaListFormatedOIB>
  <DomainObject.Predmet.ProtuStrankaListFormatedWithAdress>
    <izvorni_sadrzaj>
      <item>ASSERIA KAMEN d.o.o. za usluge, Lišane Ostrovičke bb, 23420 Lišane Ostrovičke</item>
    </izvorni_sadrzaj>
    <derivirana_varijabla naziv="DomainObject.Predmet.ProtuStrankaListFormatedWithAdress_1">
      <item>ASSERIA KAMEN d.o.o. za usluge, Lišane Ostrovičke bb, 23420 Lišane Ostrovičke</item>
    </derivirana_varijabla>
  </DomainObject.Predmet.ProtuStrankaListFormatedWithAdress>
  <DomainObject.Predmet.ProtuStrankaListFormatedWithAdressOIB>
    <izvorni_sadrzaj>
      <item>ASSERIA KAMEN d.o.o. za usluge, OIB 20791600559, Lišane Ostrovičke bb, 23420 Lišane Ostrovičke</item>
    </izvorni_sadrzaj>
    <derivirana_varijabla naziv="DomainObject.Predmet.ProtuStrankaListFormatedWithAdressOIB_1">
      <item>ASSERIA KAMEN d.o.o. za usluge, OIB 20791600559, Lišane Ostrovičke bb, 23420 Lišane Ostrovičke</item>
    </derivirana_varijabla>
  </DomainObject.Predmet.ProtuStrankaListFormatedWithAdressOIB>
  <DomainObject.Predmet.ProtuStrankaListNazivFormated>
    <izvorni_sadrzaj>
      <item>ASSERIA KAMEN d.o.o. za usluge</item>
    </izvorni_sadrzaj>
    <derivirana_varijabla naziv="DomainObject.Predmet.ProtuStrankaListNazivFormated_1">
      <item>ASSERIA KAMEN d.o.o. za usluge</item>
    </derivirana_varijabla>
  </DomainObject.Predmet.ProtuStrankaListNazivFormated>
  <DomainObject.Predmet.ProtuStrankaListNazivFormatedOIB>
    <izvorni_sadrzaj>
      <item>ASSERIA KAMEN d.o.o. za usluge, OIB 20791600559</item>
    </izvorni_sadrzaj>
    <derivirana_varijabla naziv="DomainObject.Predmet.ProtuStrankaListNazivFormatedOIB_1">
      <item>ASSERIA KAMEN d.o.o. za usluge, OIB 20791600559</item>
    </derivirana_varijabla>
  </DomainObject.Predmet.ProtuStrankaListNazivFormatedOIB>
  <DomainObject.Predmet.OstaliListFormated>
    <izvorni_sadrzaj>
      <item>ante mamić</item>
    </izvorni_sadrzaj>
    <derivirana_varijabla naziv="DomainObject.Predmet.OstaliListFormated_1">
      <item>ante mamić</item>
    </derivirana_varijabla>
  </DomainObject.Predmet.OstaliListFormated>
  <DomainObject.Predmet.OstaliListFormatedOIB>
    <izvorni_sadrzaj>
      <item>ante mamić</item>
    </izvorni_sadrzaj>
    <derivirana_varijabla naziv="DomainObject.Predmet.OstaliListFormatedOIB_1">
      <item>ante mamić</item>
    </derivirana_varijabla>
  </DomainObject.Predmet.OstaliListFormatedOIB>
  <DomainObject.Predmet.OstaliListFormatedWithAdress>
    <izvorni_sadrzaj>
      <item>ante mamić, Ruđera Boškovića 25, 21000 Split</item>
    </izvorni_sadrzaj>
    <derivirana_varijabla naziv="DomainObject.Predmet.OstaliListFormatedWithAdress_1">
      <item>ante mamić, Ruđera Boškovića 25, 21000 Split</item>
    </derivirana_varijabla>
  </DomainObject.Predmet.OstaliListFormatedWithAdress>
  <DomainObject.Predmet.OstaliListFormatedWithAdressOIB>
    <izvorni_sadrzaj>
      <item>ante mamić, Ruđera Boškovića 25, 21000 Split</item>
    </izvorni_sadrzaj>
    <derivirana_varijabla naziv="DomainObject.Predmet.OstaliListFormatedWithAdressOIB_1">
      <item>ante mamić, Ruđera Boškovića 25, 21000 Split</item>
    </derivirana_varijabla>
  </DomainObject.Predmet.OstaliListFormatedWithAdressOIB>
  <DomainObject.Predmet.OstaliListNazivFormated>
    <izvorni_sadrzaj>
      <item>ante mamić</item>
    </izvorni_sadrzaj>
    <derivirana_varijabla naziv="DomainObject.Predmet.OstaliListNazivFormated_1">
      <item>ante mamić</item>
    </derivirana_varijabla>
  </DomainObject.Predmet.OstaliListNazivFormated>
  <DomainObject.Predmet.OstaliListNazivFormatedOIB>
    <izvorni_sadrzaj>
      <item>ante mamić</item>
    </izvorni_sadrzaj>
    <derivirana_varijabla naziv="DomainObject.Predmet.OstaliListNazivFormatedOIB_1">
      <item>ante mamić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ASSERIA KAMEN d.o.o. za usluge</izvorni_sadrzaj>
    <derivirana_varijabla naziv="DomainObject.Predmet.ProtustrankaIDrugi_1">ASSERIA KAMEN d.o.o.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ASSERIA KAMEN d.o.o. za usluge, OIB 20791600559, Lišane Ostrovičke bb, 23420 Lišane Ostrovičke</izvorni_sadrzaj>
    <derivirana_varijabla naziv="DomainObject.Predmet.ProtustrankaIDrugiAdressOIB_1">ASSERIA KAMEN d.o.o. za usluge, OIB 20791600559, Lišane Ostrovičke bb, 23420 Lišane Ostrovičke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 mamić</item>
      <item>ASSERIA KAMEN d.o.o. za usluge</item>
      <item>FINA</item>
    </izvorni_sadrzaj>
    <derivirana_varijabla naziv="DomainObject.Predmet.SudioniciListNaziv_1">
      <item>ante mamić</item>
      <item>ASSERIA KAMEN d.o.o. za usluge</item>
      <item>FINA</item>
    </derivirana_varijabla>
  </DomainObject.Predmet.SudioniciListNaziv>
  <DomainObject.Predmet.SudioniciListAdressOIB>
    <izvorni_sadrzaj>
      <item>ante mamić, Ruđera Boškovića 25,21000 Split</item>
      <item>ASSERIA KAMEN d.o.o. za usluge, OIB 20791600559, Lišane Ostrovičke bb,23420 Lišane Ostrovičke</item>
      <item>FINA, OIB 85821130368</item>
    </izvorni_sadrzaj>
    <derivirana_varijabla naziv="DomainObject.Predmet.SudioniciListAdressOIB_1">
      <item>ante mamić, Ruđera Boškovića 25,21000 Split</item>
      <item>ASSERIA KAMEN d.o.o. za usluge, OIB 20791600559, Lišane Ostrovičke bb,23420 Lišane Ostrovičke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20791600559</item>
      <item>, OIB 85821130368</item>
    </izvorni_sadrzaj>
    <derivirana_varijabla naziv="DomainObject.Predmet.SudioniciListNazivOIB_1">
      <item>, OIB null</item>
      <item>, OIB 20791600559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306</properties:Words>
  <properties:Characters>1562</properties:Characters>
  <properties:Lines>59</properties:Lines>
  <properties:Paragraphs>27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2017-09-08T07:47:00Z</dcterms:created>
  <dc:creator>Korisnik</dc:creator>
  <cp:lastModifiedBy>Ardena Bajlo</cp:lastModifiedBy>
  <cp:lastPrinted>2015-04-29T07:07:00Z</cp:lastPrinted>
  <dcterms:modified xmlns:xsi="http://www.w3.org/2001/XMLSchema-instance" xsi:type="dcterms:W3CDTF">2018-01-17T09:36:00Z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