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68c60" w14:paraId="5368c60" w:rsidRDefault="002400D0" w:rsidP="00910611" w:rsidR="002400D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400D0" w:rsidP="00910611" w:rsidR="002400D0">
      <w:r>
        <w:rPr>
          <w:rFonts w:eastAsia="MS Mincho"/>
        </w:rPr>
        <w:t xml:space="preserve">   REPUBLIKA HRVATSKA</w:t>
      </w:r>
    </w:p>
    <w:p w:rsidRDefault="002400D0" w:rsidP="00910611" w:rsidR="002400D0">
      <w:r>
        <w:rPr>
          <w:rFonts w:eastAsia="MS Mincho"/>
        </w:rPr>
        <w:t>TRGOVAČKI SUD U RIJECI</w:t>
      </w:r>
    </w:p>
    <w:p w:rsidRDefault="002400D0" w:rsidR="002400D0"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576DD6">
        <w:t>13/19-</w:t>
      </w:r>
      <w:r w:rsidR="00C82C57">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463988" w:rsidP="001851D8" w:rsidR="0061436B">
      <w:pPr>
        <w:jc w:val="both"/>
        <w:rPr>
          <w:rFonts w:cs="Arial"/>
        </w:rPr>
      </w:pPr>
      <w:r>
        <w:rPr>
          <w:rFonts w:cs="Arial"/>
        </w:rPr>
        <w:tab/>
      </w:r>
      <w:r w:rsidRPr="00463988">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576DD6">
        <w:rPr>
          <w:rFonts w:cs="Arial"/>
        </w:rPr>
        <w:t xml:space="preserve">SUNCOKRET </w:t>
      </w:r>
      <w:r w:rsidR="00576DD6" w:rsidRPr="00576DD6">
        <w:t>društvo s ograničenom odgovornošću</w:t>
      </w:r>
      <w:r w:rsidR="00576DD6">
        <w:t xml:space="preserve"> za trgovinu i usluge, Rijeka, Ružićeva 1, OIB 07543351383</w:t>
      </w:r>
      <w:r w:rsidR="008200D0">
        <w:rPr>
          <w:rFonts w:cs="Arial"/>
        </w:rPr>
        <w:t>,</w:t>
      </w:r>
      <w:r w:rsidRPr="00463988">
        <w:rPr>
          <w:rFonts w:cs="Arial"/>
        </w:rPr>
        <w:t xml:space="preserve"> dana </w:t>
      </w:r>
      <w:r w:rsidR="00576DD6">
        <w:rPr>
          <w:rFonts w:cs="Arial"/>
        </w:rPr>
        <w:t>22</w:t>
      </w:r>
      <w:r w:rsidR="005771FA">
        <w:rPr>
          <w:rFonts w:cs="Arial"/>
        </w:rPr>
        <w:t>. siječnja 2019</w:t>
      </w:r>
      <w:r w:rsidRPr="00463988">
        <w:rPr>
          <w:rFonts w:cs="Arial"/>
        </w:rPr>
        <w:t>. godine</w:t>
      </w:r>
    </w:p>
    <w:p w:rsidRDefault="00463988" w:rsidP="001851D8" w:rsidR="00463988"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576DD6" w:rsidRPr="00576DD6">
        <w:rPr>
          <w:rFonts w:cs="Arial"/>
        </w:rPr>
        <w:t>SUNCOKRET društvo s ograničenom odgovornošću za trgovinu i usluge, Rijeka, Ružićeva 1</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783582" w:rsidR="00676B2F">
      <w:pPr>
        <w:pStyle w:val="Odlomakpopisa"/>
        <w:numPr>
          <w:ilvl w:val="0"/>
          <w:numId w:val="4"/>
        </w:numPr>
        <w:jc w:val="both"/>
      </w:pPr>
      <w:r>
        <w:t>Nalaže</w:t>
      </w:r>
      <w:r w:rsidR="00676B2F">
        <w:t xml:space="preserve"> se osobi ovlaštenoj za zastupanje dužnika</w:t>
      </w:r>
      <w:r w:rsidR="00B4347D">
        <w:t xml:space="preserve"> </w:t>
      </w:r>
      <w:r w:rsidR="00576DD6">
        <w:t xml:space="preserve">DIEGU RUBINI, Matulji, Popovićev put 2/g, OIB </w:t>
      </w:r>
      <w:r w:rsidR="00783582" w:rsidRPr="00783582">
        <w:t xml:space="preserve">69029796108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w:t>
      </w:r>
      <w:r w:rsidR="005771FA">
        <w:t>a</w:t>
      </w:r>
      <w:r w:rsidR="00533014">
        <w:t xml:space="preserve"> čl.177.,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(čl.117. st.3. SZ-a)</w:t>
      </w:r>
      <w:r>
        <w:t xml:space="preserve">. </w:t>
      </w:r>
    </w:p>
    <w:p w:rsidRDefault="00736C37" w:rsidP="005F1580"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5771FA">
      <w:pPr>
        <w:ind w:left="1080"/>
        <w:jc w:val="both"/>
      </w:pPr>
      <w:r>
        <w:rPr>
          <w:b/>
        </w:rPr>
        <w:tab/>
      </w:r>
      <w:r>
        <w:rPr>
          <w:b/>
        </w:rPr>
        <w:tab/>
      </w:r>
      <w:r w:rsidRPr="005771FA">
        <w:tab/>
      </w:r>
      <w:r w:rsidR="00576DD6">
        <w:t>26</w:t>
      </w:r>
      <w:r w:rsidR="005771FA">
        <w:t>. veljače</w:t>
      </w:r>
      <w:r w:rsidRPr="005771FA">
        <w:t xml:space="preserve"> </w:t>
      </w:r>
      <w:r w:rsidR="005249A2" w:rsidRPr="005771FA">
        <w:rPr>
          <w:bCs/>
        </w:rPr>
        <w:t>201</w:t>
      </w:r>
      <w:r w:rsidR="005771FA">
        <w:rPr>
          <w:bCs/>
        </w:rPr>
        <w:t>9</w:t>
      </w:r>
      <w:r w:rsidR="005249A2" w:rsidRPr="005771FA">
        <w:rPr>
          <w:bCs/>
        </w:rPr>
        <w:t>.</w:t>
      </w:r>
      <w:r w:rsidR="005F1580" w:rsidRPr="005771FA">
        <w:rPr>
          <w:bCs/>
        </w:rPr>
        <w:t xml:space="preserve"> godine</w:t>
      </w:r>
      <w:r w:rsidR="005249A2" w:rsidRPr="005771FA">
        <w:rPr>
          <w:bCs/>
        </w:rPr>
        <w:t xml:space="preserve"> </w:t>
      </w:r>
      <w:r w:rsidR="00367E18" w:rsidRPr="005771FA">
        <w:rPr>
          <w:bCs/>
        </w:rPr>
        <w:t xml:space="preserve">u </w:t>
      </w:r>
      <w:r w:rsidR="00576DD6">
        <w:rPr>
          <w:bCs/>
        </w:rPr>
        <w:t>11</w:t>
      </w:r>
      <w:r w:rsidR="00BF24A6" w:rsidRPr="005771FA">
        <w:rPr>
          <w:bCs/>
        </w:rPr>
        <w:t>:</w:t>
      </w:r>
      <w:r w:rsidR="00576DD6">
        <w:rPr>
          <w:bCs/>
        </w:rPr>
        <w:t>00</w:t>
      </w:r>
      <w:r w:rsidR="00BF24A6" w:rsidRPr="005771FA">
        <w:rPr>
          <w:bCs/>
        </w:rPr>
        <w:t xml:space="preserve"> sati</w:t>
      </w:r>
    </w:p>
    <w:p w:rsidRDefault="00BF24A6" w:rsidP="00BF24A6" w:rsidR="00F84D93" w:rsidRPr="005771FA">
      <w:pPr>
        <w:jc w:val="center"/>
      </w:pPr>
      <w:r w:rsidRPr="005771FA">
        <w:t xml:space="preserve">kod </w:t>
      </w:r>
      <w:r w:rsidR="00F84D93" w:rsidRPr="005771FA">
        <w:t xml:space="preserve">Trgovačkog </w:t>
      </w:r>
      <w:r w:rsidRPr="005771FA">
        <w:t>suda</w:t>
      </w:r>
      <w:r w:rsidR="00F84D93" w:rsidRPr="005771FA">
        <w:t xml:space="preserve"> u Rijeci</w:t>
      </w:r>
      <w:r w:rsidRPr="005771FA">
        <w:t xml:space="preserve"> </w:t>
      </w:r>
    </w:p>
    <w:p w:rsidRDefault="00BF24A6" w:rsidP="00BF24A6" w:rsidR="00BF24A6" w:rsidRPr="005771FA">
      <w:pPr>
        <w:jc w:val="center"/>
      </w:pPr>
      <w:r w:rsidRPr="005771FA">
        <w:t>Zadarska ulica 1 i 3</w:t>
      </w:r>
    </w:p>
    <w:p w:rsidRDefault="00BF24A6" w:rsidP="00BF24A6" w:rsidR="00BF24A6" w:rsidRPr="005771FA">
      <w:pPr>
        <w:jc w:val="center"/>
      </w:pPr>
      <w:r w:rsidRPr="005771FA">
        <w:t>I. kat, sudnica broj 2</w:t>
      </w:r>
    </w:p>
    <w:p w:rsidRDefault="0060274E" w:rsidP="00BF24A6" w:rsidR="0060274E">
      <w:pPr>
        <w:jc w:val="center"/>
        <w:rPr>
          <w:b/>
        </w:rPr>
      </w:pPr>
    </w:p>
    <w:p w:rsidRDefault="00BF24A6" w:rsidP="00C82C57" w:rsidR="00BF24A6" w:rsidRPr="00BF24A6">
      <w:pPr>
        <w:ind w:left="1134"/>
        <w:jc w:val="both"/>
      </w:pPr>
      <w:r w:rsidRPr="00BF24A6">
        <w:t>na koje</w:t>
      </w:r>
      <w:r w:rsidR="00676B2F">
        <w:t xml:space="preserve"> ročište se dostavom ovoga zaključka</w:t>
      </w:r>
      <w:r w:rsidRPr="00BF24A6">
        <w:t xml:space="preserve"> pozivaju:</w:t>
      </w:r>
    </w:p>
    <w:p w:rsidRDefault="00BF24A6" w:rsidP="00C82C57" w:rsidR="00BF24A6">
      <w:pPr>
        <w:ind w:left="1134"/>
        <w:jc w:val="both"/>
      </w:pPr>
      <w:r w:rsidRPr="00BF24A6">
        <w:t>- predlagatelj,</w:t>
      </w:r>
    </w:p>
    <w:p w:rsidRDefault="00676B2F" w:rsidP="00C82C57" w:rsidR="00676B2F" w:rsidRPr="00BF24A6">
      <w:pPr>
        <w:ind w:left="1134"/>
        <w:jc w:val="both"/>
      </w:pPr>
      <w:r>
        <w:t>- dužnik</w:t>
      </w:r>
      <w:r w:rsidR="00B43DA8">
        <w:t>,</w:t>
      </w:r>
    </w:p>
    <w:p w:rsidRDefault="00BF24A6" w:rsidP="00C82C57" w:rsidR="00BF24A6">
      <w:pPr>
        <w:ind w:left="1134"/>
        <w:jc w:val="both"/>
      </w:pPr>
      <w:r w:rsidRPr="00BF24A6">
        <w:t xml:space="preserve">- zastupnik dužnika po zakonu </w:t>
      </w:r>
      <w:r w:rsidR="003F49A5">
        <w:t>i</w:t>
      </w:r>
    </w:p>
    <w:p w:rsidRDefault="003F49A5" w:rsidP="00C82C57" w:rsidR="003F49A5">
      <w:pPr>
        <w:ind w:left="1134"/>
        <w:jc w:val="both"/>
      </w:pPr>
      <w:r>
        <w:t>- pravna osoba koja za dužnika obavlja poslove platnog prometa</w:t>
      </w:r>
    </w:p>
    <w:p w:rsidRDefault="00F84D93" w:rsidP="00BF24A6" w:rsidR="00F84D93" w:rsidRPr="00BF24A6">
      <w:pPr>
        <w:jc w:val="both"/>
      </w:pPr>
    </w:p>
    <w:p w:rsidRDefault="00C82C57" w:rsidP="00BF24A6" w:rsidR="00BF24A6" w:rsidRPr="00BF24A6">
      <w:pPr>
        <w:jc w:val="both"/>
      </w:pPr>
      <w:r>
        <w:tab/>
      </w:r>
      <w:r w:rsidR="00BF24A6" w:rsidRPr="00BF24A6">
        <w:t xml:space="preserve">Na ročištu </w:t>
      </w:r>
      <w:r w:rsidR="002A6B0C">
        <w:t xml:space="preserve">iz točke V. izreke </w:t>
      </w:r>
      <w:r w:rsidR="00BF24A6" w:rsidRPr="00BF24A6">
        <w:t xml:space="preserve">pozvane osobe </w:t>
      </w:r>
      <w:r w:rsidR="002A6B0C">
        <w:t xml:space="preserve">očitovat će se </w:t>
      </w:r>
      <w:r w:rsidR="00BF24A6" w:rsidRPr="00BF24A6">
        <w:t xml:space="preserve">o prijedlogu za otvaranje stečajnog postupka. One se o prijedlogu mogu </w:t>
      </w:r>
      <w:r w:rsidR="002052BD">
        <w:t xml:space="preserve">očitovati </w:t>
      </w:r>
      <w:r w:rsidR="00BF24A6" w:rsidRPr="00BF24A6">
        <w:t>i pisano (čl.</w:t>
      </w:r>
      <w:r w:rsidR="002A6B0C">
        <w:t>123</w:t>
      </w:r>
      <w:r w:rsidR="00BF24A6" w:rsidRPr="00BF24A6">
        <w:t xml:space="preserve">. st.2. </w:t>
      </w:r>
      <w:r w:rsidR="0047559B">
        <w:t>SZ-a</w:t>
      </w:r>
      <w:r w:rsidR="00BF24A6"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576DD6">
        <w:t>18. siječnja 2019</w:t>
      </w:r>
      <w:r w:rsidR="005249A2">
        <w:t>.</w:t>
      </w:r>
      <w:r w:rsidR="00727D2D">
        <w:t xml:space="preserve"> </w:t>
      </w:r>
      <w:r w:rsidR="005F1580">
        <w:t xml:space="preserve">godine </w:t>
      </w:r>
      <w:r w:rsidR="00727D2D">
        <w:t xml:space="preserve">prijedlog za otvaranje stečajnog postupka nad dužnikom </w:t>
      </w:r>
      <w:r w:rsidR="00576DD6" w:rsidRPr="00576DD6">
        <w:t>SUNCOKRET društvo s ograničenom odgovornošću za trgovinu i usluge, Rijeka, Ružićeva 1</w:t>
      </w:r>
      <w:r w:rsidR="004C276F" w:rsidRPr="004C276F">
        <w:t>,</w:t>
      </w:r>
      <w:r w:rsidR="00C82C57" w:rsidRPr="00C82C57">
        <w:rPr>
          <w:rFonts w:cs="Arial"/>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576DD6">
        <w:t>09. siječnja 2019</w:t>
      </w:r>
      <w:r w:rsidR="00FA62F4">
        <w:t xml:space="preserve">. </w:t>
      </w:r>
      <w:r w:rsidR="005F1580">
        <w:t xml:space="preserve">godine </w:t>
      </w:r>
      <w:r>
        <w:t xml:space="preserve">u Očevidniku redoslijeda osnova za plaćanje ima evidentirane neizvršene osnove za plaćanje u </w:t>
      </w:r>
      <w:r w:rsidR="00036499">
        <w:t xml:space="preserve">neprekinutom razdoblju od </w:t>
      </w:r>
      <w:r w:rsidR="00C9199F">
        <w:t>12</w:t>
      </w:r>
      <w:r w:rsidR="00463988">
        <w:t>0</w:t>
      </w:r>
      <w:r w:rsidR="00036499">
        <w:t xml:space="preserve"> dana u </w:t>
      </w:r>
      <w:r>
        <w:t xml:space="preserve">ukupnom iznosu </w:t>
      </w:r>
      <w:r w:rsidR="00576DD6">
        <w:t>8.097,28</w:t>
      </w:r>
      <w:r w:rsidR="00463988">
        <w:t xml:space="preserve"> </w:t>
      </w:r>
      <w:r w:rsidR="00FA62F4">
        <w:t>kn</w:t>
      </w:r>
      <w:r>
        <w:t xml:space="preserve"> u koji iznos je uračunata i kamata i naknada Financijske agencije za provedbe ovrhe</w:t>
      </w:r>
      <w:r w:rsidR="00B56613">
        <w:t xml:space="preserve"> i</w:t>
      </w:r>
      <w:r>
        <w:t xml:space="preserve"> da dužnik ima </w:t>
      </w:r>
      <w:r w:rsidR="005771FA">
        <w:t>jednog</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576DD6">
        <w:t>22</w:t>
      </w:r>
      <w:r w:rsidR="005771FA">
        <w:t>. siječnja</w:t>
      </w:r>
      <w:r w:rsidR="00463988">
        <w:t xml:space="preserve"> </w:t>
      </w:r>
      <w:r>
        <w:t>201</w:t>
      </w:r>
      <w:r w:rsidR="005771FA">
        <w:t>9</w:t>
      </w:r>
      <w:r>
        <w:t>.</w:t>
      </w:r>
      <w:r w:rsidR="005F1580">
        <w:t xml:space="preserve"> godine</w:t>
      </w:r>
      <w:r>
        <w:t xml:space="preserve"> ima neizvršene osnove za plaćanje u ukupnom iznosu </w:t>
      </w:r>
      <w:r w:rsidR="00576DD6">
        <w:t>8.105,51</w:t>
      </w:r>
      <w:r w:rsidR="0036348D">
        <w:t xml:space="preserve"> </w:t>
      </w:r>
      <w:r>
        <w:t xml:space="preserve">kn </w:t>
      </w:r>
      <w:r w:rsidR="00F375ED">
        <w:t xml:space="preserve">u razdoblju </w:t>
      </w:r>
      <w:r w:rsidR="00CB51DE">
        <w:t xml:space="preserve">dužem </w:t>
      </w:r>
      <w:r w:rsidR="00F375ED">
        <w:t xml:space="preserve">od </w:t>
      </w:r>
      <w:r w:rsidR="00CB51DE">
        <w:t>6</w:t>
      </w:r>
      <w:r w:rsidR="00F375ED">
        <w:t>0 dana</w:t>
      </w:r>
      <w:r>
        <w:t xml:space="preserve">. </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576DD6">
        <w:t>22</w:t>
      </w:r>
      <w:r w:rsidR="005771FA">
        <w:t>. siječnja 2019</w:t>
      </w:r>
      <w:r w:rsidR="005249A2">
        <w:t>.</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2400D0" w:rsidR="0002033D" w:rsidRPr="00092E9F">
      <w:pPr>
        <w:ind w:firstLine="708" w:left="1416"/>
        <w:jc w:val="right"/>
        <w:rPr>
          <w:sz w:val="44"/>
        </w:rPr>
      </w:pPr>
      <w:r>
        <w:tab/>
      </w:r>
      <w:r>
        <w:tab/>
      </w:r>
      <w:r>
        <w:tab/>
      </w:r>
      <w:r>
        <w:tab/>
      </w:r>
      <w:r w:rsidR="00992F47">
        <w:t xml:space="preserve">  </w:t>
      </w:r>
      <w:r w:rsidR="00722C92" w:rsidRPr="00EA1A22">
        <w:t>Daniela Korlević</w:t>
      </w:r>
      <w:r w:rsidR="008F7B84">
        <w:t xml:space="preserve"> </w:t>
      </w:r>
      <w:r w:rsidR="002400D0">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04752F" w:rsidP="005436EC" w:rsidR="0004752F">
      <w:pPr>
        <w:jc w:val="both"/>
      </w:pPr>
    </w:p>
    <w:p w:rsidRDefault="0004752F" w:rsidP="0004752F" w:rsidR="0004752F"/>
    <w:p w:rsidRDefault="0004752F" w:rsidP="0004752F" w:rsidR="003B4E84" w:rsidRPr="0004752F">
      <w:pPr>
        <w:tabs>
          <w:tab w:pos="2676" w:val="left"/>
        </w:tabs>
      </w:pPr>
      <w:r>
        <w:tab/>
      </w:r>
    </w:p>
    <w:sectPr w:rsidSect="00B426B8" w:rsidR="003B4E84" w:rsidRPr="0004752F">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00D0">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576DD6">
      <w:t>13/19</w:t>
    </w:r>
    <w:r w:rsidR="00BE52D4">
      <w:t>-</w:t>
    </w:r>
    <w:r w:rsidR="00C82C5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033D"/>
    <w:rsid w:val="00024501"/>
    <w:rsid w:val="000257A2"/>
    <w:rsid w:val="00025C9B"/>
    <w:rsid w:val="00035474"/>
    <w:rsid w:val="00036499"/>
    <w:rsid w:val="0004116B"/>
    <w:rsid w:val="000437EC"/>
    <w:rsid w:val="0004752F"/>
    <w:rsid w:val="00055628"/>
    <w:rsid w:val="000601FD"/>
    <w:rsid w:val="0006029F"/>
    <w:rsid w:val="000673BD"/>
    <w:rsid w:val="00070B08"/>
    <w:rsid w:val="000713C5"/>
    <w:rsid w:val="0007768C"/>
    <w:rsid w:val="00083F32"/>
    <w:rsid w:val="00087E24"/>
    <w:rsid w:val="00092E9F"/>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71CE6"/>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400D0"/>
    <w:rsid w:val="00247CFA"/>
    <w:rsid w:val="0025382A"/>
    <w:rsid w:val="00254BCC"/>
    <w:rsid w:val="00263786"/>
    <w:rsid w:val="00270106"/>
    <w:rsid w:val="002707BA"/>
    <w:rsid w:val="0027212C"/>
    <w:rsid w:val="00274D18"/>
    <w:rsid w:val="00286D00"/>
    <w:rsid w:val="0029291C"/>
    <w:rsid w:val="00293401"/>
    <w:rsid w:val="002A0177"/>
    <w:rsid w:val="002A5A2D"/>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3988"/>
    <w:rsid w:val="00466377"/>
    <w:rsid w:val="0047559B"/>
    <w:rsid w:val="004827D7"/>
    <w:rsid w:val="004A184C"/>
    <w:rsid w:val="004A6CF9"/>
    <w:rsid w:val="004C276F"/>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76DD6"/>
    <w:rsid w:val="005771FA"/>
    <w:rsid w:val="005A48B0"/>
    <w:rsid w:val="005A5C98"/>
    <w:rsid w:val="005A66FE"/>
    <w:rsid w:val="005B2106"/>
    <w:rsid w:val="005E16BF"/>
    <w:rsid w:val="005F1580"/>
    <w:rsid w:val="005F6BB1"/>
    <w:rsid w:val="0060274E"/>
    <w:rsid w:val="0060516A"/>
    <w:rsid w:val="006133C9"/>
    <w:rsid w:val="0061436B"/>
    <w:rsid w:val="00616986"/>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1D2F"/>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3582"/>
    <w:rsid w:val="00785632"/>
    <w:rsid w:val="007A0E32"/>
    <w:rsid w:val="007A7AC0"/>
    <w:rsid w:val="007B23A4"/>
    <w:rsid w:val="007C0183"/>
    <w:rsid w:val="007E1F44"/>
    <w:rsid w:val="007F30F2"/>
    <w:rsid w:val="007F63FD"/>
    <w:rsid w:val="007F7AF6"/>
    <w:rsid w:val="00806A41"/>
    <w:rsid w:val="0081079B"/>
    <w:rsid w:val="008200D0"/>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8F7B84"/>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39CB"/>
    <w:rsid w:val="00AA5768"/>
    <w:rsid w:val="00AB2202"/>
    <w:rsid w:val="00AC7E8A"/>
    <w:rsid w:val="00AE29EF"/>
    <w:rsid w:val="00AE41A6"/>
    <w:rsid w:val="00AF06C2"/>
    <w:rsid w:val="00B112DC"/>
    <w:rsid w:val="00B11A8A"/>
    <w:rsid w:val="00B1315C"/>
    <w:rsid w:val="00B201CF"/>
    <w:rsid w:val="00B27D55"/>
    <w:rsid w:val="00B32EA8"/>
    <w:rsid w:val="00B35547"/>
    <w:rsid w:val="00B37EA1"/>
    <w:rsid w:val="00B426B8"/>
    <w:rsid w:val="00B4347D"/>
    <w:rsid w:val="00B43DA8"/>
    <w:rsid w:val="00B5259D"/>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51123"/>
    <w:rsid w:val="00C616C1"/>
    <w:rsid w:val="00C6640C"/>
    <w:rsid w:val="00C72537"/>
    <w:rsid w:val="00C82C57"/>
    <w:rsid w:val="00C87349"/>
    <w:rsid w:val="00C9199F"/>
    <w:rsid w:val="00C965DC"/>
    <w:rsid w:val="00CA4BF7"/>
    <w:rsid w:val="00CB51DE"/>
    <w:rsid w:val="00CE61F5"/>
    <w:rsid w:val="00CE7BDC"/>
    <w:rsid w:val="00D0059E"/>
    <w:rsid w:val="00D10D8D"/>
    <w:rsid w:val="00D137D2"/>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54E4"/>
    <w:rsid w:val="00DB579A"/>
    <w:rsid w:val="00DC49D7"/>
    <w:rsid w:val="00DC79AE"/>
    <w:rsid w:val="00DE54DA"/>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15FE"/>
    <w:rsid w:val="00F15A48"/>
    <w:rsid w:val="00F254A4"/>
    <w:rsid w:val="00F35617"/>
    <w:rsid w:val="00F375ED"/>
    <w:rsid w:val="00F37A5F"/>
    <w:rsid w:val="00F44286"/>
    <w:rsid w:val="00F44721"/>
    <w:rsid w:val="00F52E70"/>
    <w:rsid w:val="00F57E92"/>
    <w:rsid w:val="00F62438"/>
    <w:rsid w:val="00F71295"/>
    <w:rsid w:val="00F80AC3"/>
    <w:rsid w:val="00F80DDD"/>
    <w:rsid w:val="00F84D93"/>
    <w:rsid w:val="00F93798"/>
    <w:rsid w:val="00FA3E24"/>
    <w:rsid w:val="00FA599E"/>
    <w:rsid w:val="00FA62F4"/>
    <w:rsid w:val="00FA7D73"/>
    <w:rsid w:val="00FB258B"/>
    <w:rsid w:val="00FD2642"/>
    <w:rsid w:val="00FE5980"/>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2400D0"/>
    <w:rPr>
      <w:color w:val="808080"/>
      <w:bdr w:space="0" w:sz="0" w:color="auto" w:val="none"/>
      <w:shd w:fill="auto" w:color="auto" w:val="clear"/>
    </w:rPr>
  </w:style>
  <w:style w:customStyle="true" w:styleId="eSPISCCParagraphDefaultFont" w:type="character">
    <w:name w:val="eSPIS_CC_Paragraph Default Font"/>
    <w:basedOn w:val="Zadanifontodlomka"/>
    <w:rsid w:val="002400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00D0"/>
    <w:rPr>
      <w:bdr w:space="0" w:sz="0" w:color="auto" w:val="none"/>
      <w:shd w:fill="FFFFCC" w:color="auto" w:val="clear"/>
      <w:lang w:val="hr-HR"/>
    </w:rPr>
  </w:style>
  <w:style w:customStyle="true" w:styleId="PozadinaSvijetloCrvena" w:type="character">
    <w:name w:val="Pozadina_SvijetloCrvena"/>
    <w:basedOn w:val="eSPISCCParagraphDefaultFont"/>
    <w:rsid w:val="002400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00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2400D0"/>
    <w:rPr>
      <w:color w:val="808080"/>
      <w:bdr w:color="auto" w:space="0" w:sz="0" w:val="none"/>
      <w:shd w:color="auto" w:fill="auto" w:val="clear"/>
    </w:rPr>
  </w:style>
  <w:style w:customStyle="1" w:styleId="eSPISCCParagraphDefaultFont" w:type="character">
    <w:name w:val="eSPIS_CC_Paragraph Default Font"/>
    <w:basedOn w:val="Zadanifontodlomka"/>
    <w:rsid w:val="002400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00D0"/>
    <w:rPr>
      <w:bdr w:color="auto" w:space="0" w:sz="0" w:val="none"/>
      <w:shd w:color="auto" w:fill="FFFFCC" w:val="clear"/>
      <w:lang w:val="hr-HR"/>
    </w:rPr>
  </w:style>
  <w:style w:customStyle="1" w:styleId="PozadinaSvijetloCrvena" w:type="character">
    <w:name w:val="Pozadina_SvijetloCrvena"/>
    <w:basedOn w:val="eSPISCCParagraphDefaultFont"/>
    <w:rsid w:val="002400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00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2019.</izvorni_sadrzaj>
    <derivirana_varijabla naziv="DomainObject.Predmet.DatumOsnivanja_1">21.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St-13/2019</izvorni_sadrzaj>
    <derivirana_varijabla naziv="DomainObject.Predmet.OznakaBroj_1">St-13/2019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SUNCOKRET d.o.o.</izvorni_sadrzaj>
    <derivirana_varijabla naziv="DomainObject.Predmet.ProtustrankaFormated_1">  SUNCOKRET d.o.o.</derivirana_varijabla>
  </DomainObject.Predmet.ProtustrankaFormated>
  <DomainObject.Predmet.ProtustrankaFormatedOIB>
    <izvorni_sadrzaj>  SUNCOKRET d.o.o., OIB 07543351383</izvorni_sadrzaj>
    <derivirana_varijabla naziv="DomainObject.Predmet.ProtustrankaFormatedOIB_1">  SUNCOKRET d.o.o., OIB 07543351383</derivirana_varijabla>
  </DomainObject.Predmet.ProtustrankaFormatedOIB>
  <DomainObject.Predmet.ProtustrankaFormatedWithAdress>
    <izvorni_sadrzaj> SUNCOKRET d.o.o., Ružićeva 1, 51000 Rijeka</izvorni_sadrzaj>
    <derivirana_varijabla naziv="DomainObject.Predmet.ProtustrankaFormatedWithAdress_1"> SUNCOKRET d.o.o., Ružićeva 1, 51000 Rijeka</derivirana_varijabla>
  </DomainObject.Predmet.ProtustrankaFormatedWithAdress>
  <DomainObject.Predmet.ProtustrankaFormatedWithAdressOIB>
    <izvorni_sadrzaj> SUNCOKRET d.o.o., OIB 07543351383, Ružićeva 1, 51000 Rijeka</izvorni_sadrzaj>
    <derivirana_varijabla naziv="DomainObject.Predmet.ProtustrankaFormatedWithAdressOIB_1"> SUNCOKRET d.o.o., OIB 07543351383, Ružićeva 1, 51000 Rijeka</derivirana_varijabla>
  </DomainObject.Predmet.ProtustrankaFormatedWithAdressOIB>
  <DomainObject.Predmet.ProtustrankaWithAdress>
    <izvorni_sadrzaj>SUNCOKRET d.o.o. Ružićeva 1, 51000 Rijeka</izvorni_sadrzaj>
    <derivirana_varijabla naziv="DomainObject.Predmet.ProtustrankaWithAdress_1">SUNCOKRET d.o.o. Ružićeva 1, 51000 Rijeka</derivirana_varijabla>
  </DomainObject.Predmet.ProtustrankaWithAdress>
  <DomainObject.Predmet.ProtustrankaWithAdressOIB>
    <izvorni_sadrzaj>SUNCOKRET d.o.o., OIB 07543351383, Ružićeva 1, 51000 Rijeka</izvorni_sadrzaj>
    <derivirana_varijabla naziv="DomainObject.Predmet.ProtustrankaWithAdressOIB_1">SUNCOKRET d.o.o., OIB 07543351383, Ružićeva 1, 51000 Rijeka</derivirana_varijabla>
  </DomainObject.Predmet.ProtustrankaWithAdressOIB>
  <DomainObject.Predmet.ProtustrankaNazivFormated>
    <izvorni_sadrzaj>SUNCOKRET d.o.o.</izvorni_sadrzaj>
    <derivirana_varijabla naziv="DomainObject.Predmet.ProtustrankaNazivFormated_1">SUNCOKRET d.o.o.</derivirana_varijabla>
  </DomainObject.Predmet.ProtustrankaNazivFormated>
  <DomainObject.Predmet.ProtustrankaNazivFormatedOIB>
    <izvorni_sadrzaj>SUNCOKRET d.o.o., OIB 07543351383</izvorni_sadrzaj>
    <derivirana_varijabla naziv="DomainObject.Predmet.ProtustrankaNazivFormatedOIB_1">SUNCOKRET d.o.o., OIB 07543351383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SUNCOKRET d.o.o.</item>
    </izvorni_sadrzaj>
    <derivirana_varijabla naziv="DomainObject.Predmet.ProtuStrankaListFormated_1">
      <item>SUNCOKRET d.o.o.</item>
    </derivirana_varijabla>
  </DomainObject.Predmet.ProtuStrankaListFormated>
  <DomainObject.Predmet.ProtuStrankaListFormatedOIB>
    <izvorni_sadrzaj>
      <item>SUNCOKRET d.o.o., OIB 07543351383</item>
    </izvorni_sadrzaj>
    <derivirana_varijabla naziv="DomainObject.Predmet.ProtuStrankaListFormatedOIB_1">
      <item>SUNCOKRET d.o.o., OIB 07543351383</item>
    </derivirana_varijabla>
  </DomainObject.Predmet.ProtuStrankaListFormatedOIB>
  <DomainObject.Predmet.ProtuStrankaListFormatedWithAdress>
    <izvorni_sadrzaj>
      <item>SUNCOKRET d.o.o., Ružićeva 1, 51000 Rijeka</item>
    </izvorni_sadrzaj>
    <derivirana_varijabla naziv="DomainObject.Predmet.ProtuStrankaListFormatedWithAdress_1">
      <item>SUNCOKRET d.o.o., Ružićeva 1, 51000 Rijeka</item>
    </derivirana_varijabla>
  </DomainObject.Predmet.ProtuStrankaListFormatedWithAdress>
  <DomainObject.Predmet.ProtuStrankaListFormatedWithAdressOIB>
    <izvorni_sadrzaj>
      <item>SUNCOKRET d.o.o., OIB 07543351383, Ružićeva 1, 51000 Rijeka</item>
    </izvorni_sadrzaj>
    <derivirana_varijabla naziv="DomainObject.Predmet.ProtuStrankaListFormatedWithAdressOIB_1">
      <item>SUNCOKRET d.o.o., OIB 07543351383, Ružićeva 1, 51000 Rijeka</item>
    </derivirana_varijabla>
  </DomainObject.Predmet.ProtuStrankaListFormatedWithAdressOIB>
  <DomainObject.Predmet.ProtuStrankaListNazivFormated>
    <izvorni_sadrzaj>
      <item>SUNCOKRET d.o.o.</item>
    </izvorni_sadrzaj>
    <derivirana_varijabla naziv="DomainObject.Predmet.ProtuStrankaListNazivFormated_1">
      <item>SUNCOKRET d.o.o.</item>
    </derivirana_varijabla>
  </DomainObject.Predmet.ProtuStrankaListNazivFormated>
  <DomainObject.Predmet.ProtuStrankaListNazivFormatedOIB>
    <izvorni_sadrzaj>
      <item>SUNCOKRET d.o.o., OIB 07543351383</item>
    </izvorni_sadrzaj>
    <derivirana_varijabla naziv="DomainObject.Predmet.ProtuStrankaListNazivFormatedOIB_1">
      <item>SUNCOKRET d.o.o., OIB 07543351383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SUNCOKRET d.o.o.</izvorni_sadrzaj>
    <derivirana_varijabla naziv="DomainObject.Predmet.ProtustrankaIDrugi_1">SUNCOKRET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SUNCOKRET d.o.o., OIB 07543351383, Ružićeva 1, 51000 Rijeka</izvorni_sadrzaj>
    <derivirana_varijabla naziv="DomainObject.Predmet.ProtustrankaIDrugiAdressOIB_1">SUNCOKRET d.o.o., OIB 07543351383, Ružićeva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SUNCOKRET d.o.o.</item>
    </izvorni_sadrzaj>
    <derivirana_varijabla naziv="DomainObject.Predmet.SudioniciListNaziv_1">
      <item>FINA  Rijeka</item>
      <item>SUNCOKRET d.o.o.</item>
    </derivirana_varijabla>
  </DomainObject.Predmet.SudioniciListNaziv>
  <DomainObject.Predmet.SudioniciListAdressOIB>
    <izvorni_sadrzaj>
      <item>FINA  Rijeka, OIB 85821130368, Frana Kurelca 8,51000 Rijeka</item>
      <item>SUNCOKRET d.o.o., OIB 07543351383, Ružićeva 1,51000 Rijeka</item>
    </izvorni_sadrzaj>
    <derivirana_varijabla naziv="DomainObject.Predmet.SudioniciListAdressOIB_1">
      <item>FINA  Rijeka, OIB 85821130368, Frana Kurelca 8,51000 Rijeka</item>
      <item>SUNCOKRET d.o.o., OIB 07543351383, Ružićeva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07543351383</item>
    </izvorni_sadrzaj>
    <derivirana_varijabla naziv="DomainObject.Predmet.SudioniciListNazivOIB_1">
      <item>, OIB 85821130368</item>
      <item>, OIB 07543351383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D81002-AE38-4D0B-A94F-76CE504802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781</properties:Words>
  <properties:Characters>4157</properties:Characters>
  <properties:Lines>115</properties:Lines>
  <properties:Paragraphs>40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2019-01-22T08:53:00Z</dcterms:created>
  <dc:creator>stecaj</dc:creator>
  <cp:lastModifiedBy>Jasna Radulović</cp:lastModifiedBy>
  <cp:lastPrinted>2019-01-22T08:58:00Z</cp:lastPrinted>
  <dcterms:modified xmlns:xsi="http://www.w3.org/2001/XMLSchema-instance" xsi:type="dcterms:W3CDTF">2019-01-22T12:41:00Z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(13-19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