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0c04" w14:paraId="5180c04" w:rsidRDefault="00160443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82401E">
        <w:t xml:space="preserve"> St-</w:t>
      </w:r>
      <w:r w:rsidR="00230044">
        <w:t>364</w:t>
      </w:r>
      <w:r w:rsidR="00CD4711" w:rsidRPr="0082401E">
        <w:t>/</w:t>
      </w:r>
      <w:r>
        <w:t>16</w:t>
      </w:r>
      <w:r w:rsidR="00CD4711" w:rsidRPr="0082401E">
        <w:t>-</w:t>
      </w:r>
      <w:r w:rsidR="00DA3550">
        <w:t>4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>T</w:t>
      </w:r>
      <w:r w:rsidR="00160443">
        <w:t>rgovački sud u Varaždinu po sutkinji</w:t>
      </w:r>
      <w:r w:rsidR="00C529A6" w:rsidRPr="0082401E">
        <w:t xml:space="preserve"> toga suda </w:t>
      </w:r>
      <w:r w:rsidR="00160443">
        <w:t>Meliti Poljanec Bubaš, kao stečajnoj</w:t>
      </w:r>
      <w:r w:rsidR="00C529A6" w:rsidRPr="0082401E">
        <w:t xml:space="preserve"> </w:t>
      </w:r>
      <w:r w:rsidR="00160443">
        <w:t>sutkinji</w:t>
      </w:r>
      <w:r w:rsidR="00C529A6" w:rsidRPr="0082401E">
        <w:t>, u stečajnom  predmetu, p</w:t>
      </w:r>
      <w:r w:rsidR="00160443">
        <w:t xml:space="preserve">ovodom prijedloga predlagatelja </w:t>
      </w:r>
      <w:r w:rsidR="00402657" w:rsidRPr="0082401E">
        <w:t>Financijske agencije Regionalni centar Zagreb,</w:t>
      </w:r>
      <w:r w:rsidR="00230044">
        <w:t xml:space="preserve"> Podružnica Varaždin, A. Cesarca 2, Varaždin</w:t>
      </w:r>
      <w:r w:rsidR="00C529A6" w:rsidRPr="0082401E">
        <w:t>,</w:t>
      </w:r>
      <w:r w:rsidR="0082401E" w:rsidRPr="0082401E">
        <w:t xml:space="preserve"> OIB: 85821130368,</w:t>
      </w:r>
      <w:r w:rsidR="00C529A6" w:rsidRPr="0082401E">
        <w:t xml:space="preserve">  za otvaranje stečajnog postupka nad dužnikom</w:t>
      </w:r>
      <w:r w:rsidR="00230044">
        <w:t xml:space="preserve"> NEŠTO LIJEPO j.d.o.o. za ugostiteljstvo i usluge, OIB: 07436785307 sa sjedištem u Frana Galovića 7, 42000 Varaždin</w:t>
      </w:r>
      <w:r w:rsidR="00160443">
        <w:t>,</w:t>
      </w:r>
      <w:r w:rsidR="00624B88" w:rsidRPr="0082401E">
        <w:t xml:space="preserve"> </w:t>
      </w:r>
      <w:r w:rsidR="00EC7C95" w:rsidRPr="0082401E">
        <w:t xml:space="preserve">dana </w:t>
      </w:r>
      <w:r w:rsidR="00160443">
        <w:t>4</w:t>
      </w:r>
      <w:r w:rsidR="001E56E4" w:rsidRPr="0082401E">
        <w:t xml:space="preserve">. </w:t>
      </w:r>
      <w:r w:rsidR="00160443">
        <w:t>travnja</w:t>
      </w:r>
      <w:r w:rsidR="001E56E4" w:rsidRPr="0082401E">
        <w:t xml:space="preserve"> 201</w:t>
      </w:r>
      <w:r w:rsidR="0082401E" w:rsidRPr="0082401E">
        <w:t>6</w:t>
      </w:r>
      <w:r w:rsidR="001E56E4" w:rsidRPr="0082401E">
        <w:t xml:space="preserve">. godine 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230044">
        <w:t>NEŠTO LIJEPO j.d.o.o. za ugostiteljstvo i usluge, OIB: 07436785307 sa sjedištem u Frana Galovića 7, 42000 Varaždin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>III Upozorava se odgovorn</w:t>
      </w:r>
      <w:r w:rsidR="00DA3550">
        <w:t>a</w:t>
      </w:r>
      <w:r w:rsidR="00411DDC">
        <w:t xml:space="preserve"> osob</w:t>
      </w:r>
      <w:r w:rsidR="00DA3550">
        <w:t>a</w:t>
      </w:r>
      <w:r w:rsidRPr="0082401E">
        <w:t xml:space="preserve"> dužnika</w:t>
      </w:r>
      <w:r w:rsidR="00160443">
        <w:t xml:space="preserve"> </w:t>
      </w:r>
      <w:r w:rsidR="00230044">
        <w:t>Anđelko Kanižaj, OIB: 35769112457 iz Zagreba, Ive Tijardovića 12,</w:t>
      </w:r>
      <w:r w:rsidR="00160443">
        <w:t xml:space="preserve"> </w:t>
      </w:r>
      <w:r w:rsidRPr="0082401E">
        <w:t>da za davanje neistinitoga ili nepotpunoga popisa imovine i obveza, odgovara kao za davanje lažnoga iskaza u postupku pred sudom.</w:t>
      </w:r>
    </w:p>
    <w:p w:rsidRDefault="00C4338C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410548" w:rsidP="00230044" w:rsidR="00410548" w:rsidRPr="0082401E">
      <w:pPr>
        <w:spacing w:lineRule="auto" w:line="240" w:after="0"/>
        <w:rPr>
          <w:rFonts w:eastAsia="Times New Roman"/>
          <w:lang w:eastAsia="hr-HR"/>
        </w:rPr>
      </w:pP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 xml:space="preserve">Dana </w:t>
      </w:r>
      <w:r w:rsidR="00230044">
        <w:rPr>
          <w:rFonts w:eastAsia="Times New Roman"/>
          <w:lang w:eastAsia="hr-HR"/>
        </w:rPr>
        <w:t>8</w:t>
      </w:r>
      <w:r w:rsidRPr="0082401E">
        <w:rPr>
          <w:rFonts w:eastAsia="Times New Roman"/>
          <w:lang w:eastAsia="hr-HR"/>
        </w:rPr>
        <w:t xml:space="preserve">. </w:t>
      </w:r>
      <w:r w:rsidR="00230044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predlagatelj </w:t>
      </w:r>
      <w:r w:rsidR="00230044" w:rsidRPr="0082401E">
        <w:t>Financijske agencije Regionalni centar Zagreb,</w:t>
      </w:r>
      <w:r w:rsidR="00230044">
        <w:t xml:space="preserve"> Podružnica Varaždin, A. Cesarca 2, Varaždin,</w:t>
      </w:r>
      <w:r w:rsidR="00160443" w:rsidRPr="0082401E">
        <w:rPr>
          <w:rFonts w:eastAsia="Times New Roman"/>
          <w:lang w:eastAsia="hr-HR"/>
        </w:rPr>
        <w:t xml:space="preserve"> </w:t>
      </w:r>
      <w:r w:rsidRPr="0082401E">
        <w:rPr>
          <w:rFonts w:eastAsia="Times New Roman"/>
          <w:lang w:eastAsia="hr-HR"/>
        </w:rPr>
        <w:t xml:space="preserve">podnio </w:t>
      </w:r>
      <w:r w:rsidR="00410548" w:rsidRPr="0082401E">
        <w:rPr>
          <w:rFonts w:eastAsia="Times New Roman"/>
          <w:lang w:eastAsia="hr-HR"/>
        </w:rPr>
        <w:t xml:space="preserve">je </w:t>
      </w:r>
      <w:r w:rsidRPr="0082401E">
        <w:rPr>
          <w:rFonts w:eastAsia="Times New Roman"/>
          <w:lang w:eastAsia="hr-HR"/>
        </w:rPr>
        <w:t xml:space="preserve">prijedlog za otvaranje stečajnog postupka </w:t>
      </w:r>
      <w:r w:rsidR="00402657" w:rsidRPr="0082401E">
        <w:rPr>
          <w:rFonts w:eastAsia="Times New Roman"/>
          <w:lang w:eastAsia="hr-HR"/>
        </w:rPr>
        <w:t xml:space="preserve">nad dužnikom </w:t>
      </w:r>
      <w:r w:rsidR="00230044">
        <w:t>NEŠTO LIJEPO j.d.o.o. za ugostiteljstvo i usluge, OIB: 07436785307 sa sjedištem u Frana Galovića 7, 42000 Varaždin</w:t>
      </w:r>
      <w:r w:rsidR="00D120C5" w:rsidRPr="0082401E">
        <w:t>,</w:t>
      </w:r>
      <w:r w:rsidR="00111801" w:rsidRPr="0082401E">
        <w:t xml:space="preserve"> </w:t>
      </w:r>
      <w:r w:rsidRPr="0082401E">
        <w:rPr>
          <w:rFonts w:eastAsia="Times New Roman"/>
          <w:lang w:eastAsia="hr-HR"/>
        </w:rPr>
        <w:t xml:space="preserve">navodeći da dužnik </w:t>
      </w:r>
      <w:r w:rsidR="00402657" w:rsidRPr="0082401E">
        <w:rPr>
          <w:rFonts w:eastAsia="Times New Roman"/>
          <w:lang w:eastAsia="hr-HR"/>
        </w:rPr>
        <w:t xml:space="preserve">na dan </w:t>
      </w:r>
      <w:r w:rsidR="00DA3550">
        <w:rPr>
          <w:rFonts w:eastAsia="Times New Roman"/>
          <w:lang w:eastAsia="hr-HR"/>
        </w:rPr>
        <w:t>1</w:t>
      </w:r>
      <w:r w:rsidR="00402657"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rujna</w:t>
      </w:r>
      <w:r w:rsidR="00402657" w:rsidRPr="0082401E">
        <w:rPr>
          <w:rFonts w:eastAsia="Times New Roman"/>
          <w:lang w:eastAsia="hr-HR"/>
        </w:rPr>
        <w:t xml:space="preserve"> 201</w:t>
      </w:r>
      <w:r w:rsidR="0081505E">
        <w:rPr>
          <w:rFonts w:eastAsia="Times New Roman"/>
          <w:lang w:eastAsia="hr-HR"/>
        </w:rPr>
        <w:t>5</w:t>
      </w:r>
      <w:r w:rsidR="00402657" w:rsidRPr="0082401E">
        <w:rPr>
          <w:rFonts w:eastAsia="Times New Roman"/>
          <w:lang w:eastAsia="hr-HR"/>
        </w:rPr>
        <w:t>. u Očevidniku redoslijeda osn</w:t>
      </w:r>
      <w:r w:rsidR="00D120C5" w:rsidRPr="0082401E">
        <w:rPr>
          <w:rFonts w:eastAsia="Times New Roman"/>
          <w:lang w:eastAsia="hr-HR"/>
        </w:rPr>
        <w:t>o</w:t>
      </w:r>
      <w:r w:rsidR="00402657" w:rsidRPr="0082401E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82401E">
        <w:rPr>
          <w:rFonts w:eastAsia="Times New Roman"/>
          <w:lang w:eastAsia="hr-HR"/>
        </w:rPr>
        <w:t>od</w:t>
      </w:r>
      <w:r w:rsidR="00402657" w:rsidRPr="0082401E">
        <w:rPr>
          <w:rFonts w:eastAsia="Times New Roman"/>
          <w:lang w:eastAsia="hr-HR"/>
        </w:rPr>
        <w:t xml:space="preserve"> </w:t>
      </w:r>
      <w:r w:rsidR="00230044">
        <w:rPr>
          <w:rFonts w:eastAsia="Times New Roman"/>
          <w:lang w:eastAsia="hr-HR"/>
        </w:rPr>
        <w:t>13.042,39</w:t>
      </w:r>
      <w:r w:rsidR="00402657" w:rsidRPr="0082401E">
        <w:rPr>
          <w:rFonts w:eastAsia="Times New Roman"/>
          <w:lang w:eastAsia="hr-HR"/>
        </w:rPr>
        <w:t xml:space="preserve"> kn</w:t>
      </w:r>
      <w:r w:rsidR="00410548" w:rsidRPr="0082401E">
        <w:rPr>
          <w:rFonts w:eastAsia="Times New Roman"/>
          <w:lang w:eastAsia="hr-HR"/>
        </w:rPr>
        <w:t xml:space="preserve"> te da dužnik ima </w:t>
      </w:r>
      <w:r w:rsidR="00DA3550">
        <w:rPr>
          <w:rFonts w:eastAsia="Times New Roman"/>
          <w:lang w:eastAsia="hr-HR"/>
        </w:rPr>
        <w:t>1</w:t>
      </w:r>
      <w:r w:rsidR="00160443">
        <w:rPr>
          <w:rFonts w:eastAsia="Times New Roman"/>
          <w:lang w:eastAsia="hr-HR"/>
        </w:rPr>
        <w:t xml:space="preserve"> </w:t>
      </w:r>
      <w:r w:rsidR="00410548" w:rsidRPr="0082401E">
        <w:rPr>
          <w:rFonts w:eastAsia="Times New Roman"/>
          <w:lang w:eastAsia="hr-HR"/>
        </w:rPr>
        <w:t>zapos</w:t>
      </w:r>
      <w:r w:rsidR="00402657" w:rsidRPr="0082401E">
        <w:rPr>
          <w:rFonts w:eastAsia="Times New Roman"/>
          <w:lang w:eastAsia="hr-HR"/>
        </w:rPr>
        <w:t>l</w:t>
      </w:r>
      <w:r w:rsidR="0082401E" w:rsidRPr="0082401E">
        <w:rPr>
          <w:rFonts w:eastAsia="Times New Roman"/>
          <w:lang w:eastAsia="hr-HR"/>
        </w:rPr>
        <w:t>en</w:t>
      </w:r>
      <w:r w:rsidR="00160443">
        <w:rPr>
          <w:rFonts w:eastAsia="Times New Roman"/>
          <w:lang w:eastAsia="hr-HR"/>
        </w:rPr>
        <w:t>ih.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>Stoga je sud sukladno čl. 16. st 1, 2 i 3 S</w:t>
      </w:r>
      <w:r w:rsidR="00190844" w:rsidRPr="0082401E">
        <w:rPr>
          <w:rFonts w:eastAsia="Times New Roman"/>
          <w:lang w:eastAsia="hr-HR"/>
        </w:rPr>
        <w:t xml:space="preserve">Z-a, </w:t>
      </w:r>
      <w:r w:rsidRPr="0082401E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840FE5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160443">
        <w:rPr>
          <w:rFonts w:eastAsia="Times New Roman"/>
          <w:lang w:eastAsia="hr-HR"/>
        </w:rPr>
        <w:t>4</w:t>
      </w:r>
      <w:r w:rsidRPr="0082401E">
        <w:rPr>
          <w:rFonts w:eastAsia="Times New Roman"/>
          <w:lang w:eastAsia="hr-HR"/>
        </w:rPr>
        <w:t xml:space="preserve">. </w:t>
      </w:r>
      <w:r w:rsidR="00160443">
        <w:rPr>
          <w:rFonts w:eastAsia="Times New Roman"/>
          <w:lang w:eastAsia="hr-HR"/>
        </w:rPr>
        <w:t>travnja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160443" w:rsidP="009A606D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230044">
        <w:t>NEŠTO LIJEPO j.d.o.o. za ugostiteljstvo i usluge, Frana Galovića 7, 42000 Varaždin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65C" w:rsidP="00CD4711" w:rsidR="0089365C">
      <w:pPr>
        <w:spacing w:lineRule="auto" w:line="240" w:after="0"/>
      </w:pPr>
      <w:r>
        <w:separator/>
      </w:r>
    </w:p>
  </w:endnote>
  <w:endnote w:id="0" w:type="continuationSeparator">
    <w:p w:rsidRDefault="0089365C" w:rsidP="00CD4711" w:rsidR="008936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65C" w:rsidP="00CD4711" w:rsidR="0089365C">
      <w:pPr>
        <w:spacing w:lineRule="auto" w:line="240" w:after="0"/>
      </w:pPr>
      <w:r>
        <w:separator/>
      </w:r>
    </w:p>
  </w:footnote>
  <w:footnote w:id="0" w:type="continuationSeparator">
    <w:p w:rsidRDefault="0089365C" w:rsidP="00CD4711" w:rsidR="008936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9A606D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230044" w:rsidP="00230044" w:rsidR="00230044" w:rsidRPr="0082401E">
    <w:pPr>
      <w:pStyle w:val="Zaglavlje"/>
      <w:jc w:val="right"/>
    </w:pPr>
    <w:r>
      <w:t>Poslovni broj: 2</w:t>
    </w:r>
    <w:r w:rsidRPr="0082401E">
      <w:t xml:space="preserve"> St-</w:t>
    </w:r>
    <w:r>
      <w:t>364</w:t>
    </w:r>
    <w:r w:rsidRPr="0082401E">
      <w:t>/</w:t>
    </w:r>
    <w:r>
      <w:t>16</w:t>
    </w:r>
    <w:r w:rsidRPr="0082401E">
      <w:t>-</w:t>
    </w:r>
    <w:r>
      <w:t>4</w:t>
    </w:r>
  </w:p>
  <w:p w:rsidRDefault="00CD4711" w:rsidP="001700FC" w:rsidR="00CD4711" w:rsidRPr="0082401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32CAF"/>
    <w:rsid w:val="00160443"/>
    <w:rsid w:val="00162F87"/>
    <w:rsid w:val="001700FC"/>
    <w:rsid w:val="00190844"/>
    <w:rsid w:val="001A069D"/>
    <w:rsid w:val="001A2133"/>
    <w:rsid w:val="001D0A8E"/>
    <w:rsid w:val="001E56E4"/>
    <w:rsid w:val="002179C2"/>
    <w:rsid w:val="00230044"/>
    <w:rsid w:val="00287B45"/>
    <w:rsid w:val="002B7ABE"/>
    <w:rsid w:val="003548DA"/>
    <w:rsid w:val="003A7B96"/>
    <w:rsid w:val="003C00E1"/>
    <w:rsid w:val="003C596F"/>
    <w:rsid w:val="00402657"/>
    <w:rsid w:val="00410548"/>
    <w:rsid w:val="00411DDC"/>
    <w:rsid w:val="004D2BBB"/>
    <w:rsid w:val="00500381"/>
    <w:rsid w:val="005325BE"/>
    <w:rsid w:val="00536E48"/>
    <w:rsid w:val="00554D73"/>
    <w:rsid w:val="005D48FC"/>
    <w:rsid w:val="00605C60"/>
    <w:rsid w:val="00624B88"/>
    <w:rsid w:val="00627C41"/>
    <w:rsid w:val="006A4DA1"/>
    <w:rsid w:val="006C1BA0"/>
    <w:rsid w:val="006D4826"/>
    <w:rsid w:val="00727175"/>
    <w:rsid w:val="007705CF"/>
    <w:rsid w:val="0081505E"/>
    <w:rsid w:val="0082401E"/>
    <w:rsid w:val="00840FE5"/>
    <w:rsid w:val="00863162"/>
    <w:rsid w:val="0089365C"/>
    <w:rsid w:val="008A2D50"/>
    <w:rsid w:val="008D0FFE"/>
    <w:rsid w:val="008E64E7"/>
    <w:rsid w:val="008E662A"/>
    <w:rsid w:val="009A0EA4"/>
    <w:rsid w:val="009A606D"/>
    <w:rsid w:val="009B3960"/>
    <w:rsid w:val="00A213C9"/>
    <w:rsid w:val="00B521C1"/>
    <w:rsid w:val="00B91E99"/>
    <w:rsid w:val="00BD4B30"/>
    <w:rsid w:val="00BF56ED"/>
    <w:rsid w:val="00C07F25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DA3550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A6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0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0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0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0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A6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0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0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0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0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NEŠTO LIJEPO jednostavno društvo s ograničenom odgovornošću za ugostiteljstvo i usluge</izvorni_sadrzaj>
    <derivirana_varijabla naziv="DomainObject.Predmet.ProtustrankaFormated_1">  NEŠTO LIJEPO jednostavno društvo s ograničenom odgovornošću za ugostiteljstvo i usluge</derivirana_varijabla>
  </DomainObject.Predmet.ProtustrankaFormated>
  <DomainObject.Predmet.ProtustrankaFormatedOIB>
    <izvorni_sadrzaj>  NEŠTO LIJEPO jednostavno društvo s ograničenom odgovornošću za ugostiteljstvo i usluge, OIB 07436785307</izvorni_sadrzaj>
    <derivirana_varijabla naziv="DomainObject.Predmet.ProtustrankaFormatedOIB_1">  NEŠTO LIJEPO jednostavno društvo s ograničenom odgovornošću za ugostiteljstvo i usluge, OIB 07436785307</derivirana_varijabla>
  </DomainObject.Predmet.ProtustrankaFormatedOIB>
  <DomainObject.Predmet.ProtustrankaFormatedWithAdress>
    <izvorni_sadrzaj> NEŠTO LIJEPO jednostavno društvo s ograničenom odgovornošću za ugostiteljstvo i usluge, Frana Galovića 7, 42000 Varaždin</izvorni_sadrzaj>
    <derivirana_varijabla naziv="DomainObject.Predmet.ProtustrankaFormatedWithAdress_1"> NEŠTO LIJEPO jednostavno društvo s ograničenom odgovornošću za ugostiteljstvo i usluge, Frana Galovića 7, 42000 Varaždin</derivirana_varijabla>
  </DomainObject.Predmet.ProtustrankaFormatedWithAdress>
  <DomainObject.Predmet.ProtustrankaFormatedWithAdressOIB>
    <izvorni_sadrzaj> NEŠTO LIJEPO jednostavno društvo s ograničenom odgovornošću za ugostiteljstvo i usluge, OIB 07436785307, Frana Galovića 7, 42000 Varaždin</izvorni_sadrzaj>
    <derivirana_varijabla naziv="DomainObject.Predmet.ProtustrankaFormatedWithAdressOIB_1"> NEŠTO LIJEPO jednostavno društvo s ograničenom odgovornošću za ugostiteljstvo i usluge, OIB 07436785307, Frana Galovića 7, 42000 Varaždin</derivirana_varijabla>
  </DomainObject.Predmet.ProtustrankaFormatedWithAdressOIB>
  <DomainObject.Predmet.ProtustrankaWithAdress>
    <izvorni_sadrzaj>NEŠTO LIJEPO jednostavno društvo s ograničenom odgovornošću za ugostiteljstvo i usluge Frana Galovića 7, 42000 Varaždin</izvorni_sadrzaj>
    <derivirana_varijabla naziv="DomainObject.Predmet.ProtustrankaWithAdress_1">NEŠTO LIJEPO jednostavno društvo s ograničenom odgovornošću za ugostiteljstvo i usluge Frana Galovića 7, 42000 Varaždin</derivirana_varijabla>
  </DomainObject.Predmet.ProtustrankaWithAdress>
  <DomainObject.Predmet.ProtustrankaWithAdressOIB>
    <izvorni_sadrzaj>NEŠTO LIJEPO jednostavno društvo s ograničenom odgovornošću za ugostiteljstvo i usluge, OIB 07436785307, Frana Galovića 7, 42000 Varaždin</izvorni_sadrzaj>
    <derivirana_varijabla naziv="DomainObject.Predmet.ProtustrankaWithAdressOIB_1">NEŠTO LIJEPO jednostavno društvo s ograničenom odgovornošću za ugostiteljstvo i usluge, OIB 07436785307, Frana Galovića 7, 42000 Varaždin</derivirana_varijabla>
  </DomainObject.Predmet.ProtustrankaWithAdressOIB>
  <DomainObject.Predmet.ProtustrankaNazivFormated>
    <izvorni_sadrzaj>NEŠTO LIJEPO jednostavno društvo s ograničenom odgovornošću za ugostiteljstvo i usluge</izvorni_sadrzaj>
    <derivirana_varijabla naziv="DomainObject.Predmet.ProtustrankaNazivFormated_1">NEŠTO LIJEPO jednostavno društvo s ograničenom odgovornošću za ugostiteljstvo i usluge</derivirana_varijabla>
  </DomainObject.Predmet.ProtustrankaNazivFormated>
  <DomainObject.Predmet.ProtustrankaNazivFormatedOIB>
    <izvorni_sadrzaj>NEŠTO LIJEPO jednostavno društvo s ograničenom odgovornošću za ugostiteljstvo i usluge, OIB 07436785307</izvorni_sadrzaj>
    <derivirana_varijabla naziv="DomainObject.Predmet.ProtustrankaNazivFormatedOIB_1">NEŠTO LIJEPO jednostavno društvo s ograničenom odgovornošću za ugostiteljstvo i usluge, OIB 07436785307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13042.39</izvorni_sadrzaj>
    <derivirana_varijabla naziv="DomainObject.Predmet.TrenutnaVrijednost_1">13042.39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NEŠTO LIJEPO jednostavno društvo s ograničenom odgovornošću za ugostiteljstvo i usluge</item>
    </izvorni_sadrzaj>
    <derivirana_varijabla naziv="DomainObject.Predmet.ProtuStrankaListFormated_1">
      <item>NEŠTO LIJEPO jednostavno društvo s ograničenom odgovornošću za ugostiteljstvo i usluge</item>
    </derivirana_varijabla>
  </DomainObject.Predmet.ProtuStrankaListFormated>
  <DomainObject.Predmet.ProtuStrankaListFormatedOIB>
    <izvorni_sadrzaj>
      <item>NEŠTO LIJEPO jednostavno društvo s ograničenom odgovornošću za ugostiteljstvo i usluge, OIB 07436785307</item>
    </izvorni_sadrzaj>
    <derivirana_varijabla naziv="DomainObject.Predmet.ProtuStrankaListFormatedOIB_1">
      <item>NEŠTO LIJEPO jednostavno društvo s ograničenom odgovornošću za ugostiteljstvo i usluge, OIB 07436785307</item>
    </derivirana_varijabla>
  </DomainObject.Predmet.ProtuStrankaListFormatedOIB>
  <DomainObject.Predmet.ProtuStrankaListFormatedWithAdress>
    <izvorni_sadrzaj>
      <item>NEŠTO LIJEPO jednostavno društvo s ograničenom odgovornošću za ugostiteljstvo i usluge, Frana Galovića 7, 42000 Varaždin</item>
    </izvorni_sadrzaj>
    <derivirana_varijabla naziv="DomainObject.Predmet.ProtuStrankaListFormatedWithAdress_1">
      <item>NEŠTO LIJEPO jednostavno društvo s ograničenom odgovornošću za ugostiteljstvo i usluge, Frana Galovića 7, 42000 Varaždin</item>
    </derivirana_varijabla>
  </DomainObject.Predmet.ProtuStrankaListFormatedWithAdress>
  <DomainObject.Predmet.ProtuStrankaListFormatedWithAdressOIB>
    <izvorni_sadrzaj>
      <item>NEŠTO LIJEPO jednostavno društvo s ograničenom odgovornošću za ugostiteljstvo i usluge, OIB 07436785307, Frana Galovića 7, 42000 Varaždin</item>
    </izvorni_sadrzaj>
    <derivirana_varijabla naziv="DomainObject.Predmet.ProtuStrankaListFormatedWithAdressOIB_1">
      <item>NEŠTO LIJEPO jednostavno društvo s ograničenom odgovornošću za ugostiteljstvo i usluge, OIB 07436785307, Frana Galovića 7, 42000 Varaždin</item>
    </derivirana_varijabla>
  </DomainObject.Predmet.ProtuStrankaListFormatedWithAdressOIB>
  <DomainObject.Predmet.ProtuStrankaListNazivFormated>
    <izvorni_sadrzaj>
      <item>NEŠTO LIJEPO jednostavno društvo s ograničenom odgovornošću za ugostiteljstvo i usluge</item>
    </izvorni_sadrzaj>
    <derivirana_varijabla naziv="DomainObject.Predmet.ProtuStrankaListNazivFormated_1">
      <item>NEŠTO LIJEPO jednostavno društvo s ograničenom odgovornošću za ugostiteljstvo i usluge</item>
    </derivirana_varijabla>
  </DomainObject.Predmet.ProtuStrankaListNazivFormated>
  <DomainObject.Predmet.ProtuStrankaListNazivFormatedOIB>
    <izvorni_sadrzaj>
      <item>NEŠTO LIJEPO jednostavno društvo s ograničenom odgovornošću za ugostiteljstvo i usluge, OIB 07436785307</item>
    </izvorni_sadrzaj>
    <derivirana_varijabla naziv="DomainObject.Predmet.ProtuStrankaListNazivFormatedOIB_1">
      <item>NEŠTO LIJEPO jednostavno društvo s ograničenom odgovornošću za ugostiteljstvo i usluge, OIB 07436785307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NEŠTO LIJEPO jednostavno društvo s ograničenom odgovornošću za ugostiteljstvo i usluge</izvorni_sadrzaj>
    <derivirana_varijabla naziv="DomainObject.Predmet.ProtustrankaIDrugi_1">NEŠTO LIJEPO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NEŠTO LIJEPO jednostavno društvo s ograničenom odgovornošću za ugostiteljstvo i usluge, OIB 07436785307, Frana Galovića 7, 42000 Varaždin</izvorni_sadrzaj>
    <derivirana_varijabla naziv="DomainObject.Predmet.ProtustrankaIDrugiAdressOIB_1">NEŠTO LIJEPO jednostavno društvo s ograničenom odgovornošću za ugostiteljstvo i usluge, OIB 07436785307, Frana Galovića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NEŠTO LIJEPO jednostavno društvo s ograničenom odgovornošću za ugostiteljstvo i usluge</item>
      <item>Sudski registar</item>
    </izvorni_sadrzaj>
    <derivirana_varijabla naziv="DomainObject.Predmet.SudioniciListNaziv_1">
      <item>Financijska agencija</item>
      <item>NEŠTO LIJEPO jednostavno društvo s ograničenom odgovornošću za ugostiteljstvo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NEŠTO LIJEPO jednostavno društvo s ograničenom odgovornošću za ugostiteljstvo i usluge, OIB 07436785307, Frana Galovića 7,42000 Varaždin</item>
      <item>Sudski registar</item>
    </izvorni_sadrzaj>
    <derivirana_varijabla naziv="DomainObject.Predmet.SudioniciListAdressOIB_1">
      <item>Financijska agencija, OIB 85821130368, A. Cesarca 2,42000 Varaždin</item>
      <item>NEŠTO LIJEPO jednostavno društvo s ograničenom odgovornošću za ugostiteljstvo i usluge, OIB 07436785307, Frana Galovića 7,42000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07436785307</item>
      <item>, OIB null</item>
    </izvorni_sadrzaj>
    <derivirana_varijabla naziv="DomainObject.Predmet.SudioniciListNazivOIB_1">
      <item>, OIB 85821130368</item>
      <item>, OIB 07436785307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3721</properties:Characters>
  <properties:Lines>90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2016-04-04T08:37:00Z</dcterms:created>
  <dc:creator>Maja Valušnig</dc:creator>
  <cp:lastModifiedBy>Marko Makaj</cp:lastModifiedBy>
  <cp:lastPrinted>2016-04-04T08:38:00Z</cp:lastPrinted>
  <dcterms:modified xmlns:xsi="http://www.w3.org/2001/XMLSchema-instance" xsi:type="dcterms:W3CDTF">2016-04-04T08:38:00Z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