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8509" w14:paraId="f008509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81289B">
        <w:t>535</w:t>
      </w:r>
      <w:r w:rsidR="00BC2AA3">
        <w:t>/1</w:t>
      </w:r>
      <w:r w:rsidR="004A25E5">
        <w:t>6</w:t>
      </w:r>
      <w:r w:rsidR="00BC2AA3">
        <w:t>-</w:t>
      </w:r>
      <w:r w:rsidR="0081289B">
        <w:t>17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81289B">
        <w:t>MIKULIĆ COMMERCE d.o.o., Gornje Raštane, Gornje Raštane bb,  OIB: 67144731376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42265A">
        <w:t>11</w:t>
      </w:r>
      <w:r w:rsidR="0081289B">
        <w:t>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42265A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81289B">
        <w:t>MIKULIĆ COMMERCE d.o.o., Gornje Raštane, Gornje Raštane bb,  OIB: 67144731376</w:t>
      </w:r>
      <w:r w:rsidRPr="006A62B7">
        <w:t xml:space="preserve">, stečajni postupak otvoren je dana </w:t>
      </w:r>
      <w:r w:rsidR="0042265A">
        <w:t>11</w:t>
      </w:r>
      <w:r w:rsidR="0081289B">
        <w:t>. listopada</w:t>
      </w:r>
      <w:r w:rsidR="00F26669">
        <w:t xml:space="preserve"> </w:t>
      </w:r>
      <w:r>
        <w:t>2016</w:t>
      </w:r>
      <w:r w:rsidRPr="006A62B7">
        <w:t xml:space="preserve">. u 14 sati i </w:t>
      </w:r>
      <w:r w:rsidR="006F0EC9">
        <w:t>00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42265A" w:rsidR="00590943" w:rsidRPr="0042265A">
      <w:pPr>
        <w:ind w:hanging="705" w:left="709"/>
        <w:jc w:val="both"/>
      </w:pPr>
    </w:p>
    <w:p w:rsidRDefault="0042265A" w:rsidP="0042265A" w:rsidR="0042265A" w:rsidRPr="0042265A">
      <w:pPr>
        <w:jc w:val="both"/>
      </w:pPr>
      <w:r w:rsidRPr="0042265A">
        <w:t xml:space="preserve">II </w:t>
      </w:r>
      <w:r w:rsidRPr="0042265A">
        <w:tab/>
        <w:t>KUGLER STJEPAN iz Milna, Milna 739, OIB: 12448674443</w:t>
      </w:r>
      <w:r w:rsidR="00590943" w:rsidRPr="0042265A">
        <w:t xml:space="preserve">, imenuje se za </w:t>
      </w:r>
    </w:p>
    <w:p w:rsidRDefault="00590943" w:rsidP="0042265A" w:rsidR="00590943" w:rsidRPr="0042265A">
      <w:pPr>
        <w:ind w:firstLine="708"/>
        <w:jc w:val="both"/>
      </w:pPr>
      <w:r w:rsidRPr="0042265A">
        <w:t>stečajnog upravitelja.</w:t>
      </w:r>
    </w:p>
    <w:p w:rsidRDefault="00590943" w:rsidP="0042265A" w:rsidR="00590943" w:rsidRPr="00272170">
      <w:pPr>
        <w:ind w:hanging="753" w:left="709"/>
        <w:jc w:val="both"/>
      </w:pPr>
    </w:p>
    <w:p w:rsidRDefault="00590943" w:rsidP="0042265A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81289B">
        <w:t>MIKULIĆ COMMERCE d.o.o., Gornje Raštane</w:t>
      </w:r>
      <w:r w:rsidRPr="006A62B7">
        <w:t>.</w:t>
      </w:r>
    </w:p>
    <w:p w:rsidRDefault="00590943" w:rsidP="0042265A" w:rsidR="00590943" w:rsidRPr="006A62B7">
      <w:pPr>
        <w:ind w:hanging="705" w:left="709"/>
        <w:jc w:val="both"/>
      </w:pPr>
    </w:p>
    <w:p w:rsidRDefault="00590943" w:rsidP="0042265A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42265A" w:rsidR="00590943" w:rsidRPr="006A62B7">
      <w:pPr>
        <w:ind w:hanging="705" w:left="709"/>
        <w:jc w:val="both"/>
      </w:pPr>
    </w:p>
    <w:p w:rsidRDefault="00590943" w:rsidP="0042265A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42265A" w:rsidR="003F68D8">
      <w:pPr>
        <w:jc w:val="both"/>
      </w:pPr>
    </w:p>
    <w:p w:rsidRDefault="00590943" w:rsidP="0042265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81289B">
        <w:t>15. travnja</w:t>
      </w:r>
      <w:r w:rsidR="001433E2">
        <w:t xml:space="preserve"> 2016</w:t>
      </w:r>
      <w:r w:rsidRPr="00CE76CB">
        <w:t xml:space="preserve">. pokrenut je prethodni postupak nad dužnikom </w:t>
      </w:r>
      <w:r w:rsidR="0081289B">
        <w:t>MIKULIĆ COMMERCE d.o.o., Gornje Raštane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81289B">
        <w:t>535</w:t>
      </w:r>
      <w:r>
        <w:t>/</w:t>
      </w:r>
      <w:r w:rsidR="001433E2">
        <w:t>16</w:t>
      </w:r>
      <w:r>
        <w:t>-</w:t>
      </w:r>
      <w:r w:rsidR="0081289B">
        <w:t>10</w:t>
      </w:r>
      <w:r w:rsidRPr="006A62B7">
        <w:t xml:space="preserve"> od </w:t>
      </w:r>
      <w:r>
        <w:t xml:space="preserve">dana </w:t>
      </w:r>
      <w:r w:rsidR="0081289B">
        <w:t>4.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3059EB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81289B">
        <w:t>5. svibnja</w:t>
      </w:r>
      <w:r w:rsidRPr="001433E2">
        <w:t xml:space="preserve"> 2016., temeljem čega je rok za uplatu predujma istekao dana </w:t>
      </w:r>
      <w:r w:rsidR="0042265A">
        <w:t>30. svibnja</w:t>
      </w:r>
      <w:r w:rsidRPr="001433E2">
        <w:t xml:space="preserve"> 2016. </w:t>
      </w:r>
      <w:r w:rsidR="0042265A">
        <w:t>Na navedeno rješenje vjerovnik SLIVAR d.o.o. Ivanec podnio je žalbu odlučujući o kojoj je Visoki trgovački sud rješenjem 35. Pž-4301/2016-2 od 29. lipnja 2016. potvrdio navedeno rješenje.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2265A">
        <w:t>11</w:t>
      </w:r>
      <w:r w:rsidR="0081289B">
        <w:t>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81289B">
      <w:t>535</w:t>
    </w:r>
    <w:r w:rsidR="005C6279">
      <w:t>/1</w:t>
    </w:r>
    <w:r w:rsidR="004A25E5">
      <w:t>6</w:t>
    </w:r>
    <w:r w:rsidR="00A83963">
      <w:t>-</w:t>
    </w:r>
    <w:r w:rsidR="0081289B">
      <w:t>17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059EB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2265A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89B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45CF5"/>
    <w:rsid w:val="00955E6D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5CFE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955E6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955E6D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MIKULIĆ COMMERCE,d.o.o. za trgovinu, export-import</izvorni_sadrzaj>
    <derivirana_varijabla naziv="DomainObject.Predmet.ProtustrankaFormated_1">  MIKULIĆ COMMERCE,d.o.o. za trgovinu, export-import</derivirana_varijabla>
  </DomainObject.Predmet.ProtustrankaFormated>
  <DomainObject.Predmet.ProtustrankaFormatedOIB>
    <izvorni_sadrzaj>  MIKULIĆ COMMERCE,d.o.o. za trgovinu, export-import, OIB 67144731376</izvorni_sadrzaj>
    <derivirana_varijabla naziv="DomainObject.Predmet.ProtustrankaFormatedOIB_1">  MIKULIĆ COMMERCE,d.o.o. za trgovinu, export-import, OIB 67144731376</derivirana_varijabla>
  </DomainObject.Predmet.ProtustrankaFormatedOIB>
  <DomainObject.Predmet.ProtustrankaFormatedWithAdress>
    <izvorni_sadrzaj> MIKULIĆ COMMERCE,d.o.o. za trgovinu, export-import, Gornje Raštane bb, 23210 Gornje Raštane</izvorni_sadrzaj>
    <derivirana_varijabla naziv="DomainObject.Predmet.ProtustrankaFormatedWithAdress_1"> MIKULIĆ COMMERCE,d.o.o. za trgovinu, export-import, Gornje Raštane bb, 23210 Gornje Raštane</derivirana_varijabla>
  </DomainObject.Predmet.ProtustrankaFormatedWithAdress>
  <DomainObject.Predmet.ProtustrankaFormatedWithAdressOIB>
    <izvorni_sadrzaj> MIKULIĆ COMMERCE,d.o.o. za trgovinu, export-import, OIB 67144731376, Gornje Raštane bb, 23210 Gornje Raštane</izvorni_sadrzaj>
    <derivirana_varijabla naziv="DomainObject.Predmet.ProtustrankaFormatedWithAdressOIB_1"> MIKULIĆ COMMERCE,d.o.o. za trgovinu, export-import, OIB 67144731376, Gornje Raštane bb, 23210 Gornje Raštane</derivirana_varijabla>
  </DomainObject.Predmet.ProtustrankaFormatedWithAdressOIB>
  <DomainObject.Predmet.ProtustrankaWithAdress>
    <izvorni_sadrzaj>MIKULIĆ COMMERCE,d.o.o. za trgovinu, export-import Gornje Raštane bb, 23210 Gornje Raštane</izvorni_sadrzaj>
    <derivirana_varijabla naziv="DomainObject.Predmet.ProtustrankaWithAdress_1">MIKULIĆ COMMERCE,d.o.o. za trgovinu, export-import Gornje Raštane bb, 23210 Gornje Raštane</derivirana_varijabla>
  </DomainObject.Predmet.ProtustrankaWithAdress>
  <DomainObject.Predmet.ProtustrankaWithAdressOIB>
    <izvorni_sadrzaj>MIKULIĆ COMMERCE,d.o.o. za trgovinu, export-import, OIB 67144731376, Gornje Raštane bb, 23210 Gornje Raštane</izvorni_sadrzaj>
    <derivirana_varijabla naziv="DomainObject.Predmet.ProtustrankaWithAdressOIB_1">MIKULIĆ COMMERCE,d.o.o. za trgovinu, export-import, OIB 67144731376, Gornje Raštane bb, 23210 Gornje Raštane</derivirana_varijabla>
  </DomainObject.Predmet.ProtustrankaWithAdressOIB>
  <DomainObject.Predmet.ProtustrankaNazivFormated>
    <izvorni_sadrzaj>MIKULIĆ COMMERCE,d.o.o. za trgovinu, export-import</izvorni_sadrzaj>
    <derivirana_varijabla naziv="DomainObject.Predmet.ProtustrankaNazivFormated_1">MIKULIĆ COMMERCE,d.o.o. za trgovinu, export-import</derivirana_varijabla>
  </DomainObject.Predmet.ProtustrankaNazivFormated>
  <DomainObject.Predmet.ProtustrankaNazivFormatedOIB>
    <izvorni_sadrzaj>MIKULIĆ COMMERCE,d.o.o. za trgovinu, export-import, OIB 67144731376</izvorni_sadrzaj>
    <derivirana_varijabla naziv="DomainObject.Predmet.ProtustrankaNazivFormatedOIB_1">MIKULIĆ COMMERCE,d.o.o. za trgovinu, export-import,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SLIVAR društvo s ograničenom odgovornošću za proizvodnju, trgovinu i servisne usluge zastupanog po punomoćniku OD PETRIĆ i DR:</izvorni_sadrzaj>
    <derivirana_varijabla naziv="DomainObject.Predmet.StrankaFormated_1">  Financijska agencija; SLIVAR društvo s ograničenom odgovornošću za proizvodnju, trgovinu i servisne usluge zastupanog po punomoćniku OD PETRIĆ i DR:</derivirana_varijabla>
  </DomainObject.Predmet.StrankaFormated>
  <DomainObject.Predmet.StrankaFormatedOIB>
    <izvorni_sadrzaj>  Financijska agencija, OIB 85821130368; SLIVAR društvo s ograničenom odgovornošću za proizvodnju, trgovinu i servisne usluge, OIB 57222142954 zastupanog po punomoćniku OD PETRIĆ i DR:</izvorni_sadrzaj>
    <derivirana_varijabla naziv="DomainObject.Predmet.StrankaFormatedOIB_1">  Financijska agencija, OIB 85821130368; SLIVAR društvo s ograničenom odgovornošću za proizvodnju, trgovinu i servisne usluge, OIB 57222142954 zastupanog po punomoćniku OD PETRIĆ i DR:</derivirana_varijabla>
  </DomainObject.Predmet.StrankaFormatedOIB>
  <DomainObject.Predmet.StrankaFormatedWithAdress>
    <izvorni_sadrzaj> Financijska agencija, Ivana Danila 4, 23000 Zadar; SLIVAR društvo s ograničenom odgovornošću za proizvodnju, trgovinu i servisne usluge, Lančić 82, 42240 Ivanec zastupanog po punomoćniku OD PETRIĆ i DR:</izvorni_sadrzaj>
    <derivirana_varijabla naziv="DomainObject.Predmet.StrankaFormatedWithAdress_1"> Financijska agencija, Ivana Danila 4, 23000 Zadar; SLIVAR društvo s ograničenom odgovornošću za proizvodnju, trgovinu i servisne usluge, Lančić 82, 42240 Ivanec zastupanog po punomoćniku OD PETRIĆ i DR:</derivirana_varijabla>
  </DomainObject.Predmet.StrankaFormatedWithAdress>
  <DomainObject.Predmet.StrankaFormatedWithAdressOIB>
    <izvorni_sadrzaj> Financijska agencija, OIB 85821130368, Ivana Danila 4, 23000 Zadar; SLIVAR društvo s ograničenom odgovornošću za proizvodnju, trgovinu i servisne usluge, OIB 57222142954, Lančić 82, 42240 Ivanec zastupanog po punomoćniku OD PETRIĆ i DR:</izvorni_sadrzaj>
    <derivirana_varijabla naziv="DomainObject.Predmet.StrankaFormatedWithAdressOIB_1"> Financijska agencija, OIB 85821130368, Ivana Danila 4, 23000 Zadar; SLIVAR društvo s ograničenom odgovornošću za proizvodnju, trgovinu i servisne usluge, OIB 57222142954, Lančić 82, 42240 Ivanec zastupanog po punomoćniku OD PETRIĆ i DR:</derivirana_varijabla>
  </DomainObject.Predmet.StrankaFormatedWithAdressOIB>
  <DomainObject.Predmet.StrankaWithAdress>
    <izvorni_sadrzaj>Financijska agencija Ivana Danila 4,23000 Zadar,SLIVAR društvo s ograničenom odgovornošću za proizvodnju, trgovinu i servisne usluge Lančić 82,42240 Ivanec</izvorni_sadrzaj>
    <derivirana_varijabla naziv="DomainObject.Predmet.StrankaWithAdress_1">Financijska agencija Ivana Danila 4,23000 Zadar,SLIVAR društvo s ograničenom odgovornošću za proizvodnju, trgovinu i servisne usluge Lančić 82,42240 Ivanec</derivirana_varijabla>
  </DomainObject.Predmet.StrankaWithAdress>
  <DomainObject.Predmet.StrankaWithAdressOIB>
    <izvorni_sadrzaj>Financijska agencija, OIB 85821130368, Ivana Danila 4,23000 Zadar,SLIVAR društvo s ograničenom odgovornošću za proizvodnju, trgovinu i servisne usluge, OIB 57222142954, Lančić 82,42240 Ivanec</izvorni_sadrzaj>
    <derivirana_varijabla naziv="DomainObject.Predmet.StrankaWithAdressOIB_1">Financijska agencija, OIB 85821130368, Ivana Danila 4,23000 Zadar,SLIVAR društvo s ograničenom odgovornošću za proizvodnju, trgovinu i servisne usluge, OIB 57222142954, Lančić 82,42240 Ivanec</derivirana_varijabla>
  </DomainObject.Predmet.StrankaWithAdressOIB>
  <DomainObject.Predmet.StrankaNazivFormated>
    <izvorni_sadrzaj>Financijska agencija,SLIVAR društvo s ograničenom odgovornošću za proizvodnju, trgovinu i servisne usluge</izvorni_sadrzaj>
    <derivirana_varijabla naziv="DomainObject.Predmet.StrankaNazivFormated_1">Financijska agencija,SLIVAR društvo s ograničenom odgovornošću za proizvodnju, trgovinu i servisne usluge</derivirana_varijabla>
  </DomainObject.Predmet.StrankaNazivFormated>
  <DomainObject.Predmet.StrankaNazivFormatedOIB>
    <izvorni_sadrzaj>Financijska agencija, OIB 85821130368,SLIVAR društvo s ograničenom odgovornošću za proizvodnju, trgovinu i servisne usluge, OIB 57222142954</izvorni_sadrzaj>
    <derivirana_varijabla naziv="DomainObject.Predmet.StrankaNazivFormatedOIB_1">Financijska agencija, OIB 85821130368,SLIVAR društvo s ograničenom odgovornošću za proizvodnju, trgovinu i servisne usluge, OIB 57222142954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762994.67</izvorni_sadrzaj>
    <derivirana_varijabla naziv="DomainObject.Predmet.TrenutnaVrijednost_1">762994.67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SLIVAR društvo s ograničenom odgovornošću za proizvodnju, trgovinu i servisne usluge zastupanog po punomoćniku OD PETRIĆ i DR:</item>
    </izvorni_sadrzaj>
    <derivirana_varijabla naziv="DomainObject.Predmet.StrankaListFormated_1">
      <item>Financijska agencija</item>
      <item>SLIVAR društvo s ograničenom odgovornošću za proizvodnju, trgovinu i servisne usluge zastupanog po punomoćniku OD PETRIĆ i DR:</item>
    </derivirana_varijabla>
  </DomainObject.Predmet.StrankaListFormated>
  <DomainObject.Predmet.StrankaListFormatedOIB>
    <izvorni_sadrzaj>
      <item>Financijska agencija, OIB 85821130368</item>
      <item>SLIVAR društvo s ograničenom odgovornošću za proizvodnju, trgovinu i servisne usluge, OIB 57222142954 zastupanog po punomoćniku OD PETRIĆ i DR:</item>
    </izvorni_sadrzaj>
    <derivirana_varijabla naziv="DomainObject.Predmet.StrankaListFormatedOIB_1">
      <item>Financijska agencija, OIB 85821130368</item>
      <item>SLIVAR društvo s ograničenom odgovornošću za proizvodnju, trgovinu i servisne usluge, OIB 57222142954 zastupanog po punomoćniku OD PETRIĆ i DR:</item>
    </derivirana_varijabla>
  </DomainObject.Predmet.StrankaListFormatedOIB>
  <DomainObject.Predmet.StrankaListFormatedWithAdress>
    <izvorni_sadrzaj>
      <item>Financijska agencija, Ivana Danila 4, 23000 Zadar</item>
      <item>SLIVAR društvo s ograničenom odgovornošću za proizvodnju, trgovinu i servisne usluge, Lančić 82, 42240 Ivanec zastupanog po punomoćniku OD PETRIĆ i DR:</item>
    </izvorni_sadrzaj>
    <derivirana_varijabla naziv="DomainObject.Predmet.StrankaListFormatedWithAdress_1">
      <item>Financijska agencija, Ivana Danila 4, 23000 Zadar</item>
      <item>SLIVAR društvo s ograničenom odgovornošću za proizvodnju, trgovinu i servisne usluge, Lančić 82, 42240 Ivanec zastupanog po punomoćniku OD PETRIĆ i DR:</item>
    </derivirana_varijabla>
  </DomainObject.Predmet.StrankaListFormatedWithAdress>
  <DomainObject.Predmet.StrankaListFormatedWithAdressOIB>
    <izvorni_sadrzaj>
      <item>Financijska agencija, OIB 85821130368, Ivana Danila 4, 23000 Zadar</item>
      <item>SLIVAR društvo s ograničenom odgovornošću za proizvodnju, trgovinu i servisne usluge, OIB 57222142954, Lančić 82, 42240 Ivanec zastupanog po punomoćniku OD PETRIĆ i DR:</item>
    </izvorni_sadrzaj>
    <derivirana_varijabla naziv="DomainObject.Predmet.StrankaListFormatedWithAdressOIB_1">
      <item>Financijska agencija, OIB 85821130368, Ivana Danila 4, 23000 Zadar</item>
      <item>SLIVAR društvo s ograničenom odgovornošću za proizvodnju, trgovinu i servisne usluge, OIB 57222142954, Lančić 82, 42240 Ivanec zastupanog po punomoćniku OD PETRIĆ i DR:</item>
    </derivirana_varijabla>
  </DomainObject.Predmet.StrankaListFormatedWithAdressOIB>
  <DomainObject.Predmet.StrankaListNazivFormated>
    <izvorni_sadrzaj>
      <item>Financijska agencija</item>
      <item>SLIVAR društvo s ograničenom odgovornošću za proizvodnju, trgovinu i servisne usluge</item>
    </izvorni_sadrzaj>
    <derivirana_varijabla naziv="DomainObject.Predmet.StrankaListNazivFormated_1">
      <item>Financijska agencija</item>
      <item>SLIVAR društvo s ograničenom odgovornošću za proizvodnju, trgovinu i servisne usluge</item>
    </derivirana_varijabla>
  </DomainObject.Predmet.StrankaListNazivFormated>
  <DomainObject.Predmet.StrankaListNazivFormatedOIB>
    <izvorni_sadrzaj>
      <item>Financijska agencija, OIB 85821130368</item>
      <item>SLIVAR društvo s ograničenom odgovornošću za proizvodnju, trgovinu i servisne usluge, OIB 57222142954</item>
    </izvorni_sadrzaj>
    <derivirana_varijabla naziv="DomainObject.Predmet.StrankaListNazivFormatedOIB_1">
      <item>Financijska agencija, OIB 85821130368</item>
      <item>SLIVAR društvo s ograničenom odgovornošću za proizvodnju, trgovinu i servisne usluge, OIB 57222142954</item>
    </derivirana_varijabla>
  </DomainObject.Predmet.StrankaListNazivFormatedOIB>
  <DomainObject.Predmet.ProtuStrankaListFormated>
    <izvorni_sadrzaj>
      <item>MIKULIĆ COMMERCE,d.o.o. za trgovinu, export-import</item>
    </izvorni_sadrzaj>
    <derivirana_varijabla naziv="DomainObject.Predmet.ProtuStrankaListFormated_1">
      <item>MIKULIĆ COMMERCE,d.o.o. za trgovinu, export-import</item>
    </derivirana_varijabla>
  </DomainObject.Predmet.ProtuStrankaListFormated>
  <DomainObject.Predmet.ProtuStrankaListFormatedOIB>
    <izvorni_sadrzaj>
      <item>MIKULIĆ COMMERCE,d.o.o. za trgovinu, export-import, OIB 67144731376</item>
    </izvorni_sadrzaj>
    <derivirana_varijabla naziv="DomainObject.Predmet.ProtuStrankaListFormatedOIB_1">
      <item>MIKULIĆ COMMERCE,d.o.o. za trgovinu, export-import, OIB 67144731376</item>
    </derivirana_varijabla>
  </DomainObject.Predmet.ProtuStrankaListFormatedOIB>
  <DomainObject.Predmet.ProtuStrankaListFormatedWithAdress>
    <izvorni_sadrzaj>
      <item>MIKULIĆ COMMERCE,d.o.o. za trgovinu, export-import, Gornje Raštane bb, 23210 Gornje Raštane</item>
    </izvorni_sadrzaj>
    <derivirana_varijabla naziv="DomainObject.Predmet.ProtuStrankaListFormatedWithAdress_1">
      <item>MIKULIĆ COMMERCE,d.o.o. za trgovinu, export-import,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export-import, OIB 67144731376, Gornje Raštane bb, 23210 Gornje Raštane</item>
    </izvorni_sadrzaj>
    <derivirana_varijabla naziv="DomainObject.Predmet.ProtuStrankaListFormatedWithAdressOIB_1">
      <item>MIKULIĆ COMMERCE,d.o.o. za trgovinu, export-import,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</item>
    </izvorni_sadrzaj>
    <derivirana_varijabla naziv="DomainObject.Predmet.ProtuStrankaListNazivFormated_1">
      <item>MIKULIĆ COMMERCE,d.o.o. za trgovinu, export-import</item>
    </derivirana_varijabla>
  </DomainObject.Predmet.ProtuStrankaListNazivFormated>
  <DomainObject.Predmet.ProtuStrankaListNazivFormatedOIB>
    <izvorni_sadrzaj>
      <item>MIKULIĆ COMMERCE,d.o.o. za trgovinu, export-import, OIB 67144731376</item>
    </izvorni_sadrzaj>
    <derivirana_varijabla naziv="DomainObject.Predmet.ProtuStrankaListNazivFormatedOIB_1">
      <item>MIKULIĆ COMMERCE,d.o.o. za trgovinu, export-import, OIB 67144731376</item>
    </derivirana_varijabla>
  </DomainObject.Predmet.ProtuStrankaListNazivFormatedOIB>
  <DomainObject.Predmet.OstaliListFormated>
    <izvorni_sadrzaj>
      <item>Željko Mikulić</item>
      <item>OD PETRIĆ i DR: punomoćnik sudionika u postupku SLIVAR društvo s ograničenom odgovornošću za proizvodnju, trgovinu i servisne usluge</item>
    </izvorni_sadrzaj>
    <derivirana_varijabla naziv="DomainObject.Predmet.OstaliListFormated_1">
      <item>Željko Mikulić</item>
      <item>OD PETRIĆ i DR: punomoćnik sudionika u postupku SLIVAR društvo s ograničenom odgovornošću za proizvodnju, trgovinu i servisne usluge</item>
    </derivirana_varijabla>
  </DomainObject.Predmet.OstaliListFormated>
  <DomainObject.Predmet.OstaliListFormatedOIB>
    <izvorni_sadrzaj>
      <item>Željko Mikulić, OIB 02945240706</item>
      <item>OD PETRIĆ i DR: punomoćnik sudionika u postupku SLIVAR društvo s ograničenom odgovornošću za proizvodnju, trgovinu i servisne usluge</item>
    </izvorni_sadrzaj>
    <derivirana_varijabla naziv="DomainObject.Predmet.OstaliListFormatedOIB_1">
      <item>Željko Mikulić, OIB 02945240706</item>
      <item>OD PETRIĆ i DR: punomoćnik sudionika u postupku SLIVAR društvo s ograničenom odgovornošću za proizvodnju, trgovinu i servisne usluge</item>
    </derivirana_varijabla>
  </DomainObject.Predmet.OstaliListFormatedOIB>
  <DomainObject.Predmet.OstaliListFormatedWithAdress>
    <izvorni_sadrzaj>
      <item>Željko Mikulić, Mikulići 2, 23210 Gornje Raštane</item>
      <item>OD PETRIĆ i DR:, KOLODVORSKA 13, p.p.220, 42000 Varaždin punomoćnik sudionika u postupku SLIVAR društvo s ograničenom odgovornošću za proizvodnju, trgovinu i servisne usluge</item>
    </izvorni_sadrzaj>
    <derivirana_varijabla naziv="DomainObject.Predmet.OstaliListFormatedWithAdress_1">
      <item>Željko Mikulić, Mikulići 2, 23210 Gornje Raštane</item>
      <item>OD PETRIĆ i DR:, KOLODVORSKA 13, p.p.220, 42000 Varaždin punomoćnik sudionika u postupku SLIVAR društvo s ograničenom odgovornošću za proizvodnju, trgovinu i servisne usluge</item>
    </derivirana_varijabla>
  </DomainObject.Predmet.OstaliListFormatedWithAdress>
  <DomainObject.Predmet.OstaliListFormatedWithAdressOIB>
    <izvorni_sadrzaj>
      <item>Željko Mikulić, OIB 02945240706, Mikulići 2, 23210 Gornje Raštane</item>
      <item>OD PETRIĆ i DR:, KOLODVORSKA 13, p.p.220, 42000 Varaždin punomoćnik sudionika u postupku SLIVAR društvo s ograničenom odgovornošću za proizvodnju, trgovinu i servisne usluge</item>
    </izvorni_sadrzaj>
    <derivirana_varijabla naziv="DomainObject.Predmet.OstaliListFormatedWithAdressOIB_1">
      <item>Željko Mikulić, OIB 02945240706, Mikulići 2, 23210 Gornje Raštane</item>
      <item>OD PETRIĆ i DR:, KOLODVORSKA 13, p.p.220, 42000 Varaždin punomoćnik sudionika u postupku SLIVAR društvo s ograničenom odgovornošću za proizvodnju, trgovinu i servisne usluge</item>
    </derivirana_varijabla>
  </DomainObject.Predmet.OstaliListFormatedWithAdressOIB>
  <DomainObject.Predmet.OstaliListNazivFormated>
    <izvorni_sadrzaj>
      <item>Željko Mikulić</item>
      <item>OD PETRIĆ i DR:</item>
    </izvorni_sadrzaj>
    <derivirana_varijabla naziv="DomainObject.Predmet.OstaliListNazivFormated_1">
      <item>Željko Mikulić</item>
      <item>OD PETRIĆ i DR:</item>
    </derivirana_varijabla>
  </DomainObject.Predmet.OstaliListNazivFormated>
  <DomainObject.Predmet.OstaliListNazivFormatedOIB>
    <izvorni_sadrzaj>
      <item>Željko Mikulić, OIB 02945240706</item>
      <item>OD PETRIĆ i DR:</item>
    </izvorni_sadrzaj>
    <derivirana_varijabla naziv="DomainObject.Predmet.OstaliListNazivFormatedOIB_1">
      <item>Željko Mikulić, OIB 02945240706</item>
      <item>OD PETRIĆ i DR: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MIKULIĆ COMMERCE,d.o.o. za trgovinu, export-import</izvorni_sadrzaj>
    <derivirana_varijabla naziv="DomainObject.Predmet.ProtustrankaIDrugi_1">MIKULIĆ COMMERCE,d.o.o. za trgovinu, export-import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MIKULIĆ COMMERCE,d.o.o. za trgovinu, export-import, OIB 67144731376, Gornje Raštane bb, 23210 Gornje Raštane</izvorni_sadrzaj>
    <derivirana_varijabla naziv="DomainObject.Predmet.ProtustrankaIDrugiAdressOIB_1">MIKULIĆ COMMERCE,d.o.o. za trgovinu, export-import,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MIKULIĆ COMMERCE,d.o.o. za trgovinu, export-import</item>
      <item>Željko Mikulić</item>
      <item>SLIVAR društvo s ograničenom odgovornošću za proizvodnju, trgovinu i servisne usluge</item>
      <item>OD PETRIĆ i DR:</item>
    </izvorni_sadrzaj>
    <derivirana_varijabla naziv="DomainObject.Predmet.SudioniciListNaziv_1">
      <item>Financijska agencija</item>
      <item>MIKULIĆ COMMERCE,d.o.o. za trgovinu, export-import</item>
      <item>Željko Mikulić</item>
      <item>SLIVAR društvo s ograničenom odgovornošću za proizvodnju, trgovinu i servisne usluge</item>
      <item>OD PETRIĆ i DR:</item>
    </derivirana_varijabla>
  </DomainObject.Predmet.SudioniciListNaziv>
  <DomainObject.Predmet.SudioniciListAdressOIB>
    <izvorni_sadrzaj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  <item>SLIVAR društvo s ograničenom odgovornošću za proizvodnju, trgovinu i servisne usluge, OIB 57222142954, Lančić 82,42240 Ivanec</item>
      <item>OD PETRIĆ i DR:, KOLODVORSKA 13, p.p.220,42000 Varaždin</item>
    </izvorni_sadrzaj>
    <derivirana_varijabla naziv="DomainObject.Predmet.SudioniciListAdressOIB_1"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  <item>SLIVAR društvo s ograničenom odgovornošću za proizvodnju, trgovinu i servisne usluge, OIB 57222142954, Lančić 82,42240 Ivanec</item>
      <item>OD PETRIĆ i DR:, KOLODVORSKA 13, p.p.220,42000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67144731376</item>
      <item>, OIB 02945240706</item>
      <item>, OIB 57222142954</item>
      <item>, OIB null</item>
    </izvorni_sadrzaj>
    <derivirana_varijabla naziv="DomainObject.Predmet.SudioniciListNazivOIB_1">
      <item>, OIB 85821130368</item>
      <item>, OIB 67144731376</item>
      <item>, OIB 02945240706</item>
      <item>, OIB 57222142954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649</properties:Words>
  <properties:Characters>3440</properties:Characters>
  <properties:Lines>95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2016-10-03T07:03:00Z</dcterms:created>
  <dc:creator>Ardena Bajlo</dc:creator>
  <cp:lastModifiedBy>wsadmin</cp:lastModifiedBy>
  <cp:lastPrinted>2015-03-02T10:10:00Z</cp:lastPrinted>
  <dcterms:modified xmlns:xsi="http://www.w3.org/2001/XMLSchema-instance" xsi:type="dcterms:W3CDTF">2016-10-11T09:54:00Z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