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77ab" w14:paraId="39477ab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4E44C8" w:rsidP="00BB0656" w:rsidR="004E44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44C8" w:rsidP="00BB0656" w:rsidR="004E44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44C8" w:rsidP="00BB0656" w:rsidR="004E44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968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210310" w:rsidRPr="00210310">
        <w:rPr>
          <w:rFonts w:cs="Times New Roman" w:hAnsi="Times New Roman" w:ascii="Times New Roman"/>
          <w:sz w:val="24"/>
          <w:szCs w:val="24"/>
        </w:rPr>
        <w:t>RAKOVO SELO, braniteljska zadruga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Dubrave kod Šibenika, Rakovo selo broj 69, OIB: </w:t>
      </w:r>
      <w:r w:rsidR="00210310" w:rsidRP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76833148641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20. lipnja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E972F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210310" w:rsidRPr="00210310">
        <w:rPr>
          <w:rFonts w:cs="Times New Roman" w:hAnsi="Times New Roman" w:ascii="Times New Roman"/>
          <w:sz w:val="24"/>
          <w:szCs w:val="24"/>
        </w:rPr>
        <w:t>RAKOVO SELO, braniteljska zadruga</w:t>
      </w:r>
      <w:r w:rsidR="00210310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Dubrave kod Šibenika, Rakovo selo broj 69, OIB: </w:t>
      </w:r>
      <w:r w:rsidR="00210310" w:rsidRP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76833148641</w:t>
      </w:r>
      <w:r w:rsidR="006E429F">
        <w:rPr>
          <w:sz w:val="24"/>
          <w:szCs w:val="24"/>
        </w:rPr>
        <w:t>,</w:t>
      </w:r>
      <w:r w:rsidR="006E429F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20.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</w:t>
      </w:r>
      <w:r w:rsidR="00DA3A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2103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proofErr w:type="spellStart"/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</w:t>
      </w:r>
      <w:proofErr w:type="spellEnd"/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Lehki</w:t>
      </w:r>
      <w:proofErr w:type="spellEnd"/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 Pavla </w:t>
      </w:r>
      <w:proofErr w:type="spellStart"/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Hatza</w:t>
      </w:r>
      <w:proofErr w:type="spellEnd"/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</w:t>
      </w:r>
      <w:r w:rsidR="00210310" w:rsidRP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210310" w:rsidRPr="00210310">
        <w:rPr>
          <w:rFonts w:cs="Times New Roman" w:hAnsi="Times New Roman" w:ascii="Times New Roman"/>
          <w:sz w:val="24"/>
          <w:szCs w:val="24"/>
        </w:rPr>
        <w:t>96068307857</w:t>
      </w:r>
      <w:r w:rsidR="00DA3A40" w:rsidRP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210310" w:rsidRPr="00210310">
        <w:rPr>
          <w:rFonts w:cs="Times New Roman" w:hAnsi="Times New Roman" w:ascii="Times New Roman"/>
          <w:sz w:val="24"/>
          <w:szCs w:val="24"/>
        </w:rPr>
        <w:t>RAKOVO SELO, braniteljska zadruga</w:t>
      </w:r>
      <w:r w:rsidR="00210310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Dubrave kod Šibenika, Rakovo selo broj 69, OIB: </w:t>
      </w:r>
      <w:r w:rsidR="00210310" w:rsidRP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76833148641</w:t>
      </w:r>
      <w:r w:rsidR="006E429F">
        <w:rPr>
          <w:sz w:val="24"/>
          <w:szCs w:val="24"/>
        </w:rPr>
        <w:t>,</w:t>
      </w:r>
      <w:r w:rsidR="006E429F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20. lipnja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CB3C9B">
      <w:pPr>
        <w:spacing w:lineRule="auto" w:line="240" w:after="0"/>
        <w:ind w:firstLine="708"/>
        <w:jc w:val="both"/>
        <w:rPr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210310" w:rsidRPr="00210310">
        <w:rPr>
          <w:rFonts w:cs="Times New Roman" w:hAnsi="Times New Roman" w:ascii="Times New Roman"/>
          <w:sz w:val="24"/>
          <w:szCs w:val="24"/>
        </w:rPr>
        <w:t>RAKOVO SELO, braniteljska zadruga</w:t>
      </w:r>
      <w:r w:rsidR="00210310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Dubrave kod Šibenika, Rakovo selo broj 69, OIB: </w:t>
      </w:r>
      <w:r w:rsidR="00210310" w:rsidRP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76833148641</w:t>
      </w:r>
      <w:r w:rsidR="00CB3C9B">
        <w:rPr>
          <w:sz w:val="24"/>
          <w:szCs w:val="24"/>
        </w:rPr>
        <w:t>.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968</w:t>
      </w:r>
      <w:r w:rsidR="006E429F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075E6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72F2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20.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0548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</w:t>
      </w:r>
      <w:r w:rsidR="00210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1B5" w:rsidP="00BD7A2F" w:rsidR="004571B5">
      <w:pPr>
        <w:spacing w:lineRule="auto" w:line="240" w:after="0"/>
      </w:pPr>
      <w:r>
        <w:separator/>
      </w:r>
    </w:p>
  </w:endnote>
  <w:endnote w:id="0" w:type="continuationSeparator">
    <w:p w:rsidRDefault="004571B5" w:rsidP="00BD7A2F" w:rsidR="004571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1B5" w:rsidP="00BD7A2F" w:rsidR="004571B5">
      <w:pPr>
        <w:spacing w:lineRule="auto" w:line="240" w:after="0"/>
      </w:pPr>
      <w:r>
        <w:separator/>
      </w:r>
    </w:p>
  </w:footnote>
  <w:footnote w:id="0" w:type="continuationSeparator">
    <w:p w:rsidRDefault="004571B5" w:rsidP="00BD7A2F" w:rsidR="004571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310" w:rsidR="00BD7A2F">
    <w:pPr>
      <w:pStyle w:val="Zaglavlje"/>
    </w:pPr>
    <w:r>
      <w:tab/>
      <w:t>2</w:t>
    </w:r>
    <w:r>
      <w:tab/>
      <w:t>9St-968</w:t>
    </w:r>
    <w:r w:rsidR="00BD7A2F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00133C"/>
    <w:rsid w:val="00026F98"/>
    <w:rsid w:val="00054857"/>
    <w:rsid w:val="00075E6B"/>
    <w:rsid w:val="00082268"/>
    <w:rsid w:val="001510BC"/>
    <w:rsid w:val="00210310"/>
    <w:rsid w:val="002D090A"/>
    <w:rsid w:val="003229D1"/>
    <w:rsid w:val="004571B5"/>
    <w:rsid w:val="004E44C8"/>
    <w:rsid w:val="005D361A"/>
    <w:rsid w:val="006044FB"/>
    <w:rsid w:val="00673C09"/>
    <w:rsid w:val="006D4CC4"/>
    <w:rsid w:val="006E429F"/>
    <w:rsid w:val="008D1C33"/>
    <w:rsid w:val="00A20DB2"/>
    <w:rsid w:val="00A56E1B"/>
    <w:rsid w:val="00B00B22"/>
    <w:rsid w:val="00B8264C"/>
    <w:rsid w:val="00BB0656"/>
    <w:rsid w:val="00BD7A2F"/>
    <w:rsid w:val="00C66662"/>
    <w:rsid w:val="00CA15C3"/>
    <w:rsid w:val="00CB3C9B"/>
    <w:rsid w:val="00CE57F1"/>
    <w:rsid w:val="00D94207"/>
    <w:rsid w:val="00DA3A40"/>
    <w:rsid w:val="00E5330A"/>
    <w:rsid w:val="00E6743F"/>
    <w:rsid w:val="00E972F2"/>
    <w:rsid w:val="00EC7656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082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2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22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22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22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082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2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2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2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St-968/2015</izvorni_sadrzaj>
    <derivirana_varijabla naziv="DomainObject.Predmet.OznakaBroj_1">St-968/2015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RAKOVO SELO, braniteljska zadruga</izvorni_sadrzaj>
    <derivirana_varijabla naziv="DomainObject.Predmet.ProtustrankaFormated_1">  RAKOVO SELO, braniteljska zadruga</derivirana_varijabla>
  </DomainObject.Predmet.ProtustrankaFormated>
  <DomainObject.Predmet.ProtustrankaFormatedOIB>
    <izvorni_sadrzaj>  RAKOVO SELO, braniteljska zadruga, OIB 76833148641</izvorni_sadrzaj>
    <derivirana_varijabla naziv="DomainObject.Predmet.ProtustrankaFormatedOIB_1">  RAKOVO SELO, braniteljska zadruga, OIB 76833148641</derivirana_varijabla>
  </DomainObject.Predmet.ProtustrankaFormatedOIB>
  <DomainObject.Predmet.ProtustrankaFormatedWithAdress>
    <izvorni_sadrzaj> RAKOVO SELO, braniteljska zadruga, Rakovo Selo, br. 69, 22000 Dubrava Kod Šibenika</izvorni_sadrzaj>
    <derivirana_varijabla naziv="DomainObject.Predmet.ProtustrankaFormatedWithAdress_1"> RAKOVO SELO, braniteljska zadruga, Rakovo Selo, br. 69, 22000 Dubrava Kod Šibenika</derivirana_varijabla>
  </DomainObject.Predmet.ProtustrankaFormatedWithAdress>
  <DomainObject.Predmet.ProtustrankaFormatedWithAdressOIB>
    <izvorni_sadrzaj> RAKOVO SELO, braniteljska zadruga, OIB 76833148641, Rakovo Selo, br. 69, 22000 Dubrava Kod Šibenika</izvorni_sadrzaj>
    <derivirana_varijabla naziv="DomainObject.Predmet.ProtustrankaFormatedWithAdressOIB_1"> RAKOVO SELO, braniteljska zadruga, OIB 76833148641, Rakovo Selo, br. 69, 22000 Dubrava Kod Šibenika</derivirana_varijabla>
  </DomainObject.Predmet.ProtustrankaFormatedWithAdressOIB>
  <DomainObject.Predmet.ProtustrankaWithAdress>
    <izvorni_sadrzaj>RAKOVO SELO, braniteljska zadruga Rakovo Selo, br. 69, 22000 Dubrava Kod Šibenika</izvorni_sadrzaj>
    <derivirana_varijabla naziv="DomainObject.Predmet.ProtustrankaWithAdress_1">RAKOVO SELO, braniteljska zadruga Rakovo Selo, br. 69, 22000 Dubrava Kod Šibenika</derivirana_varijabla>
  </DomainObject.Predmet.ProtustrankaWithAdress>
  <DomainObject.Predmet.ProtustrankaWithAdressOIB>
    <izvorni_sadrzaj>RAKOVO SELO, braniteljska zadruga, OIB 76833148641, Rakovo Selo, br. 69, 22000 Dubrava Kod Šibenika</izvorni_sadrzaj>
    <derivirana_varijabla naziv="DomainObject.Predmet.ProtustrankaWithAdressOIB_1">RAKOVO SELO, braniteljska zadruga, OIB 76833148641, Rakovo Selo, br. 69, 22000 Dubrava Kod Šibenika</derivirana_varijabla>
  </DomainObject.Predmet.ProtustrankaWithAdressOIB>
  <DomainObject.Predmet.ProtustrankaNazivFormated>
    <izvorni_sadrzaj>RAKOVO SELO, braniteljska zadruga</izvorni_sadrzaj>
    <derivirana_varijabla naziv="DomainObject.Predmet.ProtustrankaNazivFormated_1">RAKOVO SELO, braniteljska zadruga</derivirana_varijabla>
  </DomainObject.Predmet.ProtustrankaNazivFormated>
  <DomainObject.Predmet.ProtustrankaNazivFormatedOIB>
    <izvorni_sadrzaj>RAKOVO SELO, braniteljska zadruga, OIB 76833148641</izvorni_sadrzaj>
    <derivirana_varijabla naziv="DomainObject.Predmet.ProtustrankaNazivFormatedOIB_1">RAKOVO SELO, braniteljska zadruga, OIB 76833148641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RAKOVO SELO, braniteljska zadruga</item>
    </izvorni_sadrzaj>
    <derivirana_varijabla naziv="DomainObject.Predmet.ProtuStrankaListFormated_1">
      <item>RAKOVO SELO, braniteljska zadruga</item>
    </derivirana_varijabla>
  </DomainObject.Predmet.ProtuStrankaListFormated>
  <DomainObject.Predmet.ProtuStrankaListFormatedOIB>
    <izvorni_sadrzaj>
      <item>RAKOVO SELO, braniteljska zadruga, OIB 76833148641</item>
    </izvorni_sadrzaj>
    <derivirana_varijabla naziv="DomainObject.Predmet.ProtuStrankaListFormatedOIB_1">
      <item>RAKOVO SELO, braniteljska zadruga, OIB 76833148641</item>
    </derivirana_varijabla>
  </DomainObject.Predmet.ProtuStrankaListFormatedOIB>
  <DomainObject.Predmet.ProtuStrankaListFormatedWithAdress>
    <izvorni_sadrzaj>
      <item>RAKOVO SELO, braniteljska zadruga, Rakovo Selo, br. 69, 22000 Dubrava Kod Šibenika</item>
    </izvorni_sadrzaj>
    <derivirana_varijabla naziv="DomainObject.Predmet.ProtuStrankaListFormatedWithAdress_1">
      <item>RAKOVO SELO, braniteljska zadruga, Rakovo Selo, br. 69, 22000 Dubrava Kod Šibenika</item>
    </derivirana_varijabla>
  </DomainObject.Predmet.ProtuStrankaListFormatedWithAdress>
  <DomainObject.Predmet.ProtuStrankaListFormatedWithAdressOIB>
    <izvorni_sadrzaj>
      <item>RAKOVO SELO, braniteljska zadruga, OIB 76833148641, Rakovo Selo, br. 69, 22000 Dubrava Kod Šibenika</item>
    </izvorni_sadrzaj>
    <derivirana_varijabla naziv="DomainObject.Predmet.ProtuStrankaListFormatedWithAdressOIB_1">
      <item>RAKOVO SELO, braniteljska zadruga, OIB 76833148641, Rakovo Selo, br. 69, 22000 Dubrava Kod Šibenika</item>
    </derivirana_varijabla>
  </DomainObject.Predmet.ProtuStrankaListFormatedWithAdressOIB>
  <DomainObject.Predmet.ProtuStrankaListNazivFormated>
    <izvorni_sadrzaj>
      <item>RAKOVO SELO, braniteljska zadruga</item>
    </izvorni_sadrzaj>
    <derivirana_varijabla naziv="DomainObject.Predmet.ProtuStrankaListNazivFormated_1">
      <item>RAKOVO SELO, braniteljska zadruga</item>
    </derivirana_varijabla>
  </DomainObject.Predmet.ProtuStrankaListNazivFormated>
  <DomainObject.Predmet.ProtuStrankaListNazivFormatedOIB>
    <izvorni_sadrzaj>
      <item>RAKOVO SELO, braniteljska zadruga, OIB 76833148641</item>
    </izvorni_sadrzaj>
    <derivirana_varijabla naziv="DomainObject.Predmet.ProtuStrankaListNazivFormatedOIB_1">
      <item>RAKOVO SELO, braniteljska zadruga, OIB 76833148641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RAKOVO SELO, braniteljska zadruga</izvorni_sadrzaj>
    <derivirana_varijabla naziv="DomainObject.Predmet.ProtustrankaIDrugi_1">RAKOVO SELO,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RAKOVO SELO, braniteljska zadruga, OIB 76833148641, Rakovo Selo, br. 69, 22000 Dubrava Kod Šibenika</izvorni_sadrzaj>
    <derivirana_varijabla naziv="DomainObject.Predmet.ProtustrankaIDrugiAdressOIB_1">RAKOVO SELO, braniteljska zadruga, OIB 76833148641, Rakovo Selo, br. 69,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RAKOVO SELO, braniteljska zadruga</item>
    </izvorni_sadrzaj>
    <derivirana_varijabla naziv="DomainObject.Predmet.SudioniciListNaziv_1">
      <item>FINA - Podružnica Šibenik</item>
      <item>RAKOVO SELO,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RAKOVO SELO, braniteljska zadruga, OIB 76833148641, Rakovo Selo, br. 69,22000 Dubrava Kod Šibenika</item>
    </izvorni_sadrzaj>
    <derivirana_varijabla naziv="DomainObject.Predmet.SudioniciListAdressOIB_1">
      <item>FINA - Podružnica Šibenik, OIB 85821130368, Perivoj L. Marune 1,22000 Šibenik</item>
      <item>RAKOVO SELO, braniteljska zadruga, OIB 76833148641, Rakovo Selo, br. 69,22000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76833148641</item>
    </izvorni_sadrzaj>
    <derivirana_varijabla naziv="DomainObject.Predmet.SudioniciListNazivOIB_1">
      <item>, OIB 85821130368</item>
      <item>, OIB 76833148641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2615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2016-06-20T10:17:00Z</dcterms:created>
  <dc:creator>Marina Gulin</dc:creator>
  <cp:lastModifiedBy>Marina Gulin</cp:lastModifiedBy>
  <cp:lastPrinted>2016-06-20T10:14:00Z</cp:lastPrinted>
  <dcterms:modified xmlns:xsi="http://www.w3.org/2001/XMLSchema-instance" xsi:type="dcterms:W3CDTF">2016-06-20T10:18:00Z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