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0908" w14:paraId="e030908" w:rsidRDefault="00AE649C" w:rsidP="008C2447" w:rsidR="00AE649C" w:rsidRPr="00B76F3C">
      <w:pPr>
        <w:pStyle w:val="Bezproreda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C2447" w:rsidP="008C2447" w:rsidR="008C2447">
      <w:pPr>
        <w:pStyle w:val="Bezproreda"/>
        <w:ind w:firstLine="708" w:left="5664"/>
        <w:rPr>
          <w:noProof/>
        </w:rPr>
      </w:pPr>
      <w:bookmarkStart w:name="_GoBack" w:id="0"/>
      <w:r>
        <w:rPr>
          <w:noProof/>
        </w:rPr>
        <w:t>1 St-907/2016-6</w:t>
      </w:r>
      <w:bookmarkEnd w:id="0"/>
    </w:p>
    <w:p w:rsidRDefault="008C2447" w:rsidP="008C2447" w:rsidR="008C2447">
      <w:pPr>
        <w:pStyle w:val="Bezproreda"/>
        <w:rPr>
          <w:noProof/>
        </w:rPr>
      </w:pPr>
    </w:p>
    <w:p w:rsidRDefault="008C2447" w:rsidP="008C2447" w:rsidR="008C2447">
      <w:pPr>
        <w:pStyle w:val="Bezproreda"/>
        <w:rPr>
          <w:noProof/>
        </w:rPr>
      </w:pPr>
    </w:p>
    <w:p w:rsidRDefault="008C2447" w:rsidP="008C2447" w:rsidR="008C2447">
      <w:pPr>
        <w:pStyle w:val="Bezproreda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8C2447" w:rsidP="008C2447" w:rsidR="008C2447">
      <w:pPr>
        <w:pStyle w:val="Bezproreda"/>
        <w:jc w:val="center"/>
        <w:rPr>
          <w:noProof/>
        </w:rPr>
      </w:pPr>
    </w:p>
    <w:p w:rsidRDefault="008C2447" w:rsidP="008C2447" w:rsidR="008C2447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8C2447" w:rsidP="008C2447" w:rsidR="008C2447">
      <w:pPr>
        <w:pStyle w:val="Bezproreda"/>
        <w:rPr>
          <w:noProof/>
        </w:rPr>
      </w:pPr>
    </w:p>
    <w:p w:rsidRDefault="008C2447" w:rsidP="008C2447" w:rsidR="008C2447">
      <w:pPr>
        <w:pStyle w:val="Bezproreda"/>
        <w:rPr>
          <w:noProof/>
        </w:rPr>
      </w:pPr>
    </w:p>
    <w:p w:rsidRDefault="008C2447" w:rsidP="008C2447" w:rsidR="008C2447">
      <w:pPr>
        <w:pStyle w:val="Bezproreda"/>
        <w:rPr>
          <w:noProof/>
        </w:rPr>
      </w:pPr>
      <w:r>
        <w:rPr>
          <w:noProof/>
        </w:rPr>
        <w:t>TRGOVAČKI SUD U BJELOVARU, po  sucu Branki Pleskalt,  u predmetu stečaja predlagatelja FINA RC ZAGREB, Podružnica Zagreb, nad trgovačkim društvom CONVIVIUM d.o.o. za proizvodnju, trgovinu i usluge ZAGREB, Siget 18/c, OIB: 92285520719,  dana  11. listopada 2016. godine</w:t>
      </w:r>
    </w:p>
    <w:p w:rsidRDefault="008C2447" w:rsidP="008C2447" w:rsidR="008C2447">
      <w:pPr>
        <w:pStyle w:val="Bezproreda"/>
        <w:rPr>
          <w:noProof/>
        </w:rPr>
      </w:pPr>
    </w:p>
    <w:p w:rsidRDefault="008C2447" w:rsidP="008C2447" w:rsidR="008C2447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8C2447" w:rsidP="008C2447" w:rsidR="008C2447">
      <w:pPr>
        <w:pStyle w:val="Bezproreda"/>
        <w:rPr>
          <w:noProof/>
        </w:rPr>
      </w:pPr>
    </w:p>
    <w:p w:rsidRDefault="008C2447" w:rsidP="008C2447" w:rsidR="008C2447">
      <w:pPr>
        <w:pStyle w:val="Bezproreda"/>
        <w:rPr>
          <w:noProof/>
        </w:rPr>
      </w:pPr>
      <w:r>
        <w:rPr>
          <w:noProof/>
        </w:rPr>
        <w:t>Obustavlja se postupak za otvaranje stečajnog postupka nad dužnikom  CONVIVIUM d.o.o. za proizvodnju, trgovinu i usluge ZAGREB, Siget 18/c, OIB: 92285520719.</w:t>
      </w:r>
    </w:p>
    <w:p w:rsidRDefault="008C2447" w:rsidP="008C2447" w:rsidR="008C2447">
      <w:pPr>
        <w:pStyle w:val="Bezproreda"/>
        <w:rPr>
          <w:noProof/>
        </w:rPr>
      </w:pPr>
    </w:p>
    <w:p w:rsidRDefault="008C2447" w:rsidP="008C2447" w:rsidR="008C2447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8C2447" w:rsidP="008C2447" w:rsidR="008C2447">
      <w:pPr>
        <w:pStyle w:val="Bezproreda"/>
        <w:jc w:val="center"/>
        <w:rPr>
          <w:noProof/>
        </w:rPr>
      </w:pPr>
    </w:p>
    <w:p w:rsidRDefault="008C2447" w:rsidP="008C2447" w:rsidR="008C2447">
      <w:pPr>
        <w:pStyle w:val="Bezproreda"/>
        <w:rPr>
          <w:noProof/>
        </w:rPr>
      </w:pPr>
      <w:r>
        <w:rPr>
          <w:noProof/>
        </w:rPr>
        <w:t>Dana 25. veljače 2016.  godine FINA ZAGREB, Podružnica Zagreb, je podnijela  prijedlog  sudu da se nad dužnikom CONVIVIUM d.o.o. za proizvodnju, trgovinu i usluge ZAGREB, Siget 18/c, OIB: 92285520719,   otvori stečajni postupak.</w:t>
      </w:r>
    </w:p>
    <w:p w:rsidRDefault="008C2447" w:rsidP="008C2447" w:rsidR="008C2447">
      <w:pPr>
        <w:pStyle w:val="Bezproreda"/>
        <w:rPr>
          <w:noProof/>
        </w:rPr>
      </w:pPr>
    </w:p>
    <w:p w:rsidRDefault="008C2447" w:rsidP="008C2447" w:rsidR="008C2447">
      <w:pPr>
        <w:pStyle w:val="Bezproreda"/>
        <w:rPr>
          <w:noProof/>
        </w:rPr>
      </w:pPr>
      <w:r>
        <w:rPr>
          <w:noProof/>
        </w:rPr>
        <w:t>Podenskom od 11. listopada 2016. godine  FINA Zagreb je izvjestila  sud da ne postoje razlozi za pokretanje stečajnog postupka jer je dužnik CONVIVIUM d.o.o. za proizvodnju, trgovinu i usluge ZAGREB, Siget 18/c, OIB: 92285520719  izmirio sve obveze, tako da mu je račun deblokiran te je sada likvidan i  nije nesposoban za plaćanje niti prezadužen a što proizlazi iz priložene potvrde o blokadi računa i novčanih sredstava dužnika od 11. listopada 2016. godine (list 12 spisa),  pa stoga predlaže da sud obustavi postupak.</w:t>
      </w:r>
    </w:p>
    <w:p w:rsidRDefault="008C2447" w:rsidP="008C2447" w:rsidR="008C2447">
      <w:pPr>
        <w:pStyle w:val="Bezproreda"/>
        <w:rPr>
          <w:noProof/>
        </w:rPr>
      </w:pPr>
    </w:p>
    <w:p w:rsidRDefault="008C2447" w:rsidP="008C2447" w:rsidR="008C2447">
      <w:pPr>
        <w:pStyle w:val="Bezproreda"/>
        <w:rPr>
          <w:noProof/>
        </w:rPr>
      </w:pPr>
      <w:r>
        <w:rPr>
          <w:noProof/>
        </w:rPr>
        <w:t xml:space="preserve">Obzirom na navedeno sud je temeljem članka  128. st. 9.  Stečajnog zakona (NN br. 44/96, 29/99, 123/03, 82/06, 116/10, 25/12, 133/12 i 71/15, dalje: SZ), obustavio postupak radi pokretanja stečajnog postupka nad dužnikom CONVIVIUM d.o.o. za proizvodnju, trgovinu i usluge ZAGREB, Siget 18/c, OIB: 92285520719 i riješio kao u izreci ovog rješenja. </w:t>
      </w:r>
    </w:p>
    <w:p w:rsidRDefault="008C2447" w:rsidP="008C2447" w:rsidR="008C2447">
      <w:pPr>
        <w:pStyle w:val="Bezproreda"/>
        <w:rPr>
          <w:noProof/>
        </w:rPr>
      </w:pPr>
    </w:p>
    <w:p w:rsidRDefault="008C2447" w:rsidP="008C2447" w:rsidR="008C2447">
      <w:pPr>
        <w:pStyle w:val="Bezproreda"/>
        <w:rPr>
          <w:noProof/>
        </w:rPr>
      </w:pPr>
      <w:r>
        <w:rPr>
          <w:noProof/>
        </w:rPr>
        <w:t>Bjelovar,  11. listopada  2016.</w:t>
      </w:r>
    </w:p>
    <w:p w:rsidRDefault="008C2447" w:rsidP="008C2447" w:rsidR="008C2447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S U D A C</w:t>
      </w:r>
    </w:p>
    <w:p w:rsidRDefault="008C2447" w:rsidP="008C2447" w:rsidR="008C2447">
      <w:pPr>
        <w:pStyle w:val="Bezproreda"/>
        <w:rPr>
          <w:noProof/>
        </w:rPr>
      </w:pPr>
    </w:p>
    <w:p w:rsidRDefault="008C2447" w:rsidP="008C2447" w:rsidR="008C2447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</w:p>
    <w:p w:rsidRDefault="008C2447" w:rsidP="008C2447" w:rsidR="008C2447">
      <w:pPr>
        <w:pStyle w:val="Bezproreda"/>
        <w:rPr>
          <w:noProof/>
        </w:rPr>
      </w:pPr>
    </w:p>
    <w:p w:rsidRDefault="008C2447" w:rsidP="008C2447" w:rsidR="008C2447">
      <w:pPr>
        <w:pStyle w:val="Bezproreda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8C2447" w:rsidP="008C2447" w:rsidR="008C2447">
      <w:pPr>
        <w:pStyle w:val="Bezproreda"/>
        <w:rPr>
          <w:noProof/>
        </w:rPr>
      </w:pPr>
    </w:p>
    <w:p w:rsidRDefault="008C2447" w:rsidP="008C2447" w:rsidR="008C2447">
      <w:pPr>
        <w:pStyle w:val="Bezproreda"/>
        <w:rPr>
          <w:noProof/>
        </w:rPr>
      </w:pPr>
    </w:p>
    <w:p w:rsidRDefault="008C2447" w:rsidP="008C2447" w:rsidR="008C2447">
      <w:pPr>
        <w:pStyle w:val="Bezproreda"/>
        <w:rPr>
          <w:noProof/>
        </w:rPr>
      </w:pPr>
      <w:r>
        <w:rPr>
          <w:noProof/>
        </w:rPr>
        <w:t>Rj.</w:t>
      </w:r>
    </w:p>
    <w:p w:rsidRDefault="008C2447" w:rsidP="008C2447" w:rsidR="008C2447">
      <w:pPr>
        <w:pStyle w:val="Bezproreda"/>
        <w:rPr>
          <w:noProof/>
        </w:rPr>
      </w:pPr>
      <w:r>
        <w:rPr>
          <w:noProof/>
        </w:rPr>
        <w:t>Dna: pun. z.z. dužnika – putem e-oglasne ploče suda i putem pošte</w:t>
      </w:r>
    </w:p>
    <w:p w:rsidRDefault="008C2447" w:rsidP="008C2447" w:rsidR="008C2447">
      <w:pPr>
        <w:pStyle w:val="Bezproreda"/>
        <w:rPr>
          <w:noProof/>
        </w:rPr>
      </w:pPr>
      <w:r>
        <w:rPr>
          <w:noProof/>
        </w:rPr>
        <w:t xml:space="preserve">         FINI Bjelovar-putem e-oglasne ploče suda</w:t>
      </w:r>
    </w:p>
    <w:p w:rsidRDefault="008C2447" w:rsidP="008C2447" w:rsidR="008C2447">
      <w:pPr>
        <w:pStyle w:val="Bezproreda"/>
        <w:rPr>
          <w:noProof/>
        </w:rPr>
      </w:pPr>
      <w:r>
        <w:rPr>
          <w:noProof/>
        </w:rPr>
        <w:t xml:space="preserve">         Sc. pravomoćnost</w:t>
      </w:r>
    </w:p>
    <w:p w:rsidRDefault="008C2447" w:rsidP="008C2447" w:rsidR="00CB0EA4">
      <w:pPr>
        <w:pStyle w:val="Bezproreda"/>
        <w:rPr>
          <w:noProof/>
        </w:rPr>
      </w:pPr>
      <w:r>
        <w:rPr>
          <w:noProof/>
        </w:rPr>
        <w:t xml:space="preserve">Bjelovar, 11. 10. 2016.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447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329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St-907/2016-6</izvorni_sadrzaj>
    <derivirana_varijabla naziv="DomainObject.Oznaka_1">St-907/2016-6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rujna 2016.</izvorni_sadrzaj>
    <derivirana_varijabla naziv="DomainObject.Predmet.DatumRjesavanja_1">23.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CONVIVIUM  d.o.o.</izvorni_sadrzaj>
    <derivirana_varijabla naziv="DomainObject.Predmet.ProtustrankaFormated_1">  CONVIVIUM  d.o.o.</derivirana_varijabla>
  </DomainObject.Predmet.ProtustrankaFormated>
  <DomainObject.Predmet.ProtustrankaFormatedOIB>
    <izvorni_sadrzaj>  CONVIVIUM  d.o.o., OIB 92285520719</izvorni_sadrzaj>
    <derivirana_varijabla naziv="DomainObject.Predmet.ProtustrankaFormatedOIB_1">  CONVIVIUM  d.o.o., OIB 92285520719</derivirana_varijabla>
  </DomainObject.Predmet.ProtustrankaFormatedOIB>
  <DomainObject.Predmet.ProtustrankaFormatedWithAdress>
    <izvorni_sadrzaj> CONVIVIUM  d.o.o., Siget 18/c, 10000 Zagreb</izvorni_sadrzaj>
    <derivirana_varijabla naziv="DomainObject.Predmet.ProtustrankaFormatedWithAdress_1"> CONVIVIUM  d.o.o., Siget 18/c, 10000 Zagreb</derivirana_varijabla>
  </DomainObject.Predmet.ProtustrankaFormatedWithAdress>
  <DomainObject.Predmet.ProtustrankaFormatedWithAdressOIB>
    <izvorni_sadrzaj> CONVIVIUM  d.o.o., OIB 92285520719, Siget 18/c, 10000 Zagreb</izvorni_sadrzaj>
    <derivirana_varijabla naziv="DomainObject.Predmet.ProtustrankaFormatedWithAdressOIB_1"> CONVIVIUM  d.o.o., OIB 92285520719, Siget 18/c, 10000 Zagreb</derivirana_varijabla>
  </DomainObject.Predmet.ProtustrankaFormatedWithAdressOIB>
  <DomainObject.Predmet.ProtustrankaWithAdress>
    <izvorni_sadrzaj>CONVIVIUM  d.o.o. Siget 18/c, 10000 Zagreb</izvorni_sadrzaj>
    <derivirana_varijabla naziv="DomainObject.Predmet.ProtustrankaWithAdress_1">CONVIVIUM  d.o.o. Siget 18/c, 10000 Zagreb</derivirana_varijabla>
  </DomainObject.Predmet.ProtustrankaWithAdress>
  <DomainObject.Predmet.ProtustrankaWithAdressOIB>
    <izvorni_sadrzaj>CONVIVIUM  d.o.o., OIB 92285520719, Siget 18/c, 10000 Zagreb</izvorni_sadrzaj>
    <derivirana_varijabla naziv="DomainObject.Predmet.ProtustrankaWithAdressOIB_1">CONVIVIUM  d.o.o., OIB 92285520719, Siget 18/c, 10000 Zagreb</derivirana_varijabla>
  </DomainObject.Predmet.ProtustrankaWithAdressOIB>
  <DomainObject.Predmet.ProtustrankaNazivFormated>
    <izvorni_sadrzaj>CONVIVIUM  d.o.o.</izvorni_sadrzaj>
    <derivirana_varijabla naziv="DomainObject.Predmet.ProtustrankaNazivFormated_1">CONVIVIUM  d.o.o.</derivirana_varijabla>
  </DomainObject.Predmet.ProtustrankaNazivFormated>
  <DomainObject.Predmet.ProtustrankaNazivFormatedOIB>
    <izvorni_sadrzaj>CONVIVIUM  d.o.o., OIB 92285520719</izvorni_sadrzaj>
    <derivirana_varijabla naziv="DomainObject.Predmet.ProtustrankaNazivFormatedOIB_1">CONVIVIUM  d.o.o., OIB 92285520719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CONVIVIUM  d.o.o.</item>
    </izvorni_sadrzaj>
    <derivirana_varijabla naziv="DomainObject.Predmet.ProtuStrankaListFormated_1">
      <item>CONVIVIUM  d.o.o.</item>
    </derivirana_varijabla>
  </DomainObject.Predmet.ProtuStrankaListFormated>
  <DomainObject.Predmet.ProtuStrankaListFormatedOIB>
    <izvorni_sadrzaj>
      <item>CONVIVIUM  d.o.o., OIB 92285520719</item>
    </izvorni_sadrzaj>
    <derivirana_varijabla naziv="DomainObject.Predmet.ProtuStrankaListFormatedOIB_1">
      <item>CONVIVIUM  d.o.o., OIB 92285520719</item>
    </derivirana_varijabla>
  </DomainObject.Predmet.ProtuStrankaListFormatedOIB>
  <DomainObject.Predmet.ProtuStrankaListFormatedWithAdress>
    <izvorni_sadrzaj>
      <item>CONVIVIUM  d.o.o., Siget 18/c, 10000 Zagreb</item>
    </izvorni_sadrzaj>
    <derivirana_varijabla naziv="DomainObject.Predmet.ProtuStrankaListFormatedWithAdress_1">
      <item>CONVIVIUM  d.o.o., Siget 18/c, 10000 Zagreb</item>
    </derivirana_varijabla>
  </DomainObject.Predmet.ProtuStrankaListFormatedWithAdress>
  <DomainObject.Predmet.ProtuStrankaListFormatedWithAdressOIB>
    <izvorni_sadrzaj>
      <item>CONVIVIUM  d.o.o., OIB 92285520719, Siget 18/c, 10000 Zagreb</item>
    </izvorni_sadrzaj>
    <derivirana_varijabla naziv="DomainObject.Predmet.ProtuStrankaListFormatedWithAdressOIB_1">
      <item>CONVIVIUM  d.o.o., OIB 92285520719, Siget 18/c, 10000 Zagreb</item>
    </derivirana_varijabla>
  </DomainObject.Predmet.ProtuStrankaListFormatedWithAdressOIB>
  <DomainObject.Predmet.ProtuStrankaListNazivFormated>
    <izvorni_sadrzaj>
      <item>CONVIVIUM  d.o.o.</item>
    </izvorni_sadrzaj>
    <derivirana_varijabla naziv="DomainObject.Predmet.ProtuStrankaListNazivFormated_1">
      <item>CONVIVIUM  d.o.o.</item>
    </derivirana_varijabla>
  </DomainObject.Predmet.ProtuStrankaListNazivFormated>
  <DomainObject.Predmet.ProtuStrankaListNazivFormatedOIB>
    <izvorni_sadrzaj>
      <item>CONVIVIUM  d.o.o., OIB 92285520719</item>
    </izvorni_sadrzaj>
    <derivirana_varijabla naziv="DomainObject.Predmet.ProtuStrankaListNazivFormatedOIB_1">
      <item>CONVIVIUM  d.o.o., OIB 92285520719</item>
    </derivirana_varijabla>
  </DomainObject.Predmet.ProtuStrankaListNazivFormatedOIB>
  <DomainObject.Predmet.OstaliListFormated>
    <izvorni_sadrzaj>
      <item>Božica Vađunec</item>
      <item>ŽDO U BJELOVARU</item>
      <item>POREZNA UPRAVA U ZAGREBU</item>
    </izvorni_sadrzaj>
    <derivirana_varijabla naziv="DomainObject.Predmet.OstaliListFormated_1">
      <item>Božica Vađunec</item>
      <item>ŽDO U BJELOVARU</item>
      <item>POREZNA UPRAVA U ZAGREBU</item>
    </derivirana_varijabla>
  </DomainObject.Predmet.OstaliListFormated>
  <DomainObject.Predmet.OstaliListFormatedOIB>
    <izvorni_sadrzaj>
      <item>Božica Vađunec, OIB 81518018877</item>
      <item>ŽDO U BJELOVARU</item>
      <item>POREZNA UPRAVA U ZAGREBU</item>
    </izvorni_sadrzaj>
    <derivirana_varijabla naziv="DomainObject.Predmet.OstaliListFormatedOIB_1">
      <item>Božica Vađunec, OIB 81518018877</item>
      <item>ŽDO U BJELOVARU</item>
      <item>POREZNA UPRAVA U ZAGREBU</item>
    </derivirana_varijabla>
  </DomainObject.Predmet.OstaliListFormatedOIB>
  <DomainObject.Predmet.OstaliListFormatedWithAdress>
    <izvorni_sadrzaj>
      <item>Božica Vađunec, Vinogradska 58/A., 42230 Sesvete Ludbreške</item>
      <item>ŽDO U BJELOVARU</item>
      <item>POREZNA UPRAVA U ZAGREBU</item>
    </izvorni_sadrzaj>
    <derivirana_varijabla naziv="DomainObject.Predmet.OstaliListFormatedWithAdress_1">
      <item>Božica Vađunec, Vinogradska 58/A., 42230 Sesvete Ludbreške</item>
      <item>ŽDO U BJELOVARU</item>
      <item>POREZNA UPRAVA U ZAGREBU</item>
    </derivirana_varijabla>
  </DomainObject.Predmet.OstaliListFormatedWithAdress>
  <DomainObject.Predmet.OstaliListFormatedWithAdressOIB>
    <izvorni_sadrzaj>
      <item>Božica Vađunec, OIB 81518018877, Vinogradska 58/A., 42230 Sesvete Ludbreške</item>
      <item>ŽDO U BJELOVARU</item>
      <item>POREZNA UPRAVA U ZAGREBU</item>
    </izvorni_sadrzaj>
    <derivirana_varijabla naziv="DomainObject.Predmet.OstaliListFormatedWithAdressOIB_1">
      <item>Božica Vađunec, OIB 81518018877, Vinogradska 58/A., 42230 Sesvete Ludbreške</item>
      <item>ŽDO U BJELOVARU</item>
      <item>POREZNA UPRAVA U ZAGREBU</item>
    </derivirana_varijabla>
  </DomainObject.Predmet.OstaliListFormatedWithAdressOIB>
  <DomainObject.Predmet.OstaliListNazivFormated>
    <izvorni_sadrzaj>
      <item>Božica Vađunec</item>
      <item>ŽDO U BJELOVARU</item>
      <item>POREZNA UPRAVA U ZAGREBU</item>
    </izvorni_sadrzaj>
    <derivirana_varijabla naziv="DomainObject.Predmet.OstaliListNazivFormated_1">
      <item>Božica Vađunec</item>
      <item>ŽDO U BJELOVARU</item>
      <item>POREZNA UPRAVA U ZAGREBU</item>
    </derivirana_varijabla>
  </DomainObject.Predmet.OstaliListNazivFormated>
  <DomainObject.Predmet.OstaliListNazivFormatedOIB>
    <izvorni_sadrzaj>
      <item>Božica Vađunec, OIB 81518018877</item>
      <item>ŽDO U BJELOVARU</item>
      <item>POREZNA UPRAVA U ZAGREBU</item>
    </izvorni_sadrzaj>
    <derivirana_varijabla naziv="DomainObject.Predmet.OstaliListNazivFormatedOIB_1">
      <item>Božica Vađunec, OIB 81518018877</item>
      <item>ŽDO U BJELOVARU</item>
      <item>POREZNA UPRAVA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St-907/2016-6</izvorni_sadrzaj>
    <derivirana_varijabla naziv="DomainObject.PoslovniBrojDokumenta_1">St-907/2016-6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CONVIVIUM  d.o.o.</izvorni_sadrzaj>
    <derivirana_varijabla naziv="DomainObject.Predmet.ProtustrankaIDrugi_1">CONVIVIUM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CONVIVIUM  d.o.o., OIB 92285520719, Siget 18/c, 10000 Zagreb</izvorni_sadrzaj>
    <derivirana_varijabla naziv="DomainObject.Predmet.ProtustrankaIDrugiAdressOIB_1">CONVIVIUM  d.o.o., OIB 92285520719, Siget 18/c,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rujna 2016.</izvorni_sadrzaj>
    <derivirana_varijabla naziv="DomainObject.Predmet.OdlukaRjesenje.DatumDonosenjaOdluke_1">23.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St-907/2016-3</izvorni_sadrzaj>
    <derivirana_varijabla naziv="DomainObject.Predmet.OdlukaRjesenje.Oznaka_1">St-907/2016-3</derivirana_varijabla>
  </DomainObject.Predmet.OdlukaRjesenje.Oznaka>
  <DomainObject.Predmet.SudioniciListNaziv>
    <izvorni_sadrzaj>
      <item>CONVIVIUM  d.o.o.</item>
      <item>FINA Regionalni centar Zagreb</item>
      <item>Božica Vađunec</item>
      <item>ŽDO U BJELOVARU</item>
      <item>POREZNA UPRAVA U ZAGREBU</item>
    </izvorni_sadrzaj>
    <derivirana_varijabla naziv="DomainObject.Predmet.SudioniciListNaziv_1">
      <item>CONVIVIUM  d.o.o.</item>
      <item>FINA Regionalni centar Zagreb</item>
      <item>Božica Vađunec</item>
      <item>ŽDO U BJELOVARU</item>
      <item>POREZNA UPRAVA U ZAGREBU</item>
    </derivirana_varijabla>
  </DomainObject.Predmet.SudioniciListNaziv>
  <DomainObject.Predmet.SudioniciListAdressOIB>
    <izvorni_sadrzaj>
      <item>CONVIVIUM  d.o.o., OIB 92285520719, Siget 18/c,10000 Zagreb</item>
      <item>FINA Regionalni centar Zagreb, OIB 85821130368, Trg svibanjskih žrtava 1995. br. 1,10000 Zagreb</item>
      <item>Božica Vađunec, OIB 81518018877, Vinogradska 58/A.,42230 Sesvete Ludbreške</item>
      <item>ŽDO U BJELOVARU</item>
      <item>POREZNA UPRAVA U ZAGREBU</item>
    </izvorni_sadrzaj>
    <derivirana_varijabla naziv="DomainObject.Predmet.SudioniciListAdressOIB_1">
      <item>CONVIVIUM  d.o.o., OIB 92285520719, Siget 18/c,10000 Zagreb</item>
      <item>FINA Regionalni centar Zagreb, OIB 85821130368, Trg svibanjskih žrtava 1995. br. 1,10000 Zagreb</item>
      <item>Božica Vađunec, OIB 81518018877, Vinogradska 58/A.,42230 Sesvete Ludbreške</item>
      <item>ŽDO U BJELOVARU</item>
      <item>POREZNA UPRAVA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6A7AC9-4C4B-4096-8189-AC0A45AC8B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1694</properties:Characters>
  <properties:Lines>56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2016-10-11T10:58:00Z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St-907/2016-6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