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5528B" w:rsidP="00AC3B10" w:rsidRDefault="006A1393" w14:paraId="8808db2" w14:textId="8808db2">
      <w:pPr>
        <w:jc w:val="both"/>
        <w15:collapsed w:val="false"/>
      </w:pPr>
      <w:bookmarkStart w:name="_GoBack" w:id="0"/>
      <w:bookmarkEnd w:id="0"/>
      <w:r>
        <w:t xml:space="preserve">            </w:t>
      </w: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F5528B" w:rsidP="00AC3B10" w:rsidRDefault="00F5528B">
      <w:pPr>
        <w:jc w:val="both"/>
      </w:pPr>
      <w:r>
        <w:t>REPUBLIKA HRVATSKA</w:t>
      </w:r>
    </w:p>
    <w:p w:rsidR="00F5528B" w:rsidP="00AC3B10" w:rsidRDefault="00F5528B">
      <w:pPr>
        <w:jc w:val="both"/>
      </w:pPr>
      <w:r>
        <w:t>TRGOVAČKI SUD U ZAGREBU</w:t>
      </w:r>
    </w:p>
    <w:p w:rsidR="00F5528B" w:rsidP="00AC3B10" w:rsidRDefault="00F5528B">
      <w:pPr>
        <w:jc w:val="both"/>
      </w:pPr>
      <w:r>
        <w:t xml:space="preserve">Zagreb, </w:t>
      </w:r>
      <w:proofErr w:type="spellStart"/>
      <w:r>
        <w:t>Amruševa</w:t>
      </w:r>
      <w:proofErr w:type="spellEnd"/>
      <w:r>
        <w:t xml:space="preserve"> 2/II     </w:t>
      </w:r>
      <w:r>
        <w:tab/>
      </w:r>
      <w:r>
        <w:tab/>
      </w:r>
      <w:r>
        <w:tab/>
      </w:r>
      <w:r>
        <w:tab/>
      </w:r>
      <w:r>
        <w:tab/>
      </w:r>
      <w:r>
        <w:tab/>
        <w:t xml:space="preserve">                                    </w:t>
      </w:r>
    </w:p>
    <w:p w:rsidR="00F5528B" w:rsidP="00AC3B10" w:rsidRDefault="00F5528B">
      <w:pPr>
        <w:jc w:val="both"/>
      </w:pPr>
    </w:p>
    <w:p w:rsidR="00F5528B" w:rsidP="00AC3B10" w:rsidRDefault="00940595">
      <w:pPr>
        <w:ind w:left="6372" w:firstLine="708"/>
        <w:jc w:val="both"/>
      </w:pPr>
      <w:r>
        <w:t xml:space="preserve"> </w:t>
      </w:r>
      <w:r w:rsidR="009D2B6A">
        <w:t xml:space="preserve">   18. St</w:t>
      </w:r>
      <w:r w:rsidR="00B105E1">
        <w:t>-8/2019</w:t>
      </w:r>
    </w:p>
    <w:p w:rsidR="00F5528B" w:rsidP="00AC3B10" w:rsidRDefault="00B105E1">
      <w:pPr>
        <w:ind w:left="2124" w:firstLine="708"/>
        <w:jc w:val="both"/>
      </w:pPr>
      <w:r>
        <w:t xml:space="preserve">        </w:t>
      </w:r>
      <w:r w:rsidR="00F5528B">
        <w:t>R E P U B L I K A  H R V A T S K A</w:t>
      </w:r>
    </w:p>
    <w:p w:rsidR="00F5528B" w:rsidP="00AC3B10" w:rsidRDefault="00F5528B">
      <w:pPr>
        <w:jc w:val="both"/>
      </w:pPr>
    </w:p>
    <w:p w:rsidR="00F5528B" w:rsidP="00940595" w:rsidRDefault="00940595">
      <w:pPr>
        <w:jc w:val="both"/>
      </w:pPr>
      <w:r>
        <w:t xml:space="preserve">                                                                  </w:t>
      </w:r>
      <w:r w:rsidR="00F5528B">
        <w:t>R J E Š E NJ E</w:t>
      </w:r>
    </w:p>
    <w:p w:rsidR="00B105E1" w:rsidP="00AC3B10" w:rsidRDefault="00B105E1">
      <w:pPr>
        <w:ind w:left="3540" w:firstLine="708"/>
        <w:jc w:val="both"/>
      </w:pPr>
    </w:p>
    <w:p w:rsidRPr="00B105E1" w:rsidR="00B105E1" w:rsidP="00AC3B10" w:rsidRDefault="00B105E1">
      <w:pPr>
        <w:ind w:firstLine="708"/>
        <w:jc w:val="both"/>
      </w:pPr>
      <w:r w:rsidRPr="00B105E1">
        <w:t>Trgovački sud u Zagrebu, sudac Danijela Uzelac</w:t>
      </w:r>
      <w:r>
        <w:t xml:space="preserve"> Ljubić</w:t>
      </w:r>
      <w:r w:rsidRPr="00B105E1">
        <w:t xml:space="preserve">, u </w:t>
      </w:r>
      <w:proofErr w:type="spellStart"/>
      <w:r w:rsidRPr="00B105E1">
        <w:t>predstečajnom</w:t>
      </w:r>
      <w:proofErr w:type="spellEnd"/>
      <w:r w:rsidRPr="00B105E1">
        <w:t xml:space="preserve"> postupku u povodu prijedloga dužnika DISTRIBUCIJA SLADOLEDA d.o.o., OIB: 17301777030, Zagreb, </w:t>
      </w:r>
      <w:proofErr w:type="spellStart"/>
      <w:r w:rsidRPr="00B105E1">
        <w:t>Poljanički</w:t>
      </w:r>
      <w:proofErr w:type="spellEnd"/>
      <w:r w:rsidRPr="00B105E1">
        <w:t xml:space="preserve"> prilaz 4, </w:t>
      </w:r>
      <w:r w:rsidR="00536747">
        <w:t>9</w:t>
      </w:r>
      <w:r w:rsidR="00D77585">
        <w:t>. rujna</w:t>
      </w:r>
      <w:r w:rsidRPr="00B105E1">
        <w:t xml:space="preserve"> 2019.</w:t>
      </w:r>
    </w:p>
    <w:p w:rsidR="00F5528B" w:rsidP="00AC3B10" w:rsidRDefault="00F5528B">
      <w:pPr>
        <w:jc w:val="both"/>
      </w:pPr>
    </w:p>
    <w:p w:rsidR="00F5528B" w:rsidP="00AF7DA8" w:rsidRDefault="00AF7DA8">
      <w:pPr>
        <w:ind w:left="2832" w:firstLine="708"/>
        <w:jc w:val="both"/>
      </w:pPr>
      <w:r>
        <w:t xml:space="preserve">          </w:t>
      </w:r>
      <w:r w:rsidR="00F5528B">
        <w:t>r i j e š i o   j e</w:t>
      </w:r>
    </w:p>
    <w:p w:rsidR="00F5528B" w:rsidP="00AC3B10" w:rsidRDefault="00F5528B">
      <w:pPr>
        <w:jc w:val="both"/>
      </w:pPr>
    </w:p>
    <w:p w:rsidR="00F5528B" w:rsidP="00AC3B10" w:rsidRDefault="00F5528B">
      <w:pPr>
        <w:jc w:val="both"/>
      </w:pPr>
      <w:r>
        <w:t xml:space="preserve"> Utvrđene </w:t>
      </w:r>
      <w:r w:rsidR="00982E9F">
        <w:t xml:space="preserve">su sljedeće </w:t>
      </w:r>
      <w:r>
        <w:t>tražbine:</w:t>
      </w:r>
    </w:p>
    <w:p w:rsidR="00F5528B" w:rsidP="00686B21" w:rsidRDefault="00F5528B"/>
    <w:p w:rsidR="00686B21" w:rsidP="00686B21" w:rsidRDefault="00686B21">
      <w:pPr>
        <w:jc w:val="both"/>
      </w:pPr>
      <w:r>
        <w:t>1.</w:t>
      </w:r>
      <w:r w:rsidR="00716418">
        <w:tab/>
      </w:r>
      <w:r w:rsidR="00D77585">
        <w:t xml:space="preserve">A1 Hrvatska d.o.o. (ranije </w:t>
      </w:r>
      <w:proofErr w:type="spellStart"/>
      <w:r w:rsidR="00D77585">
        <w:t>VIPnet</w:t>
      </w:r>
      <w:proofErr w:type="spellEnd"/>
      <w:r w:rsidR="00D77585">
        <w:t xml:space="preserve"> d.o.o.), OIB 29524210204, </w:t>
      </w:r>
      <w:r>
        <w:t xml:space="preserve">Zagreb, </w:t>
      </w:r>
      <w:r w:rsidR="00D77585">
        <w:t>Vrtni put 1</w:t>
      </w:r>
      <w:r w:rsidR="0028113B">
        <w:t>,</w:t>
      </w:r>
      <w:r w:rsidR="00D77585">
        <w:t xml:space="preserve"> u iznosu od</w:t>
      </w:r>
      <w:r w:rsidR="0028113B">
        <w:t xml:space="preserve"> </w:t>
      </w:r>
      <w:r w:rsidR="00D77585">
        <w:t>3.263,46 kn</w:t>
      </w:r>
      <w:r>
        <w:t>,</w:t>
      </w:r>
      <w:r w:rsidR="00D77585">
        <w:tab/>
      </w:r>
    </w:p>
    <w:p w:rsidR="00D77585" w:rsidP="00686B21" w:rsidRDefault="00D77585">
      <w:pPr>
        <w:pStyle w:val="Odlomakpopisa"/>
        <w:ind w:left="1065"/>
        <w:jc w:val="both"/>
      </w:pPr>
      <w:r>
        <w:tab/>
      </w:r>
    </w:p>
    <w:p w:rsidR="00D77585" w:rsidP="00686B21" w:rsidRDefault="00D77585">
      <w:pPr>
        <w:jc w:val="both"/>
      </w:pPr>
      <w:r>
        <w:t>2</w:t>
      </w:r>
      <w:r w:rsidR="0028113B">
        <w:t>.</w:t>
      </w:r>
      <w:r>
        <w:tab/>
        <w:t>AUTO SERVIS MARKO d.o.o.</w:t>
      </w:r>
      <w:r w:rsidR="0028113B">
        <w:t xml:space="preserve">, OIB </w:t>
      </w:r>
      <w:r>
        <w:t>98993729742</w:t>
      </w:r>
      <w:r w:rsidR="0028113B">
        <w:t>,</w:t>
      </w:r>
      <w:r>
        <w:t>Split, Kralja Držislava 53A</w:t>
      </w:r>
      <w:r w:rsidR="00716418">
        <w:t xml:space="preserve">, </w:t>
      </w:r>
      <w:r w:rsidR="0028113B">
        <w:t>u iznosu</w:t>
      </w:r>
      <w:r>
        <w:tab/>
        <w:t>38,75 kn</w:t>
      </w:r>
      <w:r w:rsidR="00686B21">
        <w:t>,</w:t>
      </w:r>
      <w:r>
        <w:tab/>
      </w:r>
    </w:p>
    <w:p w:rsidR="00686B21" w:rsidP="00686B21" w:rsidRDefault="00686B21">
      <w:pPr>
        <w:jc w:val="both"/>
      </w:pPr>
    </w:p>
    <w:p w:rsidR="00D77585" w:rsidP="00686B21" w:rsidRDefault="00D77585">
      <w:pPr>
        <w:jc w:val="both"/>
      </w:pPr>
      <w:r>
        <w:t>3</w:t>
      </w:r>
      <w:r w:rsidR="0028113B">
        <w:t>.</w:t>
      </w:r>
      <w:r>
        <w:tab/>
        <w:t>BAOTIĆ d.d.</w:t>
      </w:r>
      <w:r w:rsidR="0028113B">
        <w:t>, OIB</w:t>
      </w:r>
      <w:r w:rsidR="00716418">
        <w:t xml:space="preserve"> </w:t>
      </w:r>
      <w:r>
        <w:t>64453957424</w:t>
      </w:r>
      <w:r w:rsidR="00B14F0C">
        <w:t>,</w:t>
      </w:r>
      <w:r>
        <w:t>Zagreb, Maksimirska Cesta 282</w:t>
      </w:r>
      <w:r w:rsidR="00716418">
        <w:t xml:space="preserve">, </w:t>
      </w:r>
      <w:r w:rsidR="0028113B">
        <w:t xml:space="preserve">u iznosu od </w:t>
      </w:r>
      <w:r>
        <w:t>487,44 kn</w:t>
      </w:r>
      <w:r w:rsidR="00686B21">
        <w:t>,</w:t>
      </w:r>
      <w:r>
        <w:tab/>
      </w:r>
    </w:p>
    <w:p w:rsidR="00686B21" w:rsidP="00686B21" w:rsidRDefault="00686B21">
      <w:pPr>
        <w:jc w:val="both"/>
      </w:pPr>
    </w:p>
    <w:p w:rsidR="00D77585" w:rsidP="00686B21" w:rsidRDefault="00D77585">
      <w:pPr>
        <w:jc w:val="both"/>
      </w:pPr>
      <w:r>
        <w:t>4</w:t>
      </w:r>
      <w:r w:rsidR="0028113B">
        <w:t>.</w:t>
      </w:r>
      <w:r>
        <w:tab/>
        <w:t>BETOVEN</w:t>
      </w:r>
      <w:r w:rsidR="00716418">
        <w:t xml:space="preserve"> d.o.</w:t>
      </w:r>
      <w:r w:rsidR="0028113B">
        <w:t xml:space="preserve">o. za trgovinu u stečaju, (ranije BETOVEN d.o.o.), OIB 61265106301, Pula, </w:t>
      </w:r>
      <w:proofErr w:type="spellStart"/>
      <w:r>
        <w:t>Šišanska</w:t>
      </w:r>
      <w:proofErr w:type="spellEnd"/>
      <w:r>
        <w:t xml:space="preserve"> cesta 189</w:t>
      </w:r>
      <w:r w:rsidR="0028113B">
        <w:t xml:space="preserve">, u iznosu od </w:t>
      </w:r>
      <w:r w:rsidR="00686B21">
        <w:t>46.875,00 kn,</w:t>
      </w:r>
    </w:p>
    <w:p w:rsidR="00686B21" w:rsidP="00686B21" w:rsidRDefault="00686B21">
      <w:pPr>
        <w:jc w:val="both"/>
      </w:pPr>
    </w:p>
    <w:p w:rsidR="00D77585" w:rsidP="00AC3B10" w:rsidRDefault="00D77585">
      <w:pPr>
        <w:jc w:val="both"/>
      </w:pPr>
      <w:r>
        <w:t>5</w:t>
      </w:r>
      <w:r w:rsidR="0028113B">
        <w:t>.</w:t>
      </w:r>
      <w:r>
        <w:tab/>
        <w:t>Stečajna masa CHEMO - SPLIT, d.o.o</w:t>
      </w:r>
      <w:r w:rsidR="0028113B">
        <w:t xml:space="preserve">. u stečaju, </w:t>
      </w:r>
      <w:r>
        <w:t>ranije CHE</w:t>
      </w:r>
      <w:r w:rsidR="0028113B">
        <w:t xml:space="preserve">MO - SPLIT, d.o.o. u stečaju OIB 91677979891, Prisoje, Prisoje </w:t>
      </w:r>
      <w:proofErr w:type="spellStart"/>
      <w:r w:rsidR="0028113B">
        <w:t>bb</w:t>
      </w:r>
      <w:proofErr w:type="spellEnd"/>
      <w:r w:rsidR="0028113B">
        <w:t xml:space="preserve">, u iznosu od </w:t>
      </w:r>
      <w:r>
        <w:t>178.508,31 kn</w:t>
      </w:r>
      <w:r>
        <w:tab/>
      </w:r>
      <w:r w:rsidR="00686B21">
        <w:t>,</w:t>
      </w:r>
    </w:p>
    <w:p w:rsidR="00686B21" w:rsidP="00AC3B10" w:rsidRDefault="00686B21">
      <w:pPr>
        <w:jc w:val="both"/>
      </w:pPr>
    </w:p>
    <w:p w:rsidR="00D77585" w:rsidP="00AC3B10" w:rsidRDefault="0028113B">
      <w:pPr>
        <w:jc w:val="both"/>
      </w:pPr>
      <w:r>
        <w:t>6.</w:t>
      </w:r>
      <w:r>
        <w:tab/>
        <w:t xml:space="preserve">Hrvatske autoceste d.o.o., OIB </w:t>
      </w:r>
      <w:r w:rsidR="00D77585">
        <w:t>57500462912</w:t>
      </w:r>
      <w:r>
        <w:t xml:space="preserve">, </w:t>
      </w:r>
      <w:r w:rsidR="00D77585">
        <w:t xml:space="preserve">Zagreb, </w:t>
      </w:r>
      <w:proofErr w:type="spellStart"/>
      <w:r w:rsidR="00D77585">
        <w:t>Širolina</w:t>
      </w:r>
      <w:proofErr w:type="spellEnd"/>
      <w:r w:rsidR="00D77585">
        <w:t xml:space="preserve"> ulica 4</w:t>
      </w:r>
      <w:r>
        <w:t xml:space="preserve">, u iznosu od </w:t>
      </w:r>
      <w:r w:rsidR="00D77585">
        <w:t>1.205,58 kn</w:t>
      </w:r>
      <w:r w:rsidR="00686B21">
        <w:t>,</w:t>
      </w:r>
      <w:r w:rsidR="00D77585">
        <w:tab/>
      </w:r>
    </w:p>
    <w:p w:rsidR="00686B21" w:rsidP="00AC3B10" w:rsidRDefault="00686B21">
      <w:pPr>
        <w:jc w:val="both"/>
      </w:pPr>
    </w:p>
    <w:p w:rsidR="00D77585" w:rsidP="00AC3B10" w:rsidRDefault="00D77585">
      <w:pPr>
        <w:jc w:val="both"/>
      </w:pPr>
      <w:r>
        <w:t>7</w:t>
      </w:r>
      <w:r w:rsidR="0028113B">
        <w:t>.</w:t>
      </w:r>
      <w:r>
        <w:tab/>
        <w:t>INSTOS d.o.o.</w:t>
      </w:r>
      <w:r w:rsidR="001D56DA">
        <w:t>, OIB</w:t>
      </w:r>
      <w:r>
        <w:tab/>
        <w:t>00451971</w:t>
      </w:r>
      <w:r w:rsidR="00C56BB9">
        <w:t>145,</w:t>
      </w:r>
      <w:r>
        <w:t>Osijek, Ulica Jablanova 47</w:t>
      </w:r>
      <w:r w:rsidR="00716418">
        <w:t xml:space="preserve">, u </w:t>
      </w:r>
      <w:r w:rsidR="00C56BB9">
        <w:t xml:space="preserve">iznosu od </w:t>
      </w:r>
      <w:r>
        <w:t>163.000,00 kn</w:t>
      </w:r>
      <w:r w:rsidR="00686B21">
        <w:t>,</w:t>
      </w:r>
      <w:r>
        <w:tab/>
      </w:r>
    </w:p>
    <w:p w:rsidR="00686B21" w:rsidP="00AC3B10" w:rsidRDefault="00686B21">
      <w:pPr>
        <w:jc w:val="both"/>
      </w:pPr>
    </w:p>
    <w:p w:rsidR="00D77585" w:rsidP="00AC3B10" w:rsidRDefault="00D77585">
      <w:pPr>
        <w:jc w:val="both"/>
      </w:pPr>
      <w:r>
        <w:t>8</w:t>
      </w:r>
      <w:r w:rsidR="00956A7E">
        <w:t>.</w:t>
      </w:r>
      <w:r>
        <w:tab/>
        <w:t xml:space="preserve">Javni bilježnik Ante </w:t>
      </w:r>
      <w:proofErr w:type="spellStart"/>
      <w:r>
        <w:t>Zlokić</w:t>
      </w:r>
      <w:proofErr w:type="spellEnd"/>
      <w:r w:rsidR="001D56DA">
        <w:t xml:space="preserve">, OIB </w:t>
      </w:r>
      <w:r>
        <w:t>65473551645</w:t>
      </w:r>
      <w:r w:rsidR="00C56BB9">
        <w:t xml:space="preserve">, Okrug Gornji, Splitska ulica 34, u iznosu od </w:t>
      </w:r>
      <w:r>
        <w:t>75,00 kn</w:t>
      </w:r>
      <w:r w:rsidR="00686B21">
        <w:t>,</w:t>
      </w:r>
      <w:r>
        <w:tab/>
      </w:r>
    </w:p>
    <w:p w:rsidR="00686B21" w:rsidP="00AC3B10" w:rsidRDefault="00686B21">
      <w:pPr>
        <w:jc w:val="both"/>
      </w:pPr>
    </w:p>
    <w:p w:rsidR="00C56BB9" w:rsidP="00AC3B10" w:rsidRDefault="00D77585">
      <w:pPr>
        <w:jc w:val="both"/>
      </w:pPr>
      <w:r>
        <w:t>9</w:t>
      </w:r>
      <w:r w:rsidR="00956A7E">
        <w:t>.</w:t>
      </w:r>
      <w:r>
        <w:tab/>
        <w:t>Javni bilježnik Zoran Jelavić</w:t>
      </w:r>
      <w:r w:rsidR="00C56BB9">
        <w:t xml:space="preserve">, OIB </w:t>
      </w:r>
      <w:r>
        <w:t>80474315732</w:t>
      </w:r>
      <w:r w:rsidR="00C56BB9">
        <w:t>,</w:t>
      </w:r>
      <w:r w:rsidR="00686B21">
        <w:t xml:space="preserve"> </w:t>
      </w:r>
      <w:r>
        <w:t>Zagreb, Mesnička 32</w:t>
      </w:r>
      <w:r w:rsidR="00C56BB9">
        <w:t xml:space="preserve">, u iznosu od </w:t>
      </w:r>
      <w:r>
        <w:t>95,00 kn</w:t>
      </w:r>
      <w:r w:rsidR="00C56BB9">
        <w:t>,</w:t>
      </w:r>
    </w:p>
    <w:p w:rsidR="00686B21" w:rsidP="00AC3B10" w:rsidRDefault="00686B21">
      <w:pPr>
        <w:jc w:val="both"/>
      </w:pPr>
    </w:p>
    <w:p w:rsidR="00D77585" w:rsidP="00AC3B10" w:rsidRDefault="00686B21">
      <w:pPr>
        <w:jc w:val="both"/>
      </w:pPr>
      <w:r>
        <w:lastRenderedPageBreak/>
        <w:t>10</w:t>
      </w:r>
      <w:r>
        <w:tab/>
        <w:t xml:space="preserve">KLEMM SIGURNOST d.o.o., OIB </w:t>
      </w:r>
      <w:r w:rsidR="00D77585">
        <w:t>35596498125</w:t>
      </w:r>
      <w:r>
        <w:t>,</w:t>
      </w:r>
      <w:r>
        <w:tab/>
        <w:t>Zagreb,</w:t>
      </w:r>
      <w:r w:rsidR="00AF7DA8">
        <w:t xml:space="preserve"> </w:t>
      </w:r>
      <w:r w:rsidR="00D77585">
        <w:t>Dra</w:t>
      </w:r>
      <w:r>
        <w:t xml:space="preserve">ge </w:t>
      </w:r>
      <w:proofErr w:type="spellStart"/>
      <w:r>
        <w:t>Gervaisa</w:t>
      </w:r>
      <w:proofErr w:type="spellEnd"/>
      <w:r>
        <w:t xml:space="preserve"> 3, u iznosu od </w:t>
      </w:r>
      <w:r w:rsidR="001D56DA">
        <w:t>316.645,40 kn</w:t>
      </w:r>
      <w:r w:rsidR="001D56DA">
        <w:tab/>
      </w:r>
    </w:p>
    <w:p w:rsidR="00686B21" w:rsidP="00AC3B10" w:rsidRDefault="00686B21">
      <w:pPr>
        <w:jc w:val="both"/>
      </w:pPr>
    </w:p>
    <w:p w:rsidR="00D77585" w:rsidP="00AC3B10" w:rsidRDefault="00D77585">
      <w:pPr>
        <w:jc w:val="both"/>
      </w:pPr>
      <w:r>
        <w:t>11</w:t>
      </w:r>
      <w:r w:rsidR="00956A7E">
        <w:t>.</w:t>
      </w:r>
      <w:r>
        <w:tab/>
        <w:t>LORIMEX d.o.o.</w:t>
      </w:r>
      <w:r w:rsidR="00956A7E">
        <w:t>, OIB</w:t>
      </w:r>
      <w:r w:rsidR="00686B21">
        <w:t xml:space="preserve"> </w:t>
      </w:r>
      <w:r>
        <w:t>61996596908</w:t>
      </w:r>
      <w:r w:rsidR="00686B21">
        <w:t xml:space="preserve">, </w:t>
      </w:r>
      <w:r w:rsidR="001D56DA">
        <w:t>Labin, Rudarska 5</w:t>
      </w:r>
      <w:r w:rsidR="00956A7E">
        <w:t>, u iznosu od</w:t>
      </w:r>
      <w:r w:rsidR="00686B21">
        <w:t xml:space="preserve"> 7.661,93 kn,</w:t>
      </w:r>
      <w:r w:rsidR="001D56DA">
        <w:tab/>
      </w:r>
    </w:p>
    <w:p w:rsidR="00D77585" w:rsidP="00AC3B10" w:rsidRDefault="00D77585">
      <w:pPr>
        <w:jc w:val="both"/>
      </w:pPr>
      <w:r>
        <w:t>12</w:t>
      </w:r>
      <w:r w:rsidR="00956A7E">
        <w:t>.</w:t>
      </w:r>
      <w:r>
        <w:tab/>
        <w:t>RH,</w:t>
      </w:r>
      <w:r w:rsidR="00956A7E">
        <w:t xml:space="preserve"> </w:t>
      </w:r>
      <w:r>
        <w:t>MINISTARSTVO FINANCIJA - POREZNA UPRAVA</w:t>
      </w:r>
      <w:r w:rsidR="00686B21">
        <w:t xml:space="preserve">, OIB </w:t>
      </w:r>
      <w:r>
        <w:t>18683136487</w:t>
      </w:r>
      <w:r w:rsidR="00686B21">
        <w:t xml:space="preserve">, </w:t>
      </w:r>
      <w:r>
        <w:t>Zagreb, Boškovićev</w:t>
      </w:r>
      <w:r w:rsidR="00956A7E">
        <w:t xml:space="preserve">a 5, u iznosu od </w:t>
      </w:r>
      <w:r>
        <w:t>3.885,49 kn</w:t>
      </w:r>
      <w:r w:rsidR="00686B21">
        <w:t>,</w:t>
      </w:r>
      <w:r>
        <w:tab/>
      </w:r>
    </w:p>
    <w:p w:rsidR="00686B21" w:rsidP="00AC3B10" w:rsidRDefault="00686B21">
      <w:pPr>
        <w:jc w:val="both"/>
      </w:pPr>
    </w:p>
    <w:p w:rsidR="00D77585" w:rsidP="00AC3B10" w:rsidRDefault="00D77585">
      <w:pPr>
        <w:jc w:val="both"/>
      </w:pPr>
      <w:r>
        <w:t>13</w:t>
      </w:r>
      <w:r w:rsidR="00956A7E">
        <w:t>.</w:t>
      </w:r>
      <w:r>
        <w:tab/>
        <w:t>Odvjetničko društvo KLIŠANIN &amp; PARTNERI d.o.o.</w:t>
      </w:r>
      <w:r w:rsidR="00956A7E">
        <w:t xml:space="preserve">, OIB </w:t>
      </w:r>
      <w:r w:rsidR="00686B21">
        <w:t xml:space="preserve">06259076695, </w:t>
      </w:r>
      <w:r>
        <w:t>Zagreb, Radnička cesta 52</w:t>
      </w:r>
      <w:r w:rsidR="00956A7E">
        <w:t>, u iznosu od</w:t>
      </w:r>
      <w:r w:rsidR="00686B21">
        <w:t xml:space="preserve"> </w:t>
      </w:r>
      <w:r w:rsidR="00956A7E">
        <w:t>1.567,62 kn</w:t>
      </w:r>
      <w:r w:rsidR="00686B21">
        <w:t>,</w:t>
      </w:r>
      <w:r w:rsidR="00956A7E">
        <w:tab/>
      </w:r>
    </w:p>
    <w:p w:rsidR="00686B21" w:rsidP="00AC3B10" w:rsidRDefault="00686B21">
      <w:pPr>
        <w:jc w:val="both"/>
      </w:pPr>
    </w:p>
    <w:p w:rsidR="00B14F0C" w:rsidP="00AC3B10" w:rsidRDefault="00D77585">
      <w:pPr>
        <w:jc w:val="both"/>
      </w:pPr>
      <w:r>
        <w:t>14</w:t>
      </w:r>
      <w:r w:rsidR="00956A7E">
        <w:t>.</w:t>
      </w:r>
      <w:r w:rsidR="00686B21">
        <w:tab/>
        <w:t xml:space="preserve">Odvjetnik Ante </w:t>
      </w:r>
      <w:proofErr w:type="spellStart"/>
      <w:r w:rsidR="00686B21">
        <w:t>Blažanin</w:t>
      </w:r>
      <w:proofErr w:type="spellEnd"/>
      <w:r w:rsidR="00956A7E">
        <w:t xml:space="preserve">, OIB </w:t>
      </w:r>
      <w:r>
        <w:t>56718371983</w:t>
      </w:r>
      <w:r w:rsidR="00956A7E">
        <w:t xml:space="preserve">, </w:t>
      </w:r>
      <w:r>
        <w:t>Zagreb, Treće poljanice 1</w:t>
      </w:r>
      <w:r w:rsidR="00956A7E">
        <w:t>, u iznosu od</w:t>
      </w:r>
      <w:r w:rsidR="00686B21">
        <w:t xml:space="preserve"> </w:t>
      </w:r>
      <w:r>
        <w:t>1.250,00 kn</w:t>
      </w:r>
      <w:r w:rsidR="00B14F0C">
        <w:t>,</w:t>
      </w:r>
    </w:p>
    <w:p w:rsidR="00D77585" w:rsidP="00AC3B10" w:rsidRDefault="00D77585">
      <w:pPr>
        <w:jc w:val="both"/>
      </w:pPr>
      <w:r>
        <w:tab/>
      </w:r>
    </w:p>
    <w:p w:rsidR="00956A7E" w:rsidP="00AC3B10" w:rsidRDefault="00D77585">
      <w:pPr>
        <w:jc w:val="both"/>
      </w:pPr>
      <w:r>
        <w:t>15</w:t>
      </w:r>
      <w:r w:rsidR="00956A7E">
        <w:t>.</w:t>
      </w:r>
      <w:r w:rsidR="00956A7E">
        <w:tab/>
        <w:t xml:space="preserve">OSMI BIT d.o.o., OIB </w:t>
      </w:r>
      <w:r>
        <w:t>64546332276</w:t>
      </w:r>
      <w:r w:rsidR="00956A7E">
        <w:t>,</w:t>
      </w:r>
      <w:r w:rsidR="00B14F0C">
        <w:t xml:space="preserve"> </w:t>
      </w:r>
      <w:r>
        <w:t>Zagreb, Ožujska 12</w:t>
      </w:r>
      <w:r w:rsidR="00956A7E">
        <w:t xml:space="preserve">, u iznosu od </w:t>
      </w:r>
      <w:r>
        <w:t>4.967,50 kn</w:t>
      </w:r>
      <w:r>
        <w:tab/>
      </w:r>
    </w:p>
    <w:p w:rsidR="00B14F0C" w:rsidP="00AC3B10" w:rsidRDefault="00D77585">
      <w:pPr>
        <w:jc w:val="both"/>
      </w:pPr>
      <w:r>
        <w:t>16</w:t>
      </w:r>
      <w:r w:rsidR="00956A7E">
        <w:t>.</w:t>
      </w:r>
      <w:r>
        <w:tab/>
        <w:t>P.C. PROJEKT d.o.o.</w:t>
      </w:r>
      <w:r>
        <w:tab/>
      </w:r>
      <w:r w:rsidR="00B14F0C">
        <w:t xml:space="preserve">, OIB </w:t>
      </w:r>
      <w:r>
        <w:t>25882311498</w:t>
      </w:r>
      <w:r>
        <w:tab/>
        <w:t>Zagre</w:t>
      </w:r>
      <w:r w:rsidR="00956A7E">
        <w:t>b, Avenija Dubrava 213, u iznosu od</w:t>
      </w:r>
      <w:r w:rsidR="00B14F0C">
        <w:t xml:space="preserve"> </w:t>
      </w:r>
      <w:r w:rsidR="00956A7E">
        <w:t>141,40 kn</w:t>
      </w:r>
      <w:r w:rsidR="00B14F0C">
        <w:t>,</w:t>
      </w:r>
    </w:p>
    <w:p w:rsidR="00D77585" w:rsidP="00AC3B10" w:rsidRDefault="00D77585">
      <w:pPr>
        <w:jc w:val="both"/>
      </w:pPr>
      <w:r>
        <w:tab/>
      </w:r>
    </w:p>
    <w:p w:rsidR="00D77585" w:rsidP="00AC3B10" w:rsidRDefault="00D77585">
      <w:pPr>
        <w:jc w:val="both"/>
      </w:pPr>
      <w:r>
        <w:t>17</w:t>
      </w:r>
      <w:r w:rsidR="00B14F0C">
        <w:t>.</w:t>
      </w:r>
      <w:r>
        <w:tab/>
        <w:t>PUT U SVIJET d.o.o.</w:t>
      </w:r>
      <w:r>
        <w:tab/>
      </w:r>
      <w:r w:rsidR="00956A7E">
        <w:t xml:space="preserve">, OIB </w:t>
      </w:r>
      <w:r>
        <w:t>45897988905</w:t>
      </w:r>
      <w:r w:rsidR="00956A7E">
        <w:t>,</w:t>
      </w:r>
      <w:r>
        <w:tab/>
        <w:t xml:space="preserve">Zagreb, </w:t>
      </w:r>
      <w:proofErr w:type="spellStart"/>
      <w:r>
        <w:t>Poljanički</w:t>
      </w:r>
      <w:proofErr w:type="spellEnd"/>
      <w:r>
        <w:t xml:space="preserve"> prilaz 4</w:t>
      </w:r>
      <w:r w:rsidR="00956A7E">
        <w:t>, u iznosu od</w:t>
      </w:r>
      <w:r w:rsidR="00B14F0C">
        <w:t xml:space="preserve"> </w:t>
      </w:r>
      <w:r>
        <w:t>372.657,01 kn</w:t>
      </w:r>
      <w:r w:rsidR="00B14F0C">
        <w:t>,</w:t>
      </w:r>
      <w:r>
        <w:tab/>
      </w:r>
    </w:p>
    <w:p w:rsidR="00B14F0C" w:rsidP="00AC3B10" w:rsidRDefault="00B14F0C">
      <w:pPr>
        <w:jc w:val="both"/>
      </w:pPr>
    </w:p>
    <w:p w:rsidR="001D56DA" w:rsidP="00AC3B10" w:rsidRDefault="00D77585">
      <w:pPr>
        <w:jc w:val="both"/>
      </w:pPr>
      <w:r>
        <w:t>18</w:t>
      </w:r>
      <w:r>
        <w:tab/>
        <w:t>ROBE I MIMA j.d.o.o.</w:t>
      </w:r>
      <w:r w:rsidR="00B14F0C">
        <w:t xml:space="preserve">, OIB </w:t>
      </w:r>
      <w:r>
        <w:t>46459546363</w:t>
      </w:r>
      <w:r w:rsidR="001D56DA">
        <w:t>,</w:t>
      </w:r>
      <w:r>
        <w:tab/>
        <w:t>Dubrava kod Šibenika,</w:t>
      </w:r>
      <w:r w:rsidR="00B14F0C">
        <w:t xml:space="preserve"> Rakovo selo 100A, u iznosu od </w:t>
      </w:r>
      <w:r w:rsidR="001D56DA">
        <w:t>5.000,00 kn</w:t>
      </w:r>
      <w:r w:rsidR="00B14F0C">
        <w:t>,</w:t>
      </w:r>
      <w:r w:rsidR="001D56DA">
        <w:tab/>
      </w:r>
    </w:p>
    <w:p w:rsidR="00B14F0C" w:rsidP="00AC3B10" w:rsidRDefault="00B14F0C">
      <w:pPr>
        <w:jc w:val="both"/>
      </w:pPr>
    </w:p>
    <w:p w:rsidR="00D77585" w:rsidP="00AC3B10" w:rsidRDefault="00D77585">
      <w:pPr>
        <w:jc w:val="both"/>
      </w:pPr>
      <w:r>
        <w:t>19</w:t>
      </w:r>
      <w:r w:rsidR="00B14F0C">
        <w:t>.</w:t>
      </w:r>
      <w:r>
        <w:tab/>
        <w:t>RWE ENERGIJA d.o.o.</w:t>
      </w:r>
      <w:r w:rsidR="00AC3B10">
        <w:t xml:space="preserve">, OIB </w:t>
      </w:r>
      <w:r>
        <w:t>81103558092</w:t>
      </w:r>
      <w:r w:rsidR="001D56DA">
        <w:t>,</w:t>
      </w:r>
      <w:r w:rsidR="00B14F0C">
        <w:t xml:space="preserve"> Zagreb, </w:t>
      </w:r>
      <w:proofErr w:type="spellStart"/>
      <w:r w:rsidR="00B14F0C">
        <w:t>Capraška</w:t>
      </w:r>
      <w:proofErr w:type="spellEnd"/>
      <w:r w:rsidR="00B14F0C">
        <w:t xml:space="preserve"> ulica 6, u iznosu od </w:t>
      </w:r>
      <w:r>
        <w:t>1.140,92 kn</w:t>
      </w:r>
      <w:r w:rsidR="001F35CA">
        <w:t>,</w:t>
      </w:r>
    </w:p>
    <w:p w:rsidR="001F35CA" w:rsidP="00AC3B10" w:rsidRDefault="001F35CA">
      <w:pPr>
        <w:jc w:val="both"/>
      </w:pPr>
    </w:p>
    <w:p w:rsidR="00D77585" w:rsidP="00AC3B10" w:rsidRDefault="00D77585">
      <w:pPr>
        <w:jc w:val="both"/>
      </w:pPr>
      <w:r>
        <w:t>20</w:t>
      </w:r>
      <w:r w:rsidR="001F35CA">
        <w:t>.</w:t>
      </w:r>
      <w:r>
        <w:tab/>
        <w:t>SAMSARA d.o.o.</w:t>
      </w:r>
      <w:r w:rsidR="00AC3B10">
        <w:t>, OIB</w:t>
      </w:r>
      <w:r w:rsidR="00B14F0C">
        <w:t xml:space="preserve"> </w:t>
      </w:r>
      <w:r w:rsidR="00AC3B10">
        <w:t>329138276</w:t>
      </w:r>
      <w:r w:rsidR="00897A34">
        <w:t xml:space="preserve">49, </w:t>
      </w:r>
      <w:proofErr w:type="spellStart"/>
      <w:r>
        <w:t>Podstrana</w:t>
      </w:r>
      <w:proofErr w:type="spellEnd"/>
      <w:r w:rsidR="00B14F0C">
        <w:t xml:space="preserve">, Ulica Kneza Domagoja 41, u iznosu od </w:t>
      </w:r>
      <w:r>
        <w:t>28.037,50 kn</w:t>
      </w:r>
      <w:r w:rsidR="001F35CA">
        <w:t>,</w:t>
      </w:r>
      <w:r>
        <w:tab/>
      </w:r>
    </w:p>
    <w:p w:rsidR="00B14F0C" w:rsidP="00AC3B10" w:rsidRDefault="00B14F0C">
      <w:pPr>
        <w:jc w:val="both"/>
      </w:pPr>
    </w:p>
    <w:p w:rsidR="00B14F0C" w:rsidP="00AC3B10" w:rsidRDefault="001D56DA">
      <w:pPr>
        <w:jc w:val="both"/>
      </w:pPr>
      <w:r>
        <w:t>21</w:t>
      </w:r>
      <w:r w:rsidR="001F35CA">
        <w:t>.</w:t>
      </w:r>
      <w:r>
        <w:tab/>
        <w:t xml:space="preserve">SMARTIVO TEHNOLOGIJE d.o.o., OIB </w:t>
      </w:r>
      <w:r w:rsidR="00D77585">
        <w:t>00550564283</w:t>
      </w:r>
      <w:r>
        <w:t>,</w:t>
      </w:r>
      <w:r w:rsidR="00897A34">
        <w:tab/>
        <w:t xml:space="preserve">Zagreb, Jankomir </w:t>
      </w:r>
      <w:r w:rsidR="00B14F0C">
        <w:t xml:space="preserve">25, u iznosu od </w:t>
      </w:r>
      <w:r w:rsidR="00D77585">
        <w:t>850,00 kn</w:t>
      </w:r>
      <w:r w:rsidR="001F35CA">
        <w:t>,</w:t>
      </w:r>
    </w:p>
    <w:p w:rsidR="001D56DA" w:rsidP="00AC3B10" w:rsidRDefault="00D77585">
      <w:pPr>
        <w:jc w:val="both"/>
      </w:pPr>
      <w:r>
        <w:tab/>
      </w:r>
    </w:p>
    <w:p w:rsidR="00D77585" w:rsidP="00AC3B10" w:rsidRDefault="00D77585">
      <w:pPr>
        <w:jc w:val="both"/>
      </w:pPr>
      <w:r>
        <w:t>22</w:t>
      </w:r>
      <w:r w:rsidR="001F35CA">
        <w:t>.</w:t>
      </w:r>
      <w:r>
        <w:tab/>
        <w:t>TIMES COMPUTERS d.o.o.</w:t>
      </w:r>
      <w:r w:rsidR="00AC3B10">
        <w:t>, OIB</w:t>
      </w:r>
      <w:r>
        <w:t xml:space="preserve"> </w:t>
      </w:r>
      <w:r>
        <w:tab/>
        <w:t>40073428557</w:t>
      </w:r>
      <w:r w:rsidR="00F25D8B">
        <w:t>,</w:t>
      </w:r>
      <w:r w:rsidR="001D56DA">
        <w:tab/>
      </w:r>
      <w:r w:rsidR="00897A34">
        <w:t xml:space="preserve"> </w:t>
      </w:r>
      <w:r w:rsidR="001D56DA">
        <w:t>Zagreb, Ožujska 12</w:t>
      </w:r>
      <w:r w:rsidR="00B14F0C">
        <w:t xml:space="preserve">, u iznosu od </w:t>
      </w:r>
      <w:r w:rsidR="001D56DA">
        <w:t>2.063,98 kn</w:t>
      </w:r>
      <w:r w:rsidR="001F35CA">
        <w:t>,</w:t>
      </w:r>
    </w:p>
    <w:p w:rsidR="00B14F0C" w:rsidP="00AC3B10" w:rsidRDefault="00B14F0C">
      <w:pPr>
        <w:jc w:val="both"/>
      </w:pPr>
    </w:p>
    <w:p w:rsidR="00B14F0C" w:rsidP="00AC3B10" w:rsidRDefault="001D56DA">
      <w:pPr>
        <w:jc w:val="both"/>
      </w:pPr>
      <w:r>
        <w:t xml:space="preserve">23.       </w:t>
      </w:r>
      <w:r w:rsidR="00D77585">
        <w:t>UREDSKI SISTEMI d.o.o.</w:t>
      </w:r>
      <w:r w:rsidR="00B14F0C">
        <w:t xml:space="preserve">, OIB </w:t>
      </w:r>
      <w:r w:rsidR="00D77585">
        <w:t>38029090084</w:t>
      </w:r>
      <w:r w:rsidR="00B14F0C">
        <w:t>,</w:t>
      </w:r>
      <w:r w:rsidR="00F25D8B">
        <w:t xml:space="preserve"> </w:t>
      </w:r>
      <w:proofErr w:type="spellStart"/>
      <w:r w:rsidR="00D77585">
        <w:t>Oborovo</w:t>
      </w:r>
      <w:proofErr w:type="spellEnd"/>
      <w:r w:rsidR="00D77585">
        <w:t xml:space="preserve">, </w:t>
      </w:r>
      <w:proofErr w:type="spellStart"/>
      <w:r w:rsidR="00D77585">
        <w:t>Trebovečka</w:t>
      </w:r>
      <w:proofErr w:type="spellEnd"/>
      <w:r w:rsidR="00D77585">
        <w:t xml:space="preserve"> 5</w:t>
      </w:r>
      <w:r w:rsidR="00B14F0C">
        <w:t xml:space="preserve">, u iznosu od </w:t>
      </w:r>
      <w:r w:rsidR="00D77585">
        <w:t>53,00 kn</w:t>
      </w:r>
      <w:r w:rsidR="00B14F0C">
        <w:t>,</w:t>
      </w:r>
    </w:p>
    <w:p w:rsidR="00D77585" w:rsidP="00AC3B10" w:rsidRDefault="00D77585">
      <w:pPr>
        <w:jc w:val="both"/>
      </w:pPr>
      <w:r>
        <w:tab/>
      </w:r>
    </w:p>
    <w:p w:rsidR="00D77585" w:rsidP="00AC3B10" w:rsidRDefault="00D77585">
      <w:pPr>
        <w:jc w:val="both"/>
      </w:pPr>
      <w:r>
        <w:t>25</w:t>
      </w:r>
      <w:r w:rsidR="00B14F0C">
        <w:t>.</w:t>
      </w:r>
      <w:r>
        <w:tab/>
        <w:t>JOSIP VIDOVIĆ</w:t>
      </w:r>
      <w:r w:rsidR="00AC3B10">
        <w:t xml:space="preserve">, OIB </w:t>
      </w:r>
      <w:r>
        <w:t>07152365182</w:t>
      </w:r>
      <w:r w:rsidR="00AC3B10">
        <w:t>,</w:t>
      </w:r>
      <w:r w:rsidR="00B14F0C">
        <w:t xml:space="preserve"> </w:t>
      </w:r>
      <w:r>
        <w:t xml:space="preserve">Zagreb, </w:t>
      </w:r>
      <w:proofErr w:type="spellStart"/>
      <w:r>
        <w:t>Poljanički</w:t>
      </w:r>
      <w:proofErr w:type="spellEnd"/>
      <w:r>
        <w:t xml:space="preserve"> prilaz 4</w:t>
      </w:r>
      <w:r w:rsidR="00AC3B10">
        <w:t>, u iznosu od</w:t>
      </w:r>
      <w:r w:rsidR="00B14F0C">
        <w:t xml:space="preserve"> 643.196,26 kn</w:t>
      </w:r>
      <w:r w:rsidR="00AC3B10">
        <w:t>,</w:t>
      </w:r>
    </w:p>
    <w:p w:rsidR="00B14F0C" w:rsidP="00AC3B10" w:rsidRDefault="00B14F0C">
      <w:pPr>
        <w:jc w:val="both"/>
      </w:pPr>
    </w:p>
    <w:p w:rsidR="00D77585" w:rsidP="00AC3B10" w:rsidRDefault="00D77585">
      <w:pPr>
        <w:jc w:val="both"/>
      </w:pPr>
      <w:r>
        <w:t>26</w:t>
      </w:r>
      <w:r w:rsidR="00B14F0C">
        <w:t>.</w:t>
      </w:r>
      <w:r>
        <w:tab/>
        <w:t>WELLMAX trgovinsko društvo, d.o.o.</w:t>
      </w:r>
      <w:r w:rsidR="00AC3B10">
        <w:t xml:space="preserve">, OIB </w:t>
      </w:r>
      <w:r>
        <w:t>94608546102</w:t>
      </w:r>
      <w:r w:rsidR="00AC3B10">
        <w:t>,</w:t>
      </w:r>
      <w:r w:rsidR="00B14F0C">
        <w:t xml:space="preserve"> </w:t>
      </w:r>
      <w:r>
        <w:t>Split, Vinkovačka 21</w:t>
      </w:r>
      <w:r w:rsidR="00AC3B10">
        <w:t xml:space="preserve">, u iznosu od </w:t>
      </w:r>
      <w:r>
        <w:t>84,38 kn</w:t>
      </w:r>
      <w:r w:rsidR="00AC3B10">
        <w:t>,</w:t>
      </w:r>
      <w:r>
        <w:tab/>
      </w:r>
    </w:p>
    <w:p w:rsidR="00B14F0C" w:rsidP="00AC3B10" w:rsidRDefault="00B14F0C">
      <w:pPr>
        <w:jc w:val="both"/>
      </w:pPr>
    </w:p>
    <w:p w:rsidR="00D77585" w:rsidP="00AC3B10" w:rsidRDefault="00D77585">
      <w:pPr>
        <w:jc w:val="both"/>
      </w:pPr>
      <w:r>
        <w:t>27</w:t>
      </w:r>
      <w:r w:rsidR="00B14F0C">
        <w:t>.</w:t>
      </w:r>
      <w:r>
        <w:tab/>
        <w:t>ZAGREBAČKA BANKA d.d.</w:t>
      </w:r>
      <w:r w:rsidR="00AC3B10">
        <w:t>, OIB</w:t>
      </w:r>
      <w:r>
        <w:tab/>
        <w:t>92963223473</w:t>
      </w:r>
      <w:r w:rsidR="00AC3B10">
        <w:t>,</w:t>
      </w:r>
      <w:r w:rsidR="00B14F0C">
        <w:tab/>
        <w:t xml:space="preserve">Zagreb, </w:t>
      </w:r>
      <w:r>
        <w:t>Trg bana Josipa Jelačića 10</w:t>
      </w:r>
      <w:r w:rsidR="00AC3B10">
        <w:t xml:space="preserve">, u iznosu od </w:t>
      </w:r>
      <w:r>
        <w:t>352,50 kn</w:t>
      </w:r>
      <w:r w:rsidR="00AC3B10">
        <w:t>,</w:t>
      </w:r>
      <w:r>
        <w:tab/>
      </w:r>
    </w:p>
    <w:p w:rsidR="00B14F0C" w:rsidP="00AC3B10" w:rsidRDefault="00B14F0C">
      <w:pPr>
        <w:jc w:val="both"/>
      </w:pPr>
    </w:p>
    <w:p w:rsidR="00F5528B" w:rsidP="00AC3B10" w:rsidRDefault="00D77585">
      <w:pPr>
        <w:jc w:val="both"/>
      </w:pPr>
      <w:r>
        <w:lastRenderedPageBreak/>
        <w:t>28</w:t>
      </w:r>
      <w:r w:rsidR="00B14F0C">
        <w:t>.</w:t>
      </w:r>
      <w:r>
        <w:tab/>
        <w:t>ZAGREBAČKI HOLDING d.o.o. Z</w:t>
      </w:r>
      <w:r w:rsidR="00B14F0C">
        <w:t xml:space="preserve">agreb, PODRUŽNICA ZAGREBPARKING, OIB </w:t>
      </w:r>
      <w:r>
        <w:t>85584865987</w:t>
      </w:r>
      <w:r w:rsidR="00B14F0C">
        <w:t>,</w:t>
      </w:r>
      <w:r>
        <w:tab/>
        <w:t>Zagre</w:t>
      </w:r>
      <w:r w:rsidR="00AC3B10">
        <w:t>b, Šubićeva 40/III, u iznosu od</w:t>
      </w:r>
      <w:r w:rsidR="00940595">
        <w:t xml:space="preserve"> </w:t>
      </w:r>
      <w:r w:rsidR="00AC3B10">
        <w:t>7.168,04 kn.</w:t>
      </w:r>
    </w:p>
    <w:p w:rsidR="00AC3B10" w:rsidP="00AC3B10" w:rsidRDefault="00AC3B10">
      <w:pPr>
        <w:jc w:val="both"/>
      </w:pPr>
    </w:p>
    <w:p w:rsidR="00F5528B" w:rsidP="00AC3B10" w:rsidRDefault="00F5528B">
      <w:pPr>
        <w:jc w:val="both"/>
      </w:pPr>
    </w:p>
    <w:p w:rsidR="00F5528B" w:rsidP="00AC3B10" w:rsidRDefault="00B14F0C">
      <w:pPr>
        <w:ind w:left="2832" w:firstLine="708"/>
        <w:jc w:val="both"/>
      </w:pPr>
      <w:r>
        <w:t xml:space="preserve">    </w:t>
      </w:r>
      <w:r w:rsidR="00F5528B">
        <w:t xml:space="preserve">Obrazloženje </w:t>
      </w:r>
    </w:p>
    <w:p w:rsidR="00F25D8B" w:rsidP="00AC3B10" w:rsidRDefault="00F25D8B">
      <w:pPr>
        <w:ind w:left="2832" w:firstLine="708"/>
        <w:jc w:val="both"/>
      </w:pPr>
    </w:p>
    <w:p w:rsidR="00F5528B" w:rsidP="00AC3B10" w:rsidRDefault="007F21F6">
      <w:pPr>
        <w:ind w:firstLine="708"/>
        <w:jc w:val="both"/>
      </w:pPr>
      <w:r w:rsidRPr="007F21F6">
        <w:t xml:space="preserve">Dužnik je 4. siječnja 2019. podnio sudu prijedlog za otvaranje </w:t>
      </w:r>
      <w:proofErr w:type="spellStart"/>
      <w:r w:rsidRPr="007F21F6">
        <w:t>predstečajnoga</w:t>
      </w:r>
      <w:proofErr w:type="spellEnd"/>
      <w:r w:rsidRPr="007F21F6">
        <w:t xml:space="preserve"> postupka na temelju odredaba članka 16. i članka 25. stavka 1. Stečajnog zakona („Narodne novine“ broj: 71/15 i 104/17; dalje: SZ). U prijedlogu je u bitnome naveo da kod dužnika postoji </w:t>
      </w:r>
      <w:proofErr w:type="spellStart"/>
      <w:r w:rsidRPr="007F21F6">
        <w:t>predstečajni</w:t>
      </w:r>
      <w:proofErr w:type="spellEnd"/>
      <w:r w:rsidRPr="007F21F6">
        <w:t xml:space="preserve"> razlog prijeteće nesposobnosti za plaćanje jer 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007F21F6" w:rsidP="00AC3B10" w:rsidRDefault="007F21F6">
      <w:pPr>
        <w:jc w:val="both"/>
      </w:pPr>
    </w:p>
    <w:p w:rsidR="00F5528B" w:rsidP="00AF7DA8" w:rsidRDefault="00F5528B">
      <w:pPr>
        <w:ind w:firstLine="708"/>
        <w:jc w:val="both"/>
      </w:pPr>
      <w:r>
        <w:t xml:space="preserve">Rješenjem od </w:t>
      </w:r>
      <w:r w:rsidR="00D168A9">
        <w:t xml:space="preserve">22. siječnja 2019. </w:t>
      </w:r>
      <w:r>
        <w:t xml:space="preserve">koje je istoga dana objavljeno na mrežnoj stranici e-oglasna ploča ovoga suda, otvoren je </w:t>
      </w:r>
      <w:proofErr w:type="spellStart"/>
      <w:r>
        <w:t>predstečajni</w:t>
      </w:r>
      <w:proofErr w:type="spellEnd"/>
      <w:r>
        <w:t xml:space="preserve"> postupak nad dužnikom u skladu s odredbama članka 34. SZ-a.</w:t>
      </w:r>
      <w:r w:rsidR="000753B6">
        <w:t xml:space="preserve"> Nadalje,</w:t>
      </w:r>
      <w:r w:rsidR="005925B8">
        <w:t xml:space="preserve"> 7. lipnja 20</w:t>
      </w:r>
      <w:r w:rsidR="0018780D">
        <w:t>19</w:t>
      </w:r>
      <w:r w:rsidR="005925B8">
        <w:t xml:space="preserve">. održano je ročište </w:t>
      </w:r>
      <w:r w:rsidR="00C65FB8">
        <w:t>radi ispitivanja tražbina.</w:t>
      </w:r>
    </w:p>
    <w:p w:rsidR="00D168A9" w:rsidP="00AC3B10" w:rsidRDefault="00D168A9">
      <w:pPr>
        <w:jc w:val="both"/>
      </w:pPr>
    </w:p>
    <w:p w:rsidR="006A5560" w:rsidP="003B49FA" w:rsidRDefault="008B2E7E">
      <w:pPr>
        <w:jc w:val="both"/>
      </w:pPr>
      <w:r>
        <w:t xml:space="preserve"> </w:t>
      </w:r>
      <w:r>
        <w:tab/>
        <w:t xml:space="preserve">Iz </w:t>
      </w:r>
      <w:r w:rsidR="000753B6">
        <w:t xml:space="preserve">spisa te </w:t>
      </w:r>
      <w:r>
        <w:t xml:space="preserve">zapisnika s ročišta održanog </w:t>
      </w:r>
      <w:r w:rsidR="000753B6">
        <w:t xml:space="preserve">7. lipnja 2019. </w:t>
      </w:r>
      <w:r>
        <w:t xml:space="preserve">proizlazi </w:t>
      </w:r>
      <w:r w:rsidR="006A5560">
        <w:t>:</w:t>
      </w:r>
    </w:p>
    <w:p w:rsidR="003B49FA" w:rsidP="003B49FA" w:rsidRDefault="006A5560">
      <w:pPr>
        <w:jc w:val="both"/>
      </w:pPr>
      <w:r>
        <w:t>-da su</w:t>
      </w:r>
      <w:r w:rsidR="003B49FA">
        <w:t xml:space="preserve"> sljedeći vjerovnici podnijeli pravovremene prijave tražbina:</w:t>
      </w:r>
    </w:p>
    <w:p w:rsidR="003B49FA" w:rsidP="003B49FA" w:rsidRDefault="003B49FA">
      <w:pPr>
        <w:jc w:val="both"/>
      </w:pPr>
      <w:r>
        <w:t xml:space="preserve">10. </w:t>
      </w:r>
      <w:proofErr w:type="spellStart"/>
      <w:r>
        <w:t>Klemm</w:t>
      </w:r>
      <w:proofErr w:type="spellEnd"/>
      <w:r>
        <w:t xml:space="preserve"> sigurnost d.o.o., Zagreb,  OIB: 35596498125, u iznosu od 316.645,40 kn,</w:t>
      </w:r>
    </w:p>
    <w:p w:rsidR="003B49FA" w:rsidP="003B49FA" w:rsidRDefault="003B49FA">
      <w:pPr>
        <w:jc w:val="both"/>
      </w:pPr>
      <w:r>
        <w:t>12. Republika Hrvatska, Ministarstvo financija-Porezna uprava OIB: 18683136487, u iznosu od 3.885,49 kn,</w:t>
      </w:r>
    </w:p>
    <w:p w:rsidR="003B49FA" w:rsidP="003B49FA" w:rsidRDefault="003B49FA">
      <w:pPr>
        <w:jc w:val="both"/>
      </w:pPr>
      <w:r>
        <w:t xml:space="preserve">13. Odvjetničko društvo </w:t>
      </w:r>
      <w:proofErr w:type="spellStart"/>
      <w:r>
        <w:t>Klišanin</w:t>
      </w:r>
      <w:proofErr w:type="spellEnd"/>
      <w:r>
        <w:t xml:space="preserve"> &amp; partneri d.o.o., Zagreb, OIB: 06259076695, u iznosu od 1.567,62 kn,</w:t>
      </w:r>
    </w:p>
    <w:p w:rsidR="003B49FA" w:rsidP="003B49FA" w:rsidRDefault="003B49FA">
      <w:pPr>
        <w:jc w:val="both"/>
      </w:pPr>
      <w:r>
        <w:t>15. Osmi bit d.o.o., Zagreb, OIB: 64546332276, u iznosu od 4.967,50 kn,</w:t>
      </w:r>
    </w:p>
    <w:p w:rsidR="003B49FA" w:rsidP="003B49FA" w:rsidRDefault="003B49FA">
      <w:pPr>
        <w:jc w:val="both"/>
      </w:pPr>
      <w:r>
        <w:t xml:space="preserve">22. </w:t>
      </w:r>
      <w:proofErr w:type="spellStart"/>
      <w:r>
        <w:t>Times</w:t>
      </w:r>
      <w:proofErr w:type="spellEnd"/>
      <w:r>
        <w:t xml:space="preserve"> </w:t>
      </w:r>
      <w:proofErr w:type="spellStart"/>
      <w:r>
        <w:t>computers</w:t>
      </w:r>
      <w:proofErr w:type="spellEnd"/>
      <w:r>
        <w:t xml:space="preserve"> d.o.o., Zagreb, OIB: 40073428557, u iznosu od 2.063,98 kn,</w:t>
      </w:r>
    </w:p>
    <w:p w:rsidR="003B49FA" w:rsidP="003B49FA" w:rsidRDefault="003B49FA">
      <w:pPr>
        <w:jc w:val="both"/>
      </w:pPr>
      <w:r>
        <w:t xml:space="preserve">28. Zagrebački holding d.o.o., Zagreb, Podružnica </w:t>
      </w:r>
      <w:proofErr w:type="spellStart"/>
      <w:r>
        <w:t>Zagrebparking</w:t>
      </w:r>
      <w:proofErr w:type="spellEnd"/>
      <w:r>
        <w:t>, OIB: 85584</w:t>
      </w:r>
      <w:r w:rsidR="004F24B1">
        <w:t>865987, u iznosu od 7.168,04 kn,</w:t>
      </w:r>
    </w:p>
    <w:p w:rsidR="004F24B1" w:rsidP="003B49FA" w:rsidRDefault="004F24B1">
      <w:pPr>
        <w:jc w:val="both"/>
      </w:pPr>
      <w:r>
        <w:t>- da je dužnik</w:t>
      </w:r>
      <w:r w:rsidRPr="004F24B1">
        <w:t xml:space="preserve"> u prijedlogu za otvaranje </w:t>
      </w:r>
      <w:proofErr w:type="spellStart"/>
      <w:r w:rsidRPr="004F24B1">
        <w:t>predstečajnoga</w:t>
      </w:r>
      <w:proofErr w:type="spellEnd"/>
      <w:r w:rsidRPr="004F24B1">
        <w:t xml:space="preserve"> postupka</w:t>
      </w:r>
      <w:r>
        <w:t xml:space="preserve"> naveo tražbine </w:t>
      </w:r>
      <w:r w:rsidR="00637A23">
        <w:t>25 vjerovnika naznačene u "Obveze prema vjerovnicima" na listu 58 spisa</w:t>
      </w:r>
      <w:r w:rsidRPr="004F24B1">
        <w:t xml:space="preserve"> </w:t>
      </w:r>
      <w:r w:rsidR="00392EDE">
        <w:t>tako da</w:t>
      </w:r>
      <w:r w:rsidRPr="004F24B1">
        <w:t xml:space="preserve"> za njih postoji zakonska predmnijeva prijave tražbine (članak 39. SZ-a),</w:t>
      </w:r>
    </w:p>
    <w:p w:rsidR="000B5223" w:rsidP="006A5560" w:rsidRDefault="006A5560">
      <w:pPr>
        <w:jc w:val="both"/>
      </w:pPr>
      <w:r>
        <w:t xml:space="preserve">- da je VB </w:t>
      </w:r>
      <w:proofErr w:type="spellStart"/>
      <w:r>
        <w:t>Leasing</w:t>
      </w:r>
      <w:proofErr w:type="spellEnd"/>
      <w:r>
        <w:t xml:space="preserve"> d.o.o.</w:t>
      </w:r>
      <w:r w:rsidR="008B2E7E">
        <w:t xml:space="preserve"> </w:t>
      </w:r>
      <w:r w:rsidR="003B49FA">
        <w:t>dostavio obavijest o izlučnom pravu na vozilu Mercedes sprinter 310</w:t>
      </w:r>
      <w:r w:rsidR="000B5223">
        <w:t xml:space="preserve"> </w:t>
      </w:r>
      <w:r w:rsidR="003B49FA">
        <w:t>cdi, reg</w:t>
      </w:r>
      <w:r w:rsidR="00DF4D78">
        <w:t>.</w:t>
      </w:r>
      <w:r w:rsidR="003B49FA">
        <w:t xml:space="preserve"> oznaka ZG 9760 FM</w:t>
      </w:r>
      <w:r w:rsidR="000B5223">
        <w:t xml:space="preserve">, </w:t>
      </w:r>
      <w:r w:rsidR="008B2E7E">
        <w:t xml:space="preserve">a </w:t>
      </w:r>
      <w:r w:rsidR="003B49FA">
        <w:t xml:space="preserve">Financijska agencija </w:t>
      </w:r>
      <w:r w:rsidR="000B5223">
        <w:t xml:space="preserve">je </w:t>
      </w:r>
      <w:r w:rsidR="003B49FA">
        <w:t>uvrstila navedenog vjerovnika u tablicu prijavljenih tražbina pod rednim brojem 24.</w:t>
      </w:r>
      <w:r w:rsidRPr="008B2E7E" w:rsidR="008B2E7E">
        <w:t xml:space="preserve"> </w:t>
      </w:r>
    </w:p>
    <w:p w:rsidR="008B2E7E" w:rsidP="006A5560" w:rsidRDefault="000B5223">
      <w:pPr>
        <w:jc w:val="both"/>
      </w:pPr>
      <w:r>
        <w:t xml:space="preserve">- da </w:t>
      </w:r>
      <w:r w:rsidR="006A5560">
        <w:t>t</w:t>
      </w:r>
      <w:r w:rsidRPr="008B2E7E" w:rsidR="008B2E7E">
        <w:t xml:space="preserve">ražbina VB </w:t>
      </w:r>
      <w:proofErr w:type="spellStart"/>
      <w:r w:rsidRPr="008B2E7E" w:rsidR="008B2E7E">
        <w:t>Leasing</w:t>
      </w:r>
      <w:proofErr w:type="spellEnd"/>
      <w:r w:rsidRPr="008B2E7E" w:rsidR="008B2E7E">
        <w:t xml:space="preserve"> d.o.o. navedena pod 24. tablice prijavljenih tražbina nije</w:t>
      </w:r>
      <w:r w:rsidR="006A5560">
        <w:t xml:space="preserve"> bila</w:t>
      </w:r>
      <w:r w:rsidRPr="008B2E7E" w:rsidR="008B2E7E">
        <w:t xml:space="preserve"> predmet ispitivan</w:t>
      </w:r>
      <w:r>
        <w:t>ja jer se radi o izlučnom pravu,</w:t>
      </w:r>
    </w:p>
    <w:p w:rsidR="006A5560" w:rsidP="006A5560" w:rsidRDefault="006A5560">
      <w:pPr>
        <w:jc w:val="both"/>
      </w:pPr>
      <w:r>
        <w:t>- da je 25. ožujka 2019. dostavljeno pravovremeno očitovanje povjerenika o prijavljenim tražbinama,</w:t>
      </w:r>
    </w:p>
    <w:p w:rsidR="006A5560" w:rsidP="006A5560" w:rsidRDefault="006A5560">
      <w:pPr>
        <w:jc w:val="both"/>
      </w:pPr>
      <w:r>
        <w:t>-da je 26. ožujka 2019. dostavljeno pravovremeno očitovanje dužnika o prijavljenim tražbinama,</w:t>
      </w:r>
    </w:p>
    <w:p w:rsidR="006A5560" w:rsidP="006A5560" w:rsidRDefault="006A5560">
      <w:pPr>
        <w:jc w:val="both"/>
      </w:pPr>
      <w:r>
        <w:t>-da vjerovnici nisu osporili prijavljene tražbine drugih vjerovnika u skladu s odredbama čl. 42 SZ-a,</w:t>
      </w:r>
    </w:p>
    <w:p w:rsidR="006A5560" w:rsidP="006A5560" w:rsidRDefault="006A5560">
      <w:pPr>
        <w:jc w:val="both"/>
      </w:pPr>
      <w:r>
        <w:t>-da povjerenik nije osporio niti jednu tražbinu vjerovnika</w:t>
      </w:r>
      <w:r w:rsidR="00C26E61">
        <w:t>,</w:t>
      </w:r>
    </w:p>
    <w:p w:rsidR="00940595" w:rsidP="006A5560" w:rsidRDefault="006A5560">
      <w:pPr>
        <w:jc w:val="both"/>
      </w:pPr>
      <w:r>
        <w:t xml:space="preserve">-da je dužnik djelomično osporio tražbinu vjerovnika KLEMM SIGURNOST d.o.o., Zagreb, </w:t>
      </w:r>
      <w:proofErr w:type="spellStart"/>
      <w:r>
        <w:t>Poljanički</w:t>
      </w:r>
      <w:proofErr w:type="spellEnd"/>
      <w:r>
        <w:t xml:space="preserve"> Pril</w:t>
      </w:r>
      <w:r w:rsidR="00940595">
        <w:t>az 4, u iznosu od 19.508,78 kn,</w:t>
      </w:r>
      <w:r w:rsidR="00AD6890">
        <w:t xml:space="preserve"> dok ju u preostalom dijelu nije osporavao</w:t>
      </w:r>
      <w:r w:rsidR="00184DAF">
        <w:t xml:space="preserve"> u iznosu od 297.136,62 kn</w:t>
      </w:r>
      <w:r w:rsidR="00C26E61">
        <w:t>,</w:t>
      </w:r>
    </w:p>
    <w:p w:rsidR="003B55F6" w:rsidP="006A5560" w:rsidRDefault="006A5560">
      <w:pPr>
        <w:jc w:val="both"/>
      </w:pPr>
      <w:r>
        <w:lastRenderedPageBreak/>
        <w:t xml:space="preserve">- da je na ročištu </w:t>
      </w:r>
      <w:r w:rsidR="00637A23">
        <w:t xml:space="preserve"> radi ispitivanja tražbina </w:t>
      </w:r>
      <w:r>
        <w:t>7. lipnja 2019. dužnik izjavio da odustaje od izjavljenog osporavanja</w:t>
      </w:r>
      <w:r w:rsidR="00AD6890">
        <w:t xml:space="preserve"> tražbine </w:t>
      </w:r>
      <w:r>
        <w:t xml:space="preserve"> </w:t>
      </w:r>
      <w:r w:rsidRPr="00853887" w:rsidR="00853887">
        <w:t xml:space="preserve">vjerovnika KLEMM SIGURNOST d.o.o., Zagreb, </w:t>
      </w:r>
      <w:proofErr w:type="spellStart"/>
      <w:r w:rsidRPr="00853887" w:rsidR="00853887">
        <w:t>Poljanički</w:t>
      </w:r>
      <w:proofErr w:type="spellEnd"/>
      <w:r w:rsidRPr="00853887" w:rsidR="00853887">
        <w:t xml:space="preserve"> Prilaz 4, u iznosu od 19.508,78 kn</w:t>
      </w:r>
      <w:r>
        <w:t xml:space="preserve"> </w:t>
      </w:r>
      <w:r w:rsidR="00853887">
        <w:t xml:space="preserve"> te </w:t>
      </w:r>
      <w:r>
        <w:t>da priznaje tražbinu u cijelosti</w:t>
      </w:r>
      <w:r w:rsidR="00AD6890">
        <w:t>,</w:t>
      </w:r>
      <w:r w:rsidRPr="003B55F6" w:rsidR="003B55F6">
        <w:t xml:space="preserve"> </w:t>
      </w:r>
    </w:p>
    <w:p w:rsidR="006A5560" w:rsidP="006A5560" w:rsidRDefault="003B55F6">
      <w:pPr>
        <w:jc w:val="both"/>
      </w:pPr>
      <w:r>
        <w:t>- da je nakon otklanjanja osporavanja</w:t>
      </w:r>
      <w:r w:rsidR="00853887">
        <w:t xml:space="preserve"> odnosno priznavanja osporenog dijela tražbine</w:t>
      </w:r>
      <w:r>
        <w:t xml:space="preserve"> na zapisniku s ročišta 7. lipnja 2019. utvrđeno da</w:t>
      </w:r>
      <w:r w:rsidRPr="003B55F6">
        <w:t xml:space="preserve"> povjerenik, dužnik i vjerovnici nisu osporili tražbine navedene pod brojem od 1. do 23. i od 25. do 28. tablice prijavljenih tražbina zbog čega se sukladno odredbi čl. 47. SZ-a te tražbine smatraju utvrđenim.</w:t>
      </w:r>
    </w:p>
    <w:p w:rsidR="00DB5117" w:rsidP="00AC3B10" w:rsidRDefault="005925B8">
      <w:pPr>
        <w:jc w:val="both"/>
      </w:pPr>
      <w:r>
        <w:t>-</w:t>
      </w:r>
      <w:r w:rsidRPr="005925B8">
        <w:t>da su</w:t>
      </w:r>
      <w:r w:rsidR="004F24B1">
        <w:t xml:space="preserve"> na održanom ročištu ispitane</w:t>
      </w:r>
      <w:r w:rsidRPr="005925B8">
        <w:t xml:space="preserve"> tražbine za koje vjerovnici nisu podnijeli prijavu tražbine, ali ih je dužnik naveo u prijedlogu za otvaranje </w:t>
      </w:r>
      <w:proofErr w:type="spellStart"/>
      <w:r w:rsidRPr="005925B8">
        <w:t>predstečajnoga</w:t>
      </w:r>
      <w:proofErr w:type="spellEnd"/>
      <w:r w:rsidRPr="005925B8">
        <w:t xml:space="preserve"> postupka pa za njih postoji zakonska predmnijeva prijave tražbine (čl</w:t>
      </w:r>
      <w:r w:rsidR="00292368">
        <w:t>.</w:t>
      </w:r>
      <w:r w:rsidRPr="005925B8">
        <w:t xml:space="preserve"> 39. SZ-a), kao i tražbine za koje su vjerovnici podnijeli pravovremene prijave (čl</w:t>
      </w:r>
      <w:r w:rsidR="00292368">
        <w:t>.</w:t>
      </w:r>
      <w:r w:rsidRPr="005925B8">
        <w:t xml:space="preserve"> 36. SZ-a), te je, u skladu s odredbama čl</w:t>
      </w:r>
      <w:r w:rsidR="00292368">
        <w:t>.</w:t>
      </w:r>
      <w:r w:rsidRPr="005925B8">
        <w:t xml:space="preserve"> 49. SZ-a, sastavljena tablica ispitanih tražbina</w:t>
      </w:r>
      <w:r w:rsidR="00292368">
        <w:t>.</w:t>
      </w:r>
    </w:p>
    <w:p w:rsidR="00DB5117" w:rsidP="00AC3B10" w:rsidRDefault="00DB5117">
      <w:pPr>
        <w:jc w:val="both"/>
      </w:pPr>
    </w:p>
    <w:p w:rsidR="00F5528B" w:rsidP="00853887" w:rsidRDefault="00F5528B">
      <w:pPr>
        <w:ind w:firstLine="708"/>
        <w:jc w:val="both"/>
      </w:pPr>
      <w:r>
        <w:t>Odredbama čl</w:t>
      </w:r>
      <w:r w:rsidR="00292368">
        <w:t>.</w:t>
      </w:r>
      <w:r>
        <w:t xml:space="preserve"> 47. SZ-a propisano je da se tražbina prijavljena u propisanom roku, te tražbina za koju postoji zakonska predmnijeva prijave tražbine smatra utvrđenom ako je nije osporio dužnik, povjerenik ili vjerovnik (čl</w:t>
      </w:r>
      <w:r w:rsidR="00292368">
        <w:t>.</w:t>
      </w:r>
      <w:r>
        <w:t xml:space="preserve"> 47. SZ-a).</w:t>
      </w:r>
    </w:p>
    <w:p w:rsidR="00DB5117" w:rsidP="00AC3B10" w:rsidRDefault="00DB5117">
      <w:pPr>
        <w:jc w:val="both"/>
      </w:pPr>
    </w:p>
    <w:p w:rsidR="00F5528B" w:rsidP="00C26E61" w:rsidRDefault="00F5528B">
      <w:pPr>
        <w:ind w:firstLine="708"/>
        <w:jc w:val="both"/>
      </w:pPr>
      <w:r>
        <w:t xml:space="preserve">S obzirom na to da </w:t>
      </w:r>
      <w:r w:rsidRPr="00C26E61">
        <w:t xml:space="preserve">povjerenik </w:t>
      </w:r>
      <w:r w:rsidR="00DF4D78">
        <w:t>nije osporio navedene tražbine, kao ni preostale tražbine</w:t>
      </w:r>
      <w:r w:rsidRPr="00C26E61">
        <w:t xml:space="preserve">, </w:t>
      </w:r>
      <w:r w:rsidRPr="00C26E61" w:rsidR="00853887">
        <w:t xml:space="preserve">te da </w:t>
      </w:r>
      <w:r w:rsidRPr="00C26E61">
        <w:t>niti vjerovnici nisu ospo</w:t>
      </w:r>
      <w:r w:rsidRPr="00C26E61" w:rsidR="00853887">
        <w:t xml:space="preserve">rili tražbine navedene u točki </w:t>
      </w:r>
      <w:r w:rsidRPr="00C26E61">
        <w:t xml:space="preserve">I. izreke rješenja, </w:t>
      </w:r>
      <w:r w:rsidRPr="00C26E61" w:rsidR="00853887">
        <w:t xml:space="preserve">a da je dužnik </w:t>
      </w:r>
      <w:r w:rsidR="00597D3A">
        <w:t xml:space="preserve">na ispitnom ročištu odustao od djelomičnog osporavanja tražbine vjerovnika </w:t>
      </w:r>
      <w:r w:rsidRPr="00597D3A" w:rsidR="00597D3A">
        <w:t xml:space="preserve">KLEMM SIGURNOST d.o.o., Zagreb, </w:t>
      </w:r>
      <w:proofErr w:type="spellStart"/>
      <w:r w:rsidRPr="00597D3A" w:rsidR="00597D3A">
        <w:t>Poljanički</w:t>
      </w:r>
      <w:proofErr w:type="spellEnd"/>
      <w:r w:rsidRPr="00597D3A" w:rsidR="00597D3A">
        <w:t xml:space="preserve"> Pri</w:t>
      </w:r>
      <w:r w:rsidR="00662004">
        <w:t>laz 4, u iznosu od 19.508,78 kn</w:t>
      </w:r>
      <w:r w:rsidRPr="00597D3A" w:rsidR="00597D3A">
        <w:t xml:space="preserve"> te da </w:t>
      </w:r>
      <w:r w:rsidR="005E21FF">
        <w:t xml:space="preserve">je izjavio da </w:t>
      </w:r>
      <w:r w:rsidRPr="00597D3A" w:rsidR="00597D3A">
        <w:t xml:space="preserve">priznaje tražbinu </w:t>
      </w:r>
      <w:r w:rsidR="00662004">
        <w:t xml:space="preserve">toga vjerovnika </w:t>
      </w:r>
      <w:r w:rsidRPr="00597D3A" w:rsidR="00597D3A">
        <w:t xml:space="preserve">u cijelosti, </w:t>
      </w:r>
      <w:r w:rsidRPr="00C26E61">
        <w:t>na temelju odredbe čl</w:t>
      </w:r>
      <w:r w:rsidR="00292368">
        <w:t>.</w:t>
      </w:r>
      <w:r w:rsidRPr="00C26E61">
        <w:t xml:space="preserve"> 47</w:t>
      </w:r>
      <w:r w:rsidRPr="00C26E61" w:rsidR="00853887">
        <w:t>.</w:t>
      </w:r>
      <w:r w:rsidRPr="00C26E61">
        <w:t xml:space="preserve"> SZ-a</w:t>
      </w:r>
      <w:r w:rsidRPr="00C26E61" w:rsidR="00853887">
        <w:t xml:space="preserve"> u svezi s čl.</w:t>
      </w:r>
      <w:r w:rsidR="00C26E61">
        <w:t xml:space="preserve"> </w:t>
      </w:r>
      <w:r w:rsidRPr="00C26E61" w:rsidR="00853887">
        <w:t>46.</w:t>
      </w:r>
      <w:r w:rsidRPr="00C26E61" w:rsidR="00C26E61">
        <w:t xml:space="preserve"> </w:t>
      </w:r>
      <w:r w:rsidRPr="00C26E61" w:rsidR="00853887">
        <w:t>st.</w:t>
      </w:r>
      <w:r w:rsidRPr="00C26E61" w:rsidR="00C26E61">
        <w:t xml:space="preserve"> </w:t>
      </w:r>
      <w:r w:rsidRPr="00C26E61" w:rsidR="00853887">
        <w:t>3. SZ-a</w:t>
      </w:r>
      <w:r w:rsidRPr="00C26E61">
        <w:t xml:space="preserve">, sve tražbine navedene u </w:t>
      </w:r>
      <w:r w:rsidR="00C26E61">
        <w:t xml:space="preserve">izreci </w:t>
      </w:r>
      <w:r w:rsidRPr="00C26E61">
        <w:t>rješenja smatraju utvrđenim.</w:t>
      </w:r>
    </w:p>
    <w:p w:rsidR="00DB5117" w:rsidP="00AC3B10" w:rsidRDefault="00DB5117">
      <w:pPr>
        <w:jc w:val="both"/>
      </w:pPr>
    </w:p>
    <w:p w:rsidR="00F5528B" w:rsidP="00AC3B10" w:rsidRDefault="00F5528B">
      <w:pPr>
        <w:jc w:val="both"/>
      </w:pPr>
      <w:r>
        <w:t xml:space="preserve"> </w:t>
      </w:r>
      <w:r w:rsidR="00853887">
        <w:tab/>
      </w:r>
      <w:r>
        <w:t>Zbog toga je, uzevši u obzir navedeno, na temelju odredaba čl</w:t>
      </w:r>
      <w:r w:rsidR="00292368">
        <w:t>.</w:t>
      </w:r>
      <w:r>
        <w:t xml:space="preserve"> 47. i čl</w:t>
      </w:r>
      <w:r w:rsidR="00292368">
        <w:t>.</w:t>
      </w:r>
      <w:r>
        <w:t xml:space="preserve"> 50. st</w:t>
      </w:r>
      <w:r w:rsidR="00292368">
        <w:t>.</w:t>
      </w:r>
      <w:r>
        <w:t xml:space="preserve"> 1. SZ-a, odlučeno kao u </w:t>
      </w:r>
      <w:r w:rsidR="00C26E61">
        <w:t>izreci rješenja.</w:t>
      </w:r>
    </w:p>
    <w:p w:rsidR="00F5528B" w:rsidP="00AC3B10" w:rsidRDefault="00F5528B">
      <w:pPr>
        <w:jc w:val="both"/>
      </w:pPr>
    </w:p>
    <w:p w:rsidR="00F5528B" w:rsidP="00AC3B10" w:rsidRDefault="005E21FF">
      <w:pPr>
        <w:ind w:left="2832" w:firstLine="708"/>
        <w:jc w:val="both"/>
      </w:pPr>
      <w:r>
        <w:t xml:space="preserve"> </w:t>
      </w:r>
      <w:r w:rsidR="00F5528B">
        <w:t xml:space="preserve">U Zagrebu </w:t>
      </w:r>
      <w:r>
        <w:t>9</w:t>
      </w:r>
      <w:r w:rsidR="00F5528B">
        <w:t>. rujna 201</w:t>
      </w:r>
      <w:r w:rsidR="00DB5117">
        <w:t>9</w:t>
      </w:r>
      <w:r w:rsidR="00F5528B">
        <w:t>.</w:t>
      </w:r>
    </w:p>
    <w:p w:rsidR="00F5528B" w:rsidP="00AC3B10" w:rsidRDefault="00F5528B">
      <w:pPr>
        <w:jc w:val="both"/>
      </w:pPr>
      <w:r>
        <w:t xml:space="preserve">   </w:t>
      </w:r>
    </w:p>
    <w:p w:rsidR="00F5528B" w:rsidP="00AC3B10" w:rsidRDefault="00DB5117">
      <w:pPr>
        <w:jc w:val="both"/>
      </w:pPr>
      <w:r>
        <w:t xml:space="preserve">                                                                                                                </w:t>
      </w:r>
      <w:r w:rsidR="00292368">
        <w:t xml:space="preserve">   </w:t>
      </w:r>
      <w:r>
        <w:t xml:space="preserve">   </w:t>
      </w:r>
      <w:r w:rsidR="00F5528B">
        <w:t>S</w:t>
      </w:r>
      <w:r w:rsidR="00292368">
        <w:t>udac</w:t>
      </w:r>
      <w:r w:rsidR="00F5528B">
        <w:t>:</w:t>
      </w:r>
    </w:p>
    <w:p w:rsidR="00F5528B" w:rsidP="00AC3B10" w:rsidRDefault="00F5528B">
      <w:pPr>
        <w:jc w:val="both"/>
      </w:pPr>
      <w:r>
        <w:tab/>
      </w:r>
      <w:r w:rsidR="00DB5117">
        <w:tab/>
      </w:r>
      <w:r w:rsidR="00DB5117">
        <w:tab/>
      </w:r>
      <w:r w:rsidR="00DB5117">
        <w:tab/>
      </w:r>
      <w:r w:rsidR="00DB5117">
        <w:tab/>
      </w:r>
      <w:r w:rsidR="00DB5117">
        <w:tab/>
      </w:r>
      <w:r w:rsidR="00DB5117">
        <w:tab/>
      </w:r>
      <w:r w:rsidR="00DB5117">
        <w:tab/>
      </w:r>
      <w:r w:rsidR="00DB5117">
        <w:tab/>
      </w:r>
      <w:r>
        <w:t>Danijela Uzelac Lju</w:t>
      </w:r>
      <w:r w:rsidR="0067204D">
        <w:t>bić, v.r.</w:t>
      </w:r>
    </w:p>
    <w:p w:rsidR="00F5528B" w:rsidP="00AC3B10" w:rsidRDefault="00F5528B">
      <w:pPr>
        <w:jc w:val="both"/>
      </w:pPr>
    </w:p>
    <w:p w:rsidR="00F5528B" w:rsidP="00AC3B10" w:rsidRDefault="00F5528B">
      <w:pPr>
        <w:jc w:val="both"/>
      </w:pPr>
    </w:p>
    <w:p w:rsidR="00F5528B" w:rsidP="00AC3B10" w:rsidRDefault="00DB5117">
      <w:pPr>
        <w:jc w:val="both"/>
      </w:pPr>
      <w:r>
        <w:t>Uputa o pravnom lijeku</w:t>
      </w:r>
      <w:r w:rsidR="00F5528B">
        <w:t>:</w:t>
      </w:r>
      <w:r w:rsidR="00C26E61">
        <w:t xml:space="preserve"> </w:t>
      </w:r>
      <w:r w:rsidR="00F5528B">
        <w:t>Protiv rješenja o utvrđenim i osporenim tražbinama pravo na žalbu ima dužnik i svaki vjerovnik u dijelu koji se odnosi na njegovu prijavljenu tražbinu i tražbinu koju je osporio (članak 51. stavak 1. SZ-a). Žalba se podnosi ovom sudu u 2 primjerka za Visoki trgovački sud RH u roku od 8 dana od dana dostave rješenja.</w:t>
      </w:r>
      <w:r w:rsidR="00C26E61">
        <w:t xml:space="preserve"> </w:t>
      </w:r>
      <w:r w:rsidR="00F5528B">
        <w:t>Dostava se smatra obavljenom istekom osmoga dana od dana objave ovog rješenja na mrežnoj stranici e-oglasna ploča Trgovačkog suda u Zagrebu (članak 12. stavak 1. SZ-a).</w:t>
      </w:r>
    </w:p>
    <w:p w:rsidR="00F5528B" w:rsidP="00AC3B10" w:rsidRDefault="00F5528B">
      <w:pPr>
        <w:jc w:val="both"/>
      </w:pPr>
    </w:p>
    <w:p w:rsidR="0067204D" w:rsidP="0067204D" w:rsidRDefault="0067204D">
      <w:pPr>
        <w:jc w:val="right"/>
      </w:pPr>
      <w:r>
        <w:t xml:space="preserve">Za točnost </w:t>
      </w:r>
      <w:proofErr w:type="spellStart"/>
      <w:r>
        <w:t>otpravka</w:t>
      </w:r>
      <w:proofErr w:type="spellEnd"/>
      <w:r>
        <w:t>:</w:t>
      </w:r>
    </w:p>
    <w:p w:rsidR="0067204D" w:rsidP="0067204D" w:rsidRDefault="0067204D">
      <w:pPr>
        <w:jc w:val="right"/>
      </w:pPr>
      <w:r>
        <w:t>Katarina Franjić</w:t>
      </w:r>
    </w:p>
    <w:p w:rsidR="0067204D" w:rsidP="00AC3B10" w:rsidRDefault="0067204D">
      <w:pPr>
        <w:jc w:val="both"/>
      </w:pPr>
    </w:p>
    <w:p w:rsidR="00232479" w:rsidP="00811C6C" w:rsidRDefault="00232479">
      <w:pPr>
        <w:jc w:val="both"/>
      </w:pPr>
    </w:p>
    <w:sectPr w:rsidR="0023247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F23BC"/>
    <w:multiLevelType w:val="hybridMultilevel"/>
    <w:tmpl w:val="535ECC58"/>
    <w:lvl w:ilvl="0" w:tplc="F0800D6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8C71CD3"/>
    <w:multiLevelType w:val="hybridMultilevel"/>
    <w:tmpl w:val="07A24FD4"/>
    <w:lvl w:ilvl="0" w:tplc="DB98007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2C3491E"/>
    <w:multiLevelType w:val="hybridMultilevel"/>
    <w:tmpl w:val="74E025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15E"/>
    <w:rsid w:val="000753B6"/>
    <w:rsid w:val="000B5223"/>
    <w:rsid w:val="00123E01"/>
    <w:rsid w:val="00165214"/>
    <w:rsid w:val="00184DAF"/>
    <w:rsid w:val="0018780D"/>
    <w:rsid w:val="001D56DA"/>
    <w:rsid w:val="001F35CA"/>
    <w:rsid w:val="00232479"/>
    <w:rsid w:val="0028113B"/>
    <w:rsid w:val="00292368"/>
    <w:rsid w:val="00392EDE"/>
    <w:rsid w:val="003A67E3"/>
    <w:rsid w:val="003B49FA"/>
    <w:rsid w:val="003B55F6"/>
    <w:rsid w:val="004F24B1"/>
    <w:rsid w:val="00536747"/>
    <w:rsid w:val="005925B8"/>
    <w:rsid w:val="00597D3A"/>
    <w:rsid w:val="005E21FF"/>
    <w:rsid w:val="00637A23"/>
    <w:rsid w:val="0064018C"/>
    <w:rsid w:val="00662004"/>
    <w:rsid w:val="0067204D"/>
    <w:rsid w:val="00686B21"/>
    <w:rsid w:val="006A1393"/>
    <w:rsid w:val="006A5560"/>
    <w:rsid w:val="00716418"/>
    <w:rsid w:val="007F21F6"/>
    <w:rsid w:val="00811C6C"/>
    <w:rsid w:val="00837563"/>
    <w:rsid w:val="00853887"/>
    <w:rsid w:val="00897A34"/>
    <w:rsid w:val="008B2E7E"/>
    <w:rsid w:val="00923F6F"/>
    <w:rsid w:val="00940595"/>
    <w:rsid w:val="00956A7E"/>
    <w:rsid w:val="00982E9F"/>
    <w:rsid w:val="009D2B6A"/>
    <w:rsid w:val="00AC3B10"/>
    <w:rsid w:val="00AD6890"/>
    <w:rsid w:val="00AF7DA8"/>
    <w:rsid w:val="00B105E1"/>
    <w:rsid w:val="00B14F0C"/>
    <w:rsid w:val="00B5415E"/>
    <w:rsid w:val="00C26E61"/>
    <w:rsid w:val="00C56BB9"/>
    <w:rsid w:val="00C65FB8"/>
    <w:rsid w:val="00D168A9"/>
    <w:rsid w:val="00D77585"/>
    <w:rsid w:val="00DB5117"/>
    <w:rsid w:val="00DF4D78"/>
    <w:rsid w:val="00F25D8B"/>
    <w:rsid w:val="00F552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86B21"/>
    <w:pPr>
      <w:ind w:left="720"/>
      <w:contextualSpacing/>
    </w:pPr>
  </w:style>
  <w:style w:type="paragraph" w:styleId="Tekstbalonia">
    <w:name w:val="Balloon Text"/>
    <w:basedOn w:val="Normal"/>
    <w:link w:val="TekstbaloniaChar"/>
    <w:uiPriority w:val="99"/>
    <w:semiHidden/>
    <w:unhideWhenUsed/>
    <w:rsid w:val="006A139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A1393"/>
    <w:rPr>
      <w:rFonts w:ascii="Tahoma" w:hAnsi="Tahoma" w:cs="Tahoma"/>
      <w:sz w:val="16"/>
      <w:szCs w:val="16"/>
    </w:rPr>
  </w:style>
  <w:style w:type="character" w:styleId="Tekstrezerviranogmjesta">
    <w:name w:val="Placeholder Text"/>
    <w:basedOn w:val="Zadanifontodlomka"/>
    <w:uiPriority w:val="99"/>
    <w:semiHidden/>
    <w:rsid w:val="00811C6C"/>
    <w:rPr>
      <w:color w:val="808080"/>
      <w:bdr w:val="none" w:color="auto" w:sz="0" w:space="0"/>
      <w:shd w:val="clear" w:color="auto" w:fill="auto"/>
    </w:rPr>
  </w:style>
  <w:style w:type="character" w:styleId="eSPISCCParagraphDefaultFont" w:customStyle="true">
    <w:name w:val="eSPIS_CC_Paragraph Default Font"/>
    <w:basedOn w:val="Zadanifontodlomka"/>
    <w:rsid w:val="00811C6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11C6C"/>
    <w:rPr>
      <w:bdr w:val="none" w:color="auto" w:sz="0" w:space="0"/>
      <w:shd w:val="clear" w:color="auto" w:fill="FFFFCC"/>
      <w:lang w:val="hr-HR"/>
    </w:rPr>
  </w:style>
  <w:style w:type="character" w:styleId="PozadinaSvijetloCrvena" w:customStyle="true">
    <w:name w:val="Pozadina_SvijetloCrvena"/>
    <w:basedOn w:val="eSPISCCParagraphDefaultFont"/>
    <w:rsid w:val="00811C6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11C6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86B21"/>
    <w:pPr>
      <w:ind w:left="720"/>
      <w:contextualSpacing/>
    </w:pPr>
  </w:style>
  <w:style w:styleId="Tekstbalonia" w:type="paragraph">
    <w:name w:val="Balloon Text"/>
    <w:basedOn w:val="Normal"/>
    <w:link w:val="TekstbaloniaChar"/>
    <w:uiPriority w:val="99"/>
    <w:semiHidden/>
    <w:unhideWhenUsed/>
    <w:rsid w:val="006A1393"/>
    <w:rPr>
      <w:rFonts w:ascii="Tahoma" w:cs="Tahoma" w:hAnsi="Tahoma"/>
      <w:sz w:val="16"/>
      <w:szCs w:val="16"/>
    </w:rPr>
  </w:style>
  <w:style w:customStyle="1" w:styleId="TekstbaloniaChar" w:type="character">
    <w:name w:val="Tekst balončića Char"/>
    <w:basedOn w:val="Zadanifontodlomka"/>
    <w:link w:val="Tekstbalonia"/>
    <w:uiPriority w:val="99"/>
    <w:semiHidden/>
    <w:rsid w:val="006A1393"/>
    <w:rPr>
      <w:rFonts w:ascii="Tahoma" w:cs="Tahoma" w:hAnsi="Tahoma"/>
      <w:sz w:val="16"/>
      <w:szCs w:val="16"/>
    </w:rPr>
  </w:style>
  <w:style w:styleId="Tekstrezerviranogmjesta" w:type="character">
    <w:name w:val="Placeholder Text"/>
    <w:basedOn w:val="Zadanifontodlomka"/>
    <w:uiPriority w:val="99"/>
    <w:semiHidden/>
    <w:rsid w:val="00811C6C"/>
    <w:rPr>
      <w:color w:val="808080"/>
      <w:bdr w:color="auto" w:space="0" w:sz="0" w:val="none"/>
      <w:shd w:color="auto" w:fill="auto" w:val="clear"/>
    </w:rPr>
  </w:style>
  <w:style w:customStyle="1" w:styleId="eSPISCCParagraphDefaultFont" w:type="character">
    <w:name w:val="eSPIS_CC_Paragraph Default Font"/>
    <w:basedOn w:val="Zadanifontodlomka"/>
    <w:rsid w:val="00811C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C6C"/>
    <w:rPr>
      <w:bdr w:color="auto" w:space="0" w:sz="0" w:val="none"/>
      <w:shd w:color="auto" w:fill="FFFFCC" w:val="clear"/>
      <w:lang w:val="hr-HR"/>
    </w:rPr>
  </w:style>
  <w:style w:customStyle="1" w:styleId="PozadinaSvijetloCrvena" w:type="character">
    <w:name w:val="Pozadina_SvijetloCrvena"/>
    <w:basedOn w:val="eSPISCCParagraphDefaultFont"/>
    <w:rsid w:val="00811C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C6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St-8/2019</izvorni_sadrzaj>
    <derivirana_varijabla naziv="DomainObject.Predmet.OznakaBroj_1">St-8/2019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DISTRIBUCIJA SLADOLEDA d.o.o. zastupanog po punomoćniku Drago Budić</izvorni_sadrzaj>
    <derivirana_varijabla naziv="DomainObject.Predmet.ProtustrankaFormated_1">  DISTRIBUCIJA SLADOLEDA d.o.o. zastupanog po punomoćniku Drago Budić</derivirana_varijabla>
  </DomainObject.Predmet.ProtustrankaFormated>
  <DomainObject.Predmet.ProtustrankaFormatedOIB>
    <izvorni_sadrzaj>  DISTRIBUCIJA SLADOLEDA d.o.o., OIB 17301777030 zastupanog po punomoćniku Drago Budić</izvorni_sadrzaj>
    <derivirana_varijabla naziv="DomainObject.Predmet.ProtustrankaFormatedOIB_1">  DISTRIBUCIJA SLADOLEDA d.o.o., OIB 17301777030 zastupanog po punomoćniku Drago Budić</derivirana_varijabla>
  </DomainObject.Predmet.ProtustrankaFormatedOIB>
  <DomainObject.Predmet.ProtustrankaFormatedWithAdress>
    <izvorni_sadrzaj> DISTRIBUCIJA SLADOLEDA d.o.o., Poljanički prilaz 4, 10000 Zagreb zastupanog po punomoćniku Drago Budić</izvorni_sadrzaj>
    <derivirana_varijabla naziv="DomainObject.Predmet.ProtustrankaFormatedWithAdress_1"> DISTRIBUCIJA SLADOLEDA d.o.o., Poljanički prilaz 4, 10000 Zagreb zastupanog po punomoćniku Drago Budić</derivirana_varijabla>
  </DomainObject.Predmet.ProtustrankaFormatedWithAdress>
  <DomainObject.Predmet.ProtustrankaFormatedWithAdressOIB>
    <izvorni_sadrzaj> DISTRIBUCIJA SLADOLEDA d.o.o., OIB 17301777030, Poljanički prilaz 4, 10000 Zagreb zastupanog po punomoćniku Drago Budić</izvorni_sadrzaj>
    <derivirana_varijabla naziv="DomainObject.Predmet.ProtustrankaFormatedWithAdressOIB_1"> DISTRIBUCIJA SLADOLEDA d.o.o., OIB 17301777030, Poljanički prilaz 4, 10000 Zagreb zastupanog po punomoćniku Drago Budić</derivirana_varijabla>
  </DomainObject.Predmet.ProtustrankaFormatedWithAdressOIB>
  <DomainObject.Predmet.ProtustrankaWithAdress>
    <izvorni_sadrzaj>DISTRIBUCIJA SLADOLEDA d.o.o. Poljanički prilaz 4, 10000 Zagreb</izvorni_sadrzaj>
    <derivirana_varijabla naziv="DomainObject.Predmet.ProtustrankaWithAdress_1">DISTRIBUCIJA SLADOLEDA d.o.o. Poljanički prilaz 4, 10000 Zagreb</derivirana_varijabla>
  </DomainObject.Predmet.ProtustrankaWithAdress>
  <DomainObject.Predmet.ProtustrankaWithAdressOIB>
    <izvorni_sadrzaj>DISTRIBUCIJA SLADOLEDA d.o.o., OIB 17301777030, Poljanički prilaz 4, 10000 Zagreb</izvorni_sadrzaj>
    <derivirana_varijabla naziv="DomainObject.Predmet.ProtustrankaWithAdressOIB_1">DISTRIBUCIJA SLADOLEDA d.o.o., OIB 17301777030, Poljanički prilaz 4, 10000 Zagreb</derivirana_varijabla>
  </DomainObject.Predmet.ProtustrankaWithAdressOIB>
  <DomainObject.Predmet.ProtustrankaNazivFormated>
    <izvorni_sadrzaj>DISTRIBUCIJA SLADOLEDA d.o.o.</izvorni_sadrzaj>
    <derivirana_varijabla naziv="DomainObject.Predmet.ProtustrankaNazivFormated_1">DISTRIBUCIJA SLADOLEDA d.o.o.</derivirana_varijabla>
  </DomainObject.Predmet.ProtustrankaNazivFormated>
  <DomainObject.Predmet.ProtustrankaNazivFormatedOIB>
    <izvorni_sadrzaj>DISTRIBUCIJA SLADOLEDA d.o.o., OIB 17301777030</izvorni_sadrzaj>
    <derivirana_varijabla naziv="DomainObject.Predmet.ProtustrankaNazivFormatedOIB_1">DISTRIBUCIJA SLADOLEDA d.o.o., OIB 17301777030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DISTRIBUCIJA SLADOLEDA d.o.o.; PUT U SVIJET društvo s ograničenom odgovornošću za trgovinu i usluge</izvorni_sadrzaj>
    <derivirana_varijabla naziv="DomainObject.Predmet.StrankaFormated_1">  DISTRIBUCIJA SLADOLEDA d.o.o.; PUT U SVIJET društvo s ograničenom odgovornošću za trgovinu i usluge</derivirana_varijabla>
  </DomainObject.Predmet.StrankaFormated>
  <DomainObject.Predmet.StrankaFormatedOIB>
    <izvorni_sadrzaj>  DISTRIBUCIJA SLADOLEDA d.o.o., OIB 17301777030; PUT U SVIJET društvo s ograničenom odgovornošću za trgovinu i usluge, OIB 45897988905</izvorni_sadrzaj>
    <derivirana_varijabla naziv="DomainObject.Predmet.StrankaFormatedOIB_1">  DISTRIBUCIJA SLADOLEDA d.o.o., OIB 17301777030; PUT U SVIJET društvo s ograničenom odgovornošću za trgovinu i usluge, OIB 45897988905</derivirana_varijabla>
  </DomainObject.Predmet.StrankaFormatedOIB>
  <DomainObject.Predmet.StrankaFormatedWithAdress>
    <izvorni_sadrzaj> DISTRIBUCIJA SLADOLEDA d.o.o., Poljanički prilaz 4, 10000 Zagreb; PUT U SVIJET društvo s ograničenom odgovornošću za trgovinu i usluge, Poljanički prilaz 4, 10000 Zagreb</izvorni_sadrzaj>
    <derivirana_varijabla naziv="DomainObject.Predmet.StrankaFormatedWithAdress_1"> DISTRIBUCIJA SLADOLEDA d.o.o., Poljanički prilaz 4, 10000 Zagreb; PUT U SVIJET društvo s ograničenom odgovornošću za trgovinu i usluge, Poljanički prilaz 4, 10000 Zagreb</derivirana_varijabla>
  </DomainObject.Predmet.StrankaFormatedWithAdress>
  <DomainObject.Predmet.StrankaFormatedWithAdressOIB>
    <izvorni_sadrzaj> DISTRIBUCIJA SLADOLEDA d.o.o., OIB 17301777030, Poljanički prilaz 4, 10000 Zagreb; PUT U SVIJET društvo s ograničenom odgovornošću za trgovinu i usluge, OIB 45897988905, Poljanički prilaz 4, 10000 Zagreb</izvorni_sadrzaj>
    <derivirana_varijabla naziv="DomainObject.Predmet.StrankaFormatedWithAdressOIB_1"> DISTRIBUCIJA SLADOLEDA d.o.o., OIB 17301777030, Poljanički prilaz 4, 10000 Zagreb; PUT U SVIJET društvo s ograničenom odgovornošću za trgovinu i usluge, OIB 45897988905, Poljanički prilaz 4, 10000 Zagreb</derivirana_varijabla>
  </DomainObject.Predmet.StrankaFormatedWithAdressOIB>
  <DomainObject.Predmet.StrankaWithAdress>
    <izvorni_sadrzaj>DISTRIBUCIJA SLADOLEDA d.o.o. Poljanički prilaz 4,10000 Zagreb,PUT U SVIJET društvo s ograničenom odgovornošću za trgovinu i usluge Poljanički prilaz 4,10000 Zagreb</izvorni_sadrzaj>
    <derivirana_varijabla naziv="DomainObject.Predmet.StrankaWithAdress_1">DISTRIBUCIJA SLADOLEDA d.o.o. Poljanički prilaz 4,10000 Zagreb,PUT U SVIJET društvo s ograničenom odgovornošću za trgovinu i usluge Poljanički prilaz 4,10000 Zagreb</derivirana_varijabla>
  </DomainObject.Predmet.StrankaWithAdress>
  <DomainObject.Predmet.StrankaWithAdressOIB>
    <izvorni_sadrzaj>DISTRIBUCIJA SLADOLEDA d.o.o., OIB 17301777030, Poljanički prilaz 4,10000 Zagreb,PUT U SVIJET društvo s ograničenom odgovornošću za trgovinu i usluge, OIB 45897988905, Poljanički prilaz 4,10000 Zagreb</izvorni_sadrzaj>
    <derivirana_varijabla naziv="DomainObject.Predmet.StrankaWithAdressOIB_1">DISTRIBUCIJA SLADOLEDA d.o.o., OIB 17301777030, Poljanički prilaz 4,10000 Zagreb,PUT U SVIJET društvo s ograničenom odgovornošću za trgovinu i usluge, OIB 45897988905, Poljanički prilaz 4,10000 Zagreb</derivirana_varijabla>
  </DomainObject.Predmet.StrankaWithAdressOIB>
  <DomainObject.Predmet.StrankaNazivFormated>
    <izvorni_sadrzaj>DISTRIBUCIJA SLADOLEDA d.o.o.,PUT U SVIJET društvo s ograničenom odgovornošću za trgovinu i usluge</izvorni_sadrzaj>
    <derivirana_varijabla naziv="DomainObject.Predmet.StrankaNazivFormated_1">DISTRIBUCIJA SLADOLEDA d.o.o.,PUT U SVIJET društvo s ograničenom odgovornošću za trgovinu i usluge</derivirana_varijabla>
  </DomainObject.Predmet.StrankaNazivFormated>
  <DomainObject.Predmet.StrankaNazivFormatedOIB>
    <izvorni_sadrzaj>DISTRIBUCIJA SLADOLEDA d.o.o., OIB 17301777030,PUT U SVIJET društvo s ograničenom odgovornošću za trgovinu i usluge, OIB 45897988905</izvorni_sadrzaj>
    <derivirana_varijabla naziv="DomainObject.Predmet.StrankaNazivFormatedOIB_1">DISTRIBUCIJA SLADOLEDA d.o.o., OIB 17301777030,PUT U SVIJET društvo s ograničenom odgovornošću za trgovinu i usluge, OIB 45897988905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DISTRIBUCIJA SLADOLEDA d.o.o.</item>
      <item>PUT U SVIJET društvo s ograničenom odgovornošću za trgovinu i usluge</item>
    </izvorni_sadrzaj>
    <derivirana_varijabla naziv="DomainObject.Predmet.StrankaListFormated_1">
      <item>DISTRIBUCIJA SLADOLEDA d.o.o.</item>
      <item>PUT U SVIJET društvo s ograničenom odgovornošću za trgovinu i usluge</item>
    </derivirana_varijabla>
  </DomainObject.Predmet.StrankaListFormated>
  <DomainObject.Predmet.StrankaListFormatedOIB>
    <izvorni_sadrzaj>
      <item>DISTRIBUCIJA SLADOLEDA d.o.o., OIB 17301777030</item>
      <item>PUT U SVIJET društvo s ograničenom odgovornošću za trgovinu i usluge, OIB 45897988905</item>
    </izvorni_sadrzaj>
    <derivirana_varijabla naziv="DomainObject.Predmet.StrankaListFormatedOIB_1">
      <item>DISTRIBUCIJA SLADOLEDA d.o.o., OIB 17301777030</item>
      <item>PUT U SVIJET društvo s ograničenom odgovornošću za trgovinu i usluge, OIB 45897988905</item>
    </derivirana_varijabla>
  </DomainObject.Predmet.StrankaListFormatedOIB>
  <DomainObject.Predmet.StrankaListFormatedWithAdress>
    <izvorni_sadrzaj>
      <item>DISTRIBUCIJA SLADOLEDA d.o.o., Poljanički prilaz 4, 10000 Zagreb</item>
      <item>PUT U SVIJET društvo s ograničenom odgovornošću za trgovinu i usluge, Poljanički prilaz 4, 10000 Zagreb</item>
    </izvorni_sadrzaj>
    <derivirana_varijabla naziv="DomainObject.Predmet.StrankaListFormatedWithAdress_1">
      <item>DISTRIBUCIJA SLADOLEDA d.o.o., Poljanički prilaz 4, 10000 Zagreb</item>
      <item>PUT U SVIJET društvo s ograničenom odgovornošću za trgovinu i usluge, Poljanički prilaz 4, 10000 Zagreb</item>
    </derivirana_varijabla>
  </DomainObject.Predmet.StrankaListFormatedWithAdress>
  <DomainObject.Predmet.StrankaListFormatedWithAdressOIB>
    <izvorni_sadrzaj>
      <item>DISTRIBUCIJA SLADOLEDA d.o.o., OIB 17301777030, Poljanički prilaz 4, 10000 Zagreb</item>
      <item>PUT U SVIJET društvo s ograničenom odgovornošću za trgovinu i usluge, OIB 45897988905, Poljanički prilaz 4, 10000 Zagreb</item>
    </izvorni_sadrzaj>
    <derivirana_varijabla naziv="DomainObject.Predmet.StrankaListFormatedWithAdressOIB_1">
      <item>DISTRIBUCIJA SLADOLEDA d.o.o., OIB 17301777030, Poljanički prilaz 4, 10000 Zagreb</item>
      <item>PUT U SVIJET društvo s ograničenom odgovornošću za trgovinu i usluge, OIB 45897988905, Poljanički prilaz 4, 10000 Zagreb</item>
    </derivirana_varijabla>
  </DomainObject.Predmet.StrankaListFormatedWithAdressOIB>
  <DomainObject.Predmet.StrankaListNazivFormated>
    <izvorni_sadrzaj>
      <item>DISTRIBUCIJA SLADOLEDA d.o.o.</item>
      <item>PUT U SVIJET društvo s ograničenom odgovornošću za trgovinu i usluge</item>
    </izvorni_sadrzaj>
    <derivirana_varijabla naziv="DomainObject.Predmet.StrankaListNazivFormated_1">
      <item>DISTRIBUCIJA SLADOLEDA d.o.o.</item>
      <item>PUT U SVIJET društvo s ograničenom odgovornošću za trgovinu i usluge</item>
    </derivirana_varijabla>
  </DomainObject.Predmet.StrankaListNazivFormated>
  <DomainObject.Predmet.StrankaListNazivFormatedOIB>
    <izvorni_sadrzaj>
      <item>DISTRIBUCIJA SLADOLEDA d.o.o., OIB 17301777030</item>
      <item>PUT U SVIJET društvo s ograničenom odgovornošću za trgovinu i usluge, OIB 45897988905</item>
    </izvorni_sadrzaj>
    <derivirana_varijabla naziv="DomainObject.Predmet.StrankaListNazivFormatedOIB_1">
      <item>DISTRIBUCIJA SLADOLEDA d.o.o., OIB 17301777030</item>
      <item>PUT U SVIJET društvo s ograničenom odgovornošću za trgovinu i usluge, OIB 45897988905</item>
    </derivirana_varijabla>
  </DomainObject.Predmet.StrankaListNazivFormatedOIB>
  <DomainObject.Predmet.ProtuStrankaListFormated>
    <izvorni_sadrzaj>
      <item>DISTRIBUCIJA SLADOLEDA d.o.o. zastupanog po punomoćniku Drago Budić</item>
    </izvorni_sadrzaj>
    <derivirana_varijabla naziv="DomainObject.Predmet.ProtuStrankaListFormated_1">
      <item>DISTRIBUCIJA SLADOLEDA d.o.o. zastupanog po punomoćniku Drago Budić</item>
    </derivirana_varijabla>
  </DomainObject.Predmet.ProtuStrankaListFormated>
  <DomainObject.Predmet.ProtuStrankaListFormatedOIB>
    <izvorni_sadrzaj>
      <item>DISTRIBUCIJA SLADOLEDA d.o.o., OIB 17301777030 zastupanog po punomoćniku Drago Budić</item>
    </izvorni_sadrzaj>
    <derivirana_varijabla naziv="DomainObject.Predmet.ProtuStrankaListFormatedOIB_1">
      <item>DISTRIBUCIJA SLADOLEDA d.o.o., OIB 17301777030 zastupanog po punomoćniku Drago Budić</item>
    </derivirana_varijabla>
  </DomainObject.Predmet.ProtuStrankaListFormatedOIB>
  <DomainObject.Predmet.ProtuStrankaListFormatedWithAdress>
    <izvorni_sadrzaj>
      <item>DISTRIBUCIJA SLADOLEDA d.o.o., Poljanički prilaz 4, 10000 Zagreb zastupanog po punomoćniku Drago Budić</item>
    </izvorni_sadrzaj>
    <derivirana_varijabla naziv="DomainObject.Predmet.ProtuStrankaListFormatedWithAdress_1">
      <item>DISTRIBUCIJA SLADOLEDA d.o.o., Poljanički prilaz 4, 10000 Zagreb zastupanog po punomoćniku Drago Budić</item>
    </derivirana_varijabla>
  </DomainObject.Predmet.ProtuStrankaListFormatedWithAdress>
  <DomainObject.Predmet.ProtuStrankaListFormatedWithAdressOIB>
    <izvorni_sadrzaj>
      <item>DISTRIBUCIJA SLADOLEDA d.o.o., OIB 17301777030, Poljanički prilaz 4, 10000 Zagreb zastupanog po punomoćniku Drago Budić</item>
    </izvorni_sadrzaj>
    <derivirana_varijabla naziv="DomainObject.Predmet.ProtuStrankaListFormatedWithAdressOIB_1">
      <item>DISTRIBUCIJA SLADOLEDA d.o.o., OIB 17301777030, Poljanički prilaz 4, 10000 Zagreb zastupanog po punomoćniku Drago Budić</item>
    </derivirana_varijabla>
  </DomainObject.Predmet.ProtuStrankaListFormatedWithAdressOIB>
  <DomainObject.Predmet.ProtuStrankaListNazivFormated>
    <izvorni_sadrzaj>
      <item>DISTRIBUCIJA SLADOLEDA d.o.o.</item>
    </izvorni_sadrzaj>
    <derivirana_varijabla naziv="DomainObject.Predmet.ProtuStrankaListNazivFormated_1">
      <item>DISTRIBUCIJA SLADOLEDA d.o.o.</item>
    </derivirana_varijabla>
  </DomainObject.Predmet.ProtuStrankaListNazivFormated>
  <DomainObject.Predmet.ProtuStrankaListNazivFormatedOIB>
    <izvorni_sadrzaj>
      <item>DISTRIBUCIJA SLADOLEDA d.o.o., OIB 17301777030</item>
    </izvorni_sadrzaj>
    <derivirana_varijabla naziv="DomainObject.Predmet.ProtuStrankaListNazivFormatedOIB_1">
      <item>DISTRIBUCIJA SLADOLEDA d.o.o., OIB 17301777030</item>
    </derivirana_varijabla>
  </DomainObject.Predmet.ProtuStrankaListNazivFormatedOIB>
  <DomainObject.Predmet.OstaliListFormated>
    <izvorni_sadrzaj>
      <item>Drago Budić punomoćnik sudionika u postupku DISTRIBUCIJA SLADOLEDA d.o.o.</item>
    </izvorni_sadrzaj>
    <derivirana_varijabla naziv="DomainObject.Predmet.OstaliListFormated_1">
      <item>Drago Budić punomoćnik sudionika u postupku DISTRIBUCIJA SLADOLEDA d.o.o.</item>
    </derivirana_varijabla>
  </DomainObject.Predmet.OstaliListFormated>
  <DomainObject.Predmet.OstaliListFormatedOIB>
    <izvorni_sadrzaj>
      <item>Drago Budić, OIB 26849777751 punomoćnik sudionika u postupku DISTRIBUCIJA SLADOLEDA d.o.o.</item>
    </izvorni_sadrzaj>
    <derivirana_varijabla naziv="DomainObject.Predmet.OstaliListFormatedOIB_1">
      <item>Drago Budić, OIB 26849777751 punomoćnik sudionika u postupku DISTRIBUCIJA SLADOLEDA d.o.o.</item>
    </derivirana_varijabla>
  </DomainObject.Predmet.OstaliListFormatedOIB>
  <DomainObject.Predmet.OstaliListFormatedWithAdress>
    <izvorni_sadrzaj>
      <item>Drago Budić, Franje Miličevića 10, 10000 Zagreb punomoćnik sudionika u postupku DISTRIBUCIJA SLADOLEDA d.o.o.</item>
    </izvorni_sadrzaj>
    <derivirana_varijabla naziv="DomainObject.Predmet.OstaliListFormatedWithAdress_1">
      <item>Drago Budić, Franje Miličevića 10, 10000 Zagreb punomoćnik sudionika u postupku DISTRIBUCIJA SLADOLEDA d.o.o.</item>
    </derivirana_varijabla>
  </DomainObject.Predmet.OstaliListFormatedWithAdress>
  <DomainObject.Predmet.OstaliListFormatedWithAdressOIB>
    <izvorni_sadrzaj>
      <item>Drago Budić, OIB 26849777751, Franje Miličevića 10, 10000 Zagreb punomoćnik sudionika u postupku DISTRIBUCIJA SLADOLEDA d.o.o.</item>
    </izvorni_sadrzaj>
    <derivirana_varijabla naziv="DomainObject.Predmet.OstaliListFormatedWithAdressOIB_1">
      <item>Drago Budić, OIB 26849777751, Franje Miličevića 10, 10000 Zagreb punomoćnik sudionika u postupku DISTRIBUCIJA SLADOLEDA d.o.o.</item>
    </derivirana_varijabla>
  </DomainObject.Predmet.OstaliListFormatedWithAdressOIB>
  <DomainObject.Predmet.OstaliListNazivFormated>
    <izvorni_sadrzaj>
      <item>Drago Budić</item>
    </izvorni_sadrzaj>
    <derivirana_varijabla naziv="DomainObject.Predmet.OstaliListNazivFormated_1">
      <item>Drago Budić</item>
    </derivirana_varijabla>
  </DomainObject.Predmet.OstaliListNazivFormated>
  <DomainObject.Predmet.OstaliListNazivFormatedOIB>
    <izvorni_sadrzaj>
      <item>Drago Budić, OIB 26849777751</item>
    </izvorni_sadrzaj>
    <derivirana_varijabla naziv="DomainObject.Predmet.OstaliListNazivFormatedOIB_1">
      <item>Drago Budić, OIB 26849777751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2019.</izvorni_sadrzaj>
    <derivirana_varijabla naziv="DomainObject.Datum_1">10. rujna 2019.</derivirana_varijabla>
  </DomainObject.Datum>
  <DomainObject.PoslovniBrojDokumenta>
    <izvorni_sadrzaj/>
    <derivirana_varijabla naziv="DomainObject.PoslovniBrojDokumenta_1"/>
  </DomainObject.PoslovniBrojDokumenta>
  <DomainObject.Predmet.StrankaIDrugi>
    <izvorni_sadrzaj>DISTRIBUCIJA SLADOLEDA d.o.o. i dr.</izvorni_sadrzaj>
    <derivirana_varijabla naziv="DomainObject.Predmet.StrankaIDrugi_1">DISTRIBUCIJA SLADOLEDA d.o.o. i dr.</derivirana_varijabla>
  </DomainObject.Predmet.StrankaIDrugi>
  <DomainObject.Predmet.ProtustrankaIDrugi>
    <izvorni_sadrzaj>DISTRIBUCIJA SLADOLEDA d.o.o.</izvorni_sadrzaj>
    <derivirana_varijabla naziv="DomainObject.Predmet.ProtustrankaIDrugi_1">DISTRIBUCIJA SLADOLEDA d.o.o.</derivirana_varijabla>
  </DomainObject.Predmet.ProtustrankaIDrugi>
  <DomainObject.Predmet.StrankaIDrugiAdressOIB>
    <izvorni_sadrzaj>DISTRIBUCIJA SLADOLEDA d.o.o., OIB 17301777030, Poljanički prilaz 4, 10000 Zagreb i dr.</izvorni_sadrzaj>
    <derivirana_varijabla naziv="DomainObject.Predmet.StrankaIDrugiAdressOIB_1">DISTRIBUCIJA SLADOLEDA d.o.o., OIB 17301777030, Poljanički prilaz 4, 10000 Zagreb i dr.</derivirana_varijabla>
  </DomainObject.Predmet.StrankaIDrugiAdressOIB>
  <DomainObject.Predmet.ProtustrankaIDrugiAdressOIB>
    <izvorni_sadrzaj>DISTRIBUCIJA SLADOLEDA d.o.o., OIB 17301777030, Poljanički prilaz 4, 10000 Zagreb</izvorni_sadrzaj>
    <derivirana_varijabla naziv="DomainObject.Predmet.ProtustrankaIDrugiAdressOIB_1">DISTRIBUCIJA SLADOLEDA d.o.o., OIB 17301777030, Poljanički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DISTRIBUCIJA SLADOLEDA d.o.o.</item>
      <item>DISTRIBUCIJA SLADOLEDA d.o.o.</item>
      <item>PUT U SVIJET društvo s ograničenom odgovornošću za trgovinu i usluge</item>
      <item>Drago Budić</item>
    </izvorni_sadrzaj>
    <derivirana_varijabla naziv="DomainObject.Predmet.SudioniciListNaziv_1">
      <item>DISTRIBUCIJA SLADOLEDA d.o.o.</item>
      <item>DISTRIBUCIJA SLADOLEDA d.o.o.</item>
      <item>PUT U SVIJET društvo s ograničenom odgovornošću za trgovinu i usluge</item>
      <item>Drago Budić</item>
    </derivirana_varijabla>
  </DomainObject.Predmet.SudioniciListNaziv>
  <DomainObject.Predmet.SudioniciListAdressOIB>
    <izvorni_sadrzaj>
      <item>DISTRIBUCIJA SLADOLEDA d.o.o., OIB 17301777030, Poljanički prilaz 4,10000 Zagreb</item>
      <item>DISTRIBUCIJA SLADOLEDA d.o.o., OIB 17301777030, Poljanički prilaz 4,10000 Zagreb</item>
      <item>PUT U SVIJET društvo s ograničenom odgovornošću za trgovinu i usluge, OIB 45897988905, Poljanički prilaz 4,10000 Zagreb</item>
      <item>Drago Budić, OIB 26849777751, Franje Miličevića 10,10000 Zagreb</item>
    </izvorni_sadrzaj>
    <derivirana_varijabla naziv="DomainObject.Predmet.SudioniciListAdressOIB_1">
      <item>DISTRIBUCIJA SLADOLEDA d.o.o., OIB 17301777030, Poljanički prilaz 4,10000 Zagreb</item>
      <item>DISTRIBUCIJA SLADOLEDA d.o.o., OIB 17301777030, Poljanički prilaz 4,10000 Zagreb</item>
      <item>PUT U SVIJET društvo s ograničenom odgovornošću za trgovinu i usluge, OIB 45897988905, Poljanički prilaz 4,10000 Zagreb</item>
      <item>Drago Budić, OIB 26849777751, Franje Miličevića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17301777030</item>
      <item>, OIB 17301777030</item>
      <item>, OIB 45897988905</item>
      <item>, OIB 26849777751</item>
    </izvorni_sadrzaj>
    <derivirana_varijabla naziv="DomainObject.Predmet.SudioniciListNazivOIB_1">
      <item>, OIB 17301777030</item>
      <item>, OIB 17301777030</item>
      <item>, OIB 45897988905</item>
      <item>, OIB 26849777751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2019.</izvorni_sadrzaj>
    <derivirana_varijabla naziv="DomainObject.Predmet.DatumZadnjeOdrzaneSudskeRadnje_1">7. lipnja 2019.</derivirana_varijabla>
  </DomainObject.Predmet.DatumZadnjeOdrzaneSudskeRadnje>
  <DomainObject.PredzadnjaOdlukaIzPredmeta.DatumDonosenjaOdluke>
    <izvorni_sadrzaj>22. siječnja 2019.</izvorni_sadrzaj>
    <derivirana_varijabla naziv="DomainObject.PredzadnjaOdlukaIzPredmeta.DatumDonosenjaOdluke_1">22. siječnja 2019.</derivirana_varijabla>
  </DomainObject.PredzadnjaOdlukaIzPredmeta.DatumDonosenjaOdluke>
  <DomainObject.PredzadnjaOdlukaIzPredmeta.Oznaka>
    <izvorni_sadrzaj>St-8/2019-7</izvorni_sadrzaj>
    <derivirana_varijabla naziv="DomainObject.PredzadnjaOdlukaIzPredmeta.Oznaka_1">St-8/2019-7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1314</properties:Words>
  <properties:Characters>7098</properties:Characters>
  <properties:Lines>186</properties:Lines>
  <properties:Paragraphs>67</properties:Paragraphs>
  <properties:TotalTime>89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2019-07-22T12:51:00Z</dcterms:created>
  <dc:creator>Danijela Uzelac</dc:creator>
  <dc:description/>
  <cp:keywords/>
  <cp:lastModifiedBy>Katarina Franjić</cp:lastModifiedBy>
  <dcterms:modified xmlns:xsi="http://www.w3.org/2001/XMLSchema-instance" xsi:type="dcterms:W3CDTF">2019-09-10T11:10:00Z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utvrđene i osporene tražbine (st-8-19 predstečaj rješenje utvrđenje tražbine.docx)</vt:lpwstr>
  </prop:property>
  <prop:property fmtid="{D5CDD505-2E9C-101B-9397-08002B2CF9AE}" pid="4" name="CC_coloring">
    <vt:bool>false</vt:bool>
  </prop:property>
  <prop:property fmtid="{D5CDD505-2E9C-101B-9397-08002B2CF9AE}" pid="5" name="BrojStranica">
    <vt:i4>4</vt:i4>
  </prop:property>
</prop:Properties>
</file>