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29661" w14:paraId="2129661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1013B4">
        <w:t>218/18-11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1013B4">
        <w:t xml:space="preserve">KALELARGA </w:t>
      </w:r>
      <w:r w:rsidR="001013B4" w:rsidRPr="00A56DCC">
        <w:t xml:space="preserve">d.o.o., </w:t>
      </w:r>
      <w:r w:rsidR="001013B4">
        <w:t>Zadar</w:t>
      </w:r>
      <w:r w:rsidR="001013B4" w:rsidRPr="00A56DCC">
        <w:t xml:space="preserve">, </w:t>
      </w:r>
      <w:r w:rsidR="001013B4">
        <w:t>Put Nina 134</w:t>
      </w:r>
      <w:r w:rsidR="001013B4" w:rsidRPr="00A56DCC">
        <w:t xml:space="preserve">, OIB: </w:t>
      </w:r>
      <w:r w:rsidR="001013B4">
        <w:t>19405917018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76024E">
        <w:t>11</w:t>
      </w:r>
      <w:r w:rsidR="000A7DAE">
        <w:t>.</w:t>
      </w:r>
      <w:r w:rsidR="00626DBD">
        <w:t xml:space="preserve"> </w:t>
      </w:r>
      <w:r w:rsidR="001013B4">
        <w:t>prosinca</w:t>
      </w:r>
      <w:r w:rsidR="008C0176">
        <w:t xml:space="preserve"> 2018</w:t>
      </w:r>
      <w:r w:rsidR="00617702">
        <w:t>.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76024E">
        <w:t xml:space="preserve">KALELARGA </w:t>
      </w:r>
      <w:r w:rsidR="0076024E" w:rsidRPr="00A56DCC">
        <w:t xml:space="preserve">d.o.o., </w:t>
      </w:r>
      <w:r w:rsidR="0076024E">
        <w:t>Zadar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1013B4" w:rsidP="003D5A65" w:rsidR="003D5A65" w:rsidRPr="003D5A65">
      <w:pPr>
        <w:jc w:val="center"/>
      </w:pPr>
      <w:r>
        <w:t>9</w:t>
      </w:r>
      <w:r w:rsidR="003D5A65" w:rsidRPr="003D5A65">
        <w:t xml:space="preserve">. </w:t>
      </w:r>
      <w:r>
        <w:t>siječnja 2019</w:t>
      </w:r>
      <w:r w:rsidR="00E52157">
        <w:t xml:space="preserve">. u </w:t>
      </w:r>
      <w:r>
        <w:t>10</w:t>
      </w:r>
      <w:r w:rsidR="009C2B72">
        <w:t>,</w:t>
      </w:r>
      <w:r>
        <w:t>2</w:t>
      </w:r>
      <w:r w:rsidR="00F641C3">
        <w:t>5</w:t>
      </w:r>
      <w:r w:rsidR="003D5A65" w:rsidRPr="003D5A65">
        <w:t xml:space="preserve"> </w:t>
      </w:r>
      <w:r w:rsidR="00E52157">
        <w:t>sati u Trgovačkom sudu u Zadru</w:t>
      </w:r>
      <w:r w:rsidR="003D5A65" w:rsidRPr="003D5A65">
        <w:t xml:space="preserve">, </w:t>
      </w:r>
      <w:r w:rsidRPr="003D5A65">
        <w:t xml:space="preserve">sudnica </w:t>
      </w:r>
      <w:r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1013B4">
        <w:t xml:space="preserve">Roberta </w:t>
      </w:r>
      <w:proofErr w:type="spellStart"/>
      <w:r w:rsidR="001013B4">
        <w:t>Karinje</w:t>
      </w:r>
      <w:proofErr w:type="spellEnd"/>
      <w:r w:rsidR="001013B4" w:rsidRPr="00A56DCC">
        <w:t xml:space="preserve"> iz </w:t>
      </w:r>
      <w:r w:rsidR="001013B4">
        <w:t>Sali</w:t>
      </w:r>
      <w:r w:rsidR="001013B4" w:rsidRPr="00355932">
        <w:t xml:space="preserve">, </w:t>
      </w:r>
      <w:r w:rsidR="001013B4">
        <w:rPr>
          <w:rFonts w:eastAsiaTheme="minorHAnsi"/>
          <w:lang w:eastAsia="en-US"/>
        </w:rPr>
        <w:t>XI ulica 29</w:t>
      </w:r>
      <w:r w:rsidR="001013B4" w:rsidRPr="00355932">
        <w:t xml:space="preserve">, OIB: </w:t>
      </w:r>
      <w:r w:rsidR="001013B4">
        <w:rPr>
          <w:bCs/>
        </w:rPr>
        <w:t>92695253725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1013B4">
        <w:t>9</w:t>
      </w:r>
      <w:r w:rsidR="00626DBD">
        <w:t xml:space="preserve">. </w:t>
      </w:r>
      <w:r w:rsidR="001013B4">
        <w:t>siječnja</w:t>
      </w:r>
      <w:r w:rsidR="0037579F">
        <w:t xml:space="preserve"> </w:t>
      </w:r>
      <w:r w:rsidR="001013B4">
        <w:t>2019</w:t>
      </w:r>
      <w:r w:rsidR="007F4AAC" w:rsidRPr="003D5A65">
        <w:t xml:space="preserve">. </w:t>
      </w:r>
      <w:r w:rsidR="0037579F" w:rsidRPr="003D5A65">
        <w:t xml:space="preserve">u </w:t>
      </w:r>
      <w:r w:rsidR="001013B4">
        <w:t>10</w:t>
      </w:r>
      <w:r w:rsidR="008C0176">
        <w:t>,</w:t>
      </w:r>
      <w:r w:rsidR="001013B4">
        <w:t>2</w:t>
      </w:r>
      <w:r w:rsidR="00F641C3">
        <w:t>5</w:t>
      </w:r>
      <w:r w:rsidR="0038689D" w:rsidRPr="003D5A65">
        <w:t xml:space="preserve"> sati </w:t>
      </w:r>
      <w:r w:rsidR="0038689D" w:rsidRPr="00071F11">
        <w:t xml:space="preserve">u </w:t>
      </w:r>
      <w:r w:rsidR="00E52157">
        <w:t>Trgovačkom sudu u Zadru</w:t>
      </w:r>
      <w:r w:rsidR="007F4AAC" w:rsidRPr="00071F11">
        <w:t xml:space="preserve">, </w:t>
      </w:r>
      <w:r w:rsidR="001013B4" w:rsidRPr="00071F11">
        <w:t xml:space="preserve">sudnica </w:t>
      </w:r>
      <w:r w:rsidR="001013B4">
        <w:t>26/I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 xml:space="preserve">upravi </w:t>
      </w:r>
      <w:r w:rsidR="001013B4">
        <w:t>Zadarskoj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1013B4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1013B4">
        <w:t xml:space="preserve">KALELARGA </w:t>
      </w:r>
      <w:r w:rsidR="001013B4" w:rsidRPr="00A56DCC">
        <w:t xml:space="preserve">d.o.o., </w:t>
      </w:r>
      <w:r w:rsidR="001013B4">
        <w:t>Zadar</w:t>
      </w:r>
      <w:r w:rsidRPr="00071F11">
        <w:t xml:space="preserve"> čiji </w:t>
      </w:r>
      <w:r>
        <w:t>je zastupnik</w:t>
      </w:r>
      <w:r w:rsidRPr="00071F11">
        <w:t xml:space="preserve"> po zakonu </w:t>
      </w:r>
      <w:r w:rsidR="001013B4">
        <w:t xml:space="preserve">Robert </w:t>
      </w:r>
      <w:proofErr w:type="spellStart"/>
      <w:r w:rsidR="001013B4">
        <w:t>Karinja</w:t>
      </w:r>
      <w:proofErr w:type="spellEnd"/>
      <w:r w:rsidR="001013B4" w:rsidRPr="00A56DCC">
        <w:t xml:space="preserve"> iz </w:t>
      </w:r>
      <w:r w:rsidR="001013B4">
        <w:t>Sali</w:t>
      </w:r>
      <w:r w:rsidR="001013B4" w:rsidRPr="00355932">
        <w:t xml:space="preserve">, </w:t>
      </w:r>
      <w:r w:rsidR="001013B4">
        <w:rPr>
          <w:rFonts w:eastAsiaTheme="minorHAnsi"/>
          <w:lang w:eastAsia="en-US"/>
        </w:rPr>
        <w:t>XI ulica 29</w:t>
      </w:r>
      <w:r w:rsidR="001013B4" w:rsidRPr="00355932">
        <w:t xml:space="preserve">, OIB: </w:t>
      </w:r>
      <w:r w:rsidR="001013B4">
        <w:rPr>
          <w:bCs/>
        </w:rPr>
        <w:t>92695253725</w:t>
      </w:r>
      <w:r>
        <w:t xml:space="preserve">. </w:t>
      </w:r>
      <w:r w:rsidRPr="00071F11">
        <w:t xml:space="preserve">Na ročište za utvrđivanje uvjeta za pokretanje postupka određeno za dan </w:t>
      </w:r>
      <w:r w:rsidR="001013B4">
        <w:t>4</w:t>
      </w:r>
      <w:r>
        <w:t xml:space="preserve">. </w:t>
      </w:r>
      <w:r w:rsidR="001013B4">
        <w:t>prosinca</w:t>
      </w:r>
      <w:r w:rsidRPr="00071F11">
        <w:t xml:space="preserve"> 201</w:t>
      </w:r>
      <w:r>
        <w:t>8</w:t>
      </w:r>
      <w:r w:rsidRPr="00071F11">
        <w:t xml:space="preserve">., </w:t>
      </w:r>
      <w:r w:rsidR="001013B4">
        <w:t xml:space="preserve">Robert </w:t>
      </w:r>
      <w:proofErr w:type="spellStart"/>
      <w:r w:rsidR="001013B4">
        <w:t>Karinja</w:t>
      </w:r>
      <w:proofErr w:type="spellEnd"/>
      <w:r w:rsidRPr="00E52157">
        <w:t xml:space="preserve">, </w:t>
      </w:r>
      <w:r w:rsidRPr="00071F11">
        <w:t>premda uredno pozvan</w:t>
      </w:r>
      <w:r w:rsidR="0076024E">
        <w:t xml:space="preserve"> i propisno upozoren na posljedice nepristupanja ročištu odnosno nedostavljanja sudu podataka potrebnih za utvrđivanje uvjeta za otvaranje stečajnog postupka,</w:t>
      </w:r>
      <w:r>
        <w:t xml:space="preserve"> nije pristupio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1013B4">
        <w:t xml:space="preserve">Robert </w:t>
      </w:r>
      <w:proofErr w:type="spellStart"/>
      <w:r w:rsidR="001013B4">
        <w:t>Karinja</w:t>
      </w:r>
      <w:proofErr w:type="spellEnd"/>
      <w:r w:rsidRPr="00653A23">
        <w:t xml:space="preserve"> obzirom da </w:t>
      </w:r>
      <w:r>
        <w:t>je</w:t>
      </w:r>
      <w:r w:rsidRPr="00653A23">
        <w:t xml:space="preserve"> ist</w:t>
      </w:r>
      <w:r>
        <w:t>i</w:t>
      </w:r>
      <w:r w:rsidRPr="00653A23">
        <w:t xml:space="preserve"> već prethodno rješenjem ovog suda broj </w:t>
      </w:r>
      <w:r>
        <w:t>St-</w:t>
      </w:r>
      <w:r w:rsidR="001013B4">
        <w:t>218</w:t>
      </w:r>
      <w:r w:rsidR="006927F0">
        <w:t>/2018</w:t>
      </w:r>
      <w:r w:rsidR="00273741">
        <w:t>-2</w:t>
      </w:r>
      <w:r w:rsidRPr="00653A23">
        <w:t xml:space="preserve"> od </w:t>
      </w:r>
      <w:r w:rsidR="001013B4">
        <w:t>6</w:t>
      </w:r>
      <w:r w:rsidRPr="00653A23">
        <w:t xml:space="preserve">. </w:t>
      </w:r>
      <w:r w:rsidR="001013B4">
        <w:t>srpnja</w:t>
      </w:r>
      <w:r>
        <w:t xml:space="preserve"> 2018</w:t>
      </w:r>
      <w:r w:rsidRPr="00653A23">
        <w:t xml:space="preserve">. upozoren da će se u slučaju neodazivanja odrediti </w:t>
      </w:r>
      <w:r>
        <w:t>njegovo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lastRenderedPageBreak/>
        <w:tab/>
        <w:t xml:space="preserve">Slijedom navedenog kako je evidentno da </w:t>
      </w:r>
      <w:r w:rsidR="001013B4">
        <w:t xml:space="preserve">Robert </w:t>
      </w:r>
      <w:proofErr w:type="spellStart"/>
      <w:r w:rsidR="001013B4">
        <w:t>Karinja</w:t>
      </w:r>
      <w:proofErr w:type="spellEnd"/>
      <w:r w:rsidRPr="00071F11">
        <w:t xml:space="preserve"> izbjegava dužnosti propisane čl. 180. i 177. Stečajnog zakona, sud je temeljem odredbe čl. 178. </w:t>
      </w:r>
      <w:r>
        <w:t>Stečajnog zakona naložio njegovo</w:t>
      </w:r>
      <w:r w:rsidRPr="00071F11">
        <w:t xml:space="preserve"> prisilno dovođenje i provedbu tog naloga povjerio Policijskoj </w:t>
      </w:r>
      <w:r w:rsidR="00D716EE">
        <w:t xml:space="preserve">upravi </w:t>
      </w:r>
      <w:r w:rsidR="001013B4">
        <w:t>Zadarskoj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76024E">
        <w:t>11</w:t>
      </w:r>
      <w:r w:rsidR="000A7DAE">
        <w:t>.</w:t>
      </w:r>
      <w:r w:rsidR="00626DBD">
        <w:t xml:space="preserve"> </w:t>
      </w:r>
      <w:r w:rsidR="001013B4">
        <w:t>prosinca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4077A0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626DBD">
        <w:t>Sutkinja</w:t>
      </w:r>
    </w:p>
    <w:p w:rsidRDefault="004077A0" w:rsidP="00F0530F" w:rsidR="0030416A" w:rsidRPr="00071F11">
      <w:r>
        <w:t xml:space="preserve">Ante </w:t>
      </w:r>
      <w:proofErr w:type="spellStart"/>
      <w:r>
        <w:t>Rubelj</w:t>
      </w:r>
      <w:proofErr w:type="spellEnd"/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2E5684">
        <w:tab/>
      </w:r>
      <w:r w:rsidR="002E5684">
        <w:tab/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 xml:space="preserve">upravi </w:t>
      </w:r>
      <w:r w:rsidR="00D9691E">
        <w:t>Šibenskoj</w:t>
      </w:r>
    </w:p>
    <w:p w:rsidRDefault="001013B4" w:rsidP="00C969E8" w:rsidR="002D2B61">
      <w:pPr>
        <w:numPr>
          <w:ilvl w:val="0"/>
          <w:numId w:val="2"/>
        </w:numPr>
      </w:pPr>
      <w:r>
        <w:t xml:space="preserve">Robertu </w:t>
      </w:r>
      <w:proofErr w:type="spellStart"/>
      <w:r>
        <w:t>Karinji</w:t>
      </w:r>
      <w:proofErr w:type="spellEnd"/>
      <w:r w:rsidRPr="00A56DCC">
        <w:t xml:space="preserve"> iz </w:t>
      </w:r>
      <w:r>
        <w:t>Sali</w:t>
      </w:r>
      <w:r w:rsidRPr="00355932">
        <w:t xml:space="preserve">, </w:t>
      </w:r>
      <w:r>
        <w:rPr>
          <w:rFonts w:eastAsiaTheme="minorHAnsi"/>
          <w:lang w:eastAsia="en-US"/>
        </w:rPr>
        <w:t>XI ulica 29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A6C54"/>
    <w:rsid w:val="000A7DAE"/>
    <w:rsid w:val="000F31B7"/>
    <w:rsid w:val="001013B4"/>
    <w:rsid w:val="00127805"/>
    <w:rsid w:val="00142BF2"/>
    <w:rsid w:val="00147F2D"/>
    <w:rsid w:val="00195532"/>
    <w:rsid w:val="001E2EAF"/>
    <w:rsid w:val="002112DA"/>
    <w:rsid w:val="00224565"/>
    <w:rsid w:val="00245EAA"/>
    <w:rsid w:val="0025407A"/>
    <w:rsid w:val="00262757"/>
    <w:rsid w:val="00273741"/>
    <w:rsid w:val="002737AA"/>
    <w:rsid w:val="00283E54"/>
    <w:rsid w:val="002A5032"/>
    <w:rsid w:val="002D2B61"/>
    <w:rsid w:val="002E5684"/>
    <w:rsid w:val="00303BFF"/>
    <w:rsid w:val="0030416A"/>
    <w:rsid w:val="003048F4"/>
    <w:rsid w:val="00350F46"/>
    <w:rsid w:val="0037579F"/>
    <w:rsid w:val="0038689D"/>
    <w:rsid w:val="003D5A65"/>
    <w:rsid w:val="003D6BE3"/>
    <w:rsid w:val="003F07A3"/>
    <w:rsid w:val="004077A0"/>
    <w:rsid w:val="004B162F"/>
    <w:rsid w:val="004B2ADD"/>
    <w:rsid w:val="004B64C6"/>
    <w:rsid w:val="004D7758"/>
    <w:rsid w:val="00510299"/>
    <w:rsid w:val="00592999"/>
    <w:rsid w:val="005D4160"/>
    <w:rsid w:val="005E42F6"/>
    <w:rsid w:val="00615D85"/>
    <w:rsid w:val="00617702"/>
    <w:rsid w:val="00626DBD"/>
    <w:rsid w:val="00653A23"/>
    <w:rsid w:val="00663358"/>
    <w:rsid w:val="006927F0"/>
    <w:rsid w:val="00721506"/>
    <w:rsid w:val="007355E9"/>
    <w:rsid w:val="00736E8D"/>
    <w:rsid w:val="0076024E"/>
    <w:rsid w:val="007F4AAC"/>
    <w:rsid w:val="008873AD"/>
    <w:rsid w:val="008C0176"/>
    <w:rsid w:val="008D350E"/>
    <w:rsid w:val="00974B89"/>
    <w:rsid w:val="00987847"/>
    <w:rsid w:val="009C2B72"/>
    <w:rsid w:val="009C5540"/>
    <w:rsid w:val="00A02A03"/>
    <w:rsid w:val="00A12269"/>
    <w:rsid w:val="00A23B33"/>
    <w:rsid w:val="00A241EB"/>
    <w:rsid w:val="00A754BE"/>
    <w:rsid w:val="00B057DD"/>
    <w:rsid w:val="00B32693"/>
    <w:rsid w:val="00B63387"/>
    <w:rsid w:val="00B93614"/>
    <w:rsid w:val="00BC263E"/>
    <w:rsid w:val="00BE6429"/>
    <w:rsid w:val="00C10CA9"/>
    <w:rsid w:val="00C41E6F"/>
    <w:rsid w:val="00C969E8"/>
    <w:rsid w:val="00CA1393"/>
    <w:rsid w:val="00CC041D"/>
    <w:rsid w:val="00D25050"/>
    <w:rsid w:val="00D34CF7"/>
    <w:rsid w:val="00D41A49"/>
    <w:rsid w:val="00D638E4"/>
    <w:rsid w:val="00D716EE"/>
    <w:rsid w:val="00D853D6"/>
    <w:rsid w:val="00D86048"/>
    <w:rsid w:val="00D9691E"/>
    <w:rsid w:val="00DF55D6"/>
    <w:rsid w:val="00DF78F8"/>
    <w:rsid w:val="00E52157"/>
    <w:rsid w:val="00E5260C"/>
    <w:rsid w:val="00E8758E"/>
    <w:rsid w:val="00EE5977"/>
    <w:rsid w:val="00F0530F"/>
    <w:rsid w:val="00F52CFD"/>
    <w:rsid w:val="00F61FED"/>
    <w:rsid w:val="00F641C3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77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7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7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7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7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77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7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7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7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7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St-218/2018-13</izvorni_sadrzaj>
    <derivirana_varijabla naziv="DomainObject.Oznaka_1">St-218/2018-13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St-218/2018</izvorni_sadrzaj>
    <derivirana_varijabla naziv="DomainObject.Predmet.OznakaBroj_1">St-218/2018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KALELARGA d.o.o. za turizam i usluge</izvorni_sadrzaj>
    <derivirana_varijabla naziv="DomainObject.Predmet.ProtustrankaFormated_1">  KALELARGA d.o.o. za turizam i usluge</derivirana_varijabla>
  </DomainObject.Predmet.ProtustrankaFormated>
  <DomainObject.Predmet.ProtustrankaFormatedOIB>
    <izvorni_sadrzaj>  KALELARGA d.o.o. za turizam i usluge, OIB 19405917018</izvorni_sadrzaj>
    <derivirana_varijabla naziv="DomainObject.Predmet.ProtustrankaFormatedOIB_1">  KALELARGA d.o.o. za turizam i usluge, OIB 19405917018</derivirana_varijabla>
  </DomainObject.Predmet.ProtustrankaFormatedOIB>
  <DomainObject.Predmet.ProtustrankaFormatedWithAdress>
    <izvorni_sadrzaj> KALELARGA d.o.o. za turizam i usluge, Put Nina 134, 23000 Zadar</izvorni_sadrzaj>
    <derivirana_varijabla naziv="DomainObject.Predmet.ProtustrankaFormatedWithAdress_1"> KALELARGA d.o.o. za turizam i usluge, Put Nina 134, 23000 Zadar</derivirana_varijabla>
  </DomainObject.Predmet.ProtustrankaFormatedWithAdress>
  <DomainObject.Predmet.ProtustrankaFormatedWithAdressOIB>
    <izvorni_sadrzaj> KALELARGA d.o.o. za turizam i usluge, OIB 19405917018, Put Nina 134, 23000 Zadar</izvorni_sadrzaj>
    <derivirana_varijabla naziv="DomainObject.Predmet.ProtustrankaFormatedWithAdressOIB_1"> KALELARGA d.o.o. za turizam i usluge, OIB 19405917018, Put Nina 134, 23000 Zadar</derivirana_varijabla>
  </DomainObject.Predmet.ProtustrankaFormatedWithAdressOIB>
  <DomainObject.Predmet.ProtustrankaWithAdress>
    <izvorni_sadrzaj>KALELARGA d.o.o. za turizam i usluge Put Nina 134, 23000 Zadar</izvorni_sadrzaj>
    <derivirana_varijabla naziv="DomainObject.Predmet.ProtustrankaWithAdress_1">KALELARGA d.o.o. za turizam i usluge Put Nina 134, 23000 Zadar</derivirana_varijabla>
  </DomainObject.Predmet.ProtustrankaWithAdress>
  <DomainObject.Predmet.ProtustrankaWithAdressOIB>
    <izvorni_sadrzaj>KALELARGA d.o.o. za turizam i usluge, OIB 19405917018, Put Nina 134, 23000 Zadar</izvorni_sadrzaj>
    <derivirana_varijabla naziv="DomainObject.Predmet.ProtustrankaWithAdressOIB_1">KALELARGA d.o.o. za turizam i usluge, OIB 19405917018, Put Nina 134, 23000 Zadar</derivirana_varijabla>
  </DomainObject.Predmet.ProtustrankaWithAdressOIB>
  <DomainObject.Predmet.ProtustrankaNazivFormated>
    <izvorni_sadrzaj>KALELARGA d.o.o. za turizam i usluge</izvorni_sadrzaj>
    <derivirana_varijabla naziv="DomainObject.Predmet.ProtustrankaNazivFormated_1">KALELARGA d.o.o. za turizam i usluge</derivirana_varijabla>
  </DomainObject.Predmet.ProtustrankaNazivFormated>
  <DomainObject.Predmet.ProtustrankaNazivFormatedOIB>
    <izvorni_sadrzaj>KALELARGA d.o.o. za turizam i usluge, OIB 19405917018</izvorni_sadrzaj>
    <derivirana_varijabla naziv="DomainObject.Predmet.ProtustrankaNazivFormatedOIB_1">KALELARGA d.o.o. za turizam i usluge, OIB 19405917018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KALELARGA d.o.o. za turizam i usluge</item>
    </izvorni_sadrzaj>
    <derivirana_varijabla naziv="DomainObject.Predmet.ProtuStrankaListFormated_1">
      <item>KALELARGA d.o.o. za turizam i usluge</item>
    </derivirana_varijabla>
  </DomainObject.Predmet.ProtuStrankaListFormated>
  <DomainObject.Predmet.ProtuStrankaListFormatedOIB>
    <izvorni_sadrzaj>
      <item>KALELARGA d.o.o. za turizam i usluge, OIB 19405917018</item>
    </izvorni_sadrzaj>
    <derivirana_varijabla naziv="DomainObject.Predmet.ProtuStrankaListFormatedOIB_1">
      <item>KALELARGA d.o.o. za turizam i usluge, OIB 19405917018</item>
    </derivirana_varijabla>
  </DomainObject.Predmet.ProtuStrankaListFormatedOIB>
  <DomainObject.Predmet.ProtuStrankaListFormatedWithAdress>
    <izvorni_sadrzaj>
      <item>KALELARGA d.o.o. za turizam i usluge, Put Nina 134, 23000 Zadar</item>
    </izvorni_sadrzaj>
    <derivirana_varijabla naziv="DomainObject.Predmet.ProtuStrankaListFormatedWithAdress_1">
      <item>KALELARGA d.o.o. za turizam i usluge, Put Nina 134, 23000 Zadar</item>
    </derivirana_varijabla>
  </DomainObject.Predmet.ProtuStrankaListFormatedWithAdress>
  <DomainObject.Predmet.ProtuStrankaListFormatedWithAdressOIB>
    <izvorni_sadrzaj>
      <item>KALELARGA d.o.o. za turizam i usluge, OIB 19405917018, Put Nina 134, 23000 Zadar</item>
    </izvorni_sadrzaj>
    <derivirana_varijabla naziv="DomainObject.Predmet.ProtuStrankaListFormatedWithAdressOIB_1">
      <item>KALELARGA d.o.o. za turizam i usluge, OIB 19405917018, Put Nina 134, 23000 Zadar</item>
    </derivirana_varijabla>
  </DomainObject.Predmet.ProtuStrankaListFormatedWithAdressOIB>
  <DomainObject.Predmet.ProtuStrankaListNazivFormated>
    <izvorni_sadrzaj>
      <item>KALELARGA d.o.o. za turizam i usluge</item>
    </izvorni_sadrzaj>
    <derivirana_varijabla naziv="DomainObject.Predmet.ProtuStrankaListNazivFormated_1">
      <item>KALELARGA d.o.o. za turizam i usluge</item>
    </derivirana_varijabla>
  </DomainObject.Predmet.ProtuStrankaListNazivFormated>
  <DomainObject.Predmet.ProtuStrankaListNazivFormatedOIB>
    <izvorni_sadrzaj>
      <item>KALELARGA d.o.o. za turizam i usluge, OIB 19405917018</item>
    </izvorni_sadrzaj>
    <derivirana_varijabla naziv="DomainObject.Predmet.ProtuStrankaListNazivFormatedOIB_1">
      <item>KALELARGA d.o.o. za turizam i usluge, OIB 19405917018</item>
    </derivirana_varijabla>
  </DomainObject.Predmet.ProtuStrankaListNazivFormatedOIB>
  <DomainObject.Predmet.OstaliListFormated>
    <izvorni_sadrzaj>
      <item>Robert Karinja</item>
    </izvorni_sadrzaj>
    <derivirana_varijabla naziv="DomainObject.Predmet.OstaliListFormated_1">
      <item>Robert Karinja</item>
    </derivirana_varijabla>
  </DomainObject.Predmet.OstaliListFormated>
  <DomainObject.Predmet.OstaliListFormatedOIB>
    <izvorni_sadrzaj>
      <item>Robert Karinja, OIB 92695253725</item>
    </izvorni_sadrzaj>
    <derivirana_varijabla naziv="DomainObject.Predmet.OstaliListFormatedOIB_1">
      <item>Robert Karinja, OIB 92695253725</item>
    </derivirana_varijabla>
  </DomainObject.Predmet.OstaliListFormatedOIB>
  <DomainObject.Predmet.OstaliListFormatedWithAdress>
    <izvorni_sadrzaj>
      <item>Robert Karinja, Sali Xi 29, 23281 Sali</item>
    </izvorni_sadrzaj>
    <derivirana_varijabla naziv="DomainObject.Predmet.OstaliListFormatedWithAdress_1">
      <item>Robert Karinja, Sali Xi 29, 23281 Sali</item>
    </derivirana_varijabla>
  </DomainObject.Predmet.OstaliListFormatedWithAdress>
  <DomainObject.Predmet.OstaliListFormatedWithAdressOIB>
    <izvorni_sadrzaj>
      <item>Robert Karinja, OIB 92695253725, Sali Xi 29, 23281 Sali</item>
    </izvorni_sadrzaj>
    <derivirana_varijabla naziv="DomainObject.Predmet.OstaliListFormatedWithAdressOIB_1">
      <item>Robert Karinja, OIB 92695253725, Sali Xi 29, 23281 Sali</item>
    </derivirana_varijabla>
  </DomainObject.Predmet.OstaliListFormatedWithAdressOIB>
  <DomainObject.Predmet.OstaliListNazivFormated>
    <izvorni_sadrzaj>
      <item>Robert Karinja</item>
    </izvorni_sadrzaj>
    <derivirana_varijabla naziv="DomainObject.Predmet.OstaliListNazivFormated_1">
      <item>Robert Karinja</item>
    </derivirana_varijabla>
  </DomainObject.Predmet.OstaliListNazivFormated>
  <DomainObject.Predmet.OstaliListNazivFormatedOIB>
    <izvorni_sadrzaj>
      <item>Robert Karinja, OIB 92695253725</item>
    </izvorni_sadrzaj>
    <derivirana_varijabla naziv="DomainObject.Predmet.OstaliListNazivFormatedOIB_1">
      <item>Robert Karinja, OIB 92695253725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>St-218/2018-13</izvorni_sadrzaj>
    <derivirana_varijabla naziv="DomainObject.PoslovniBrojDokumenta_1">St-218/2018-13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KALELARGA d.o.o. za turizam i usluge</izvorni_sadrzaj>
    <derivirana_varijabla naziv="DomainObject.Predmet.ProtustrankaIDrugi_1">KALELARGA d.o.o. za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KALELARGA d.o.o. za turizam i usluge, OIB 19405917018, Put Nina 134, 23000 Zadar</izvorni_sadrzaj>
    <derivirana_varijabla naziv="DomainObject.Predmet.ProtustrankaIDrugiAdressOIB_1">KALELARGA d.o.o. za turizam i usluge, OIB 19405917018, Put Nina 134,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KALELARGA d.o.o. za turizam i usluge</item>
      <item>FINA</item>
      <item>Robert Karinja</item>
    </izvorni_sadrzaj>
    <derivirana_varijabla naziv="DomainObject.Predmet.SudioniciListNaziv_1">
      <item>KALELARGA d.o.o. za turizam i usluge</item>
      <item>FINA</item>
      <item>Robert Karinja</item>
    </derivirana_varijabla>
  </DomainObject.Predmet.SudioniciListNaziv>
  <DomainObject.Predmet.SudioniciListAdressOIB>
    <izvorni_sadrzaj>
      <item>KALELARGA d.o.o. za turizam i usluge, OIB 19405917018, Put Nina 134,23000 Zadar</item>
      <item>FINA, OIB 85821130368</item>
      <item>Robert Karinja, OIB 92695253725, Sali Xi 29,23281 Sali</item>
    </izvorni_sadrzaj>
    <derivirana_varijabla naziv="DomainObject.Predmet.SudioniciListAdressOIB_1">
      <item>KALELARGA d.o.o. za turizam i usluge, OIB 19405917018, Put Nina 134,23000 Zadar</item>
      <item>FINA, OIB 85821130368</item>
      <item>Robert Karinja, OIB 92695253725, Sali Xi 29,23281 Sali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19405917018</item>
      <item>, OIB 85821130368</item>
      <item>, OIB 92695253725</item>
    </izvorni_sadrzaj>
    <derivirana_varijabla naziv="DomainObject.Predmet.SudioniciListNazivOIB_1">
      <item>, OIB 19405917018</item>
      <item>, OIB 85821130368</item>
      <item>, OIB 92695253725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St-218/2018-8</izvorni_sadrzaj>
    <derivirana_varijabla naziv="DomainObject.PredzadnjaOdlukaIzPredmeta.Oznaka_1">St-218/2018-8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388</properties:Words>
  <properties:Characters>2120</properties:Characters>
  <properties:Lines>78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2018-12-11T07:36:00Z</dcterms:created>
  <dc:creator>Administrator</dc:creator>
  <cp:lastModifiedBy>Ante Rubelj</cp:lastModifiedBy>
  <cp:lastPrinted>2018-12-14T09:13:00Z</cp:lastPrinted>
  <dcterms:modified xmlns:xsi="http://www.w3.org/2001/XMLSchema-instance" xsi:type="dcterms:W3CDTF">2018-12-14T09:13:00Z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St-218/2018-13 / Odluka - Zaključak (PRISILNO DOVOĐENJE POLICIJA- 218-18- Robert Karinja-.docx)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