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424f" w14:paraId="8ff424f" w:rsidRDefault="00E079AC" w:rsidP="00E079AC" w:rsidR="00E079AC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F0721A">
        <w:t>332/16-22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E079AC" w:rsidP="00485215" w:rsidR="00E079AC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F0721A" w:rsidP="00F0721A" w:rsidR="00F0721A">
      <w:pPr>
        <w:spacing w:lineRule="auto" w:line="240" w:after="0"/>
        <w:ind w:firstLine="708"/>
        <w:jc w:val="both"/>
      </w:pPr>
      <w:r>
        <w:t>Trgovački sud u Varaždinu po sutkinji toga suda Meliti Poljanec-Bubaš, kao stečajnoj sutkinji, u stečajnom predmetu, povodom prijedloga predlagatelja Financijske agencije Regionalni centar Zagreb, Podružnica Varaždin, Augusta Cesarca 2, Varaždin,  za otvaranje stečajnog postupka nad dužnikom GRADI-K d.o.o., OIB: 00545890778, Gornji Zebanec 23/B (Općina Selnica), dana 29. svibnja 2017.</w:t>
      </w:r>
    </w:p>
    <w:p w:rsidRDefault="00B068AC" w:rsidP="00B068AC" w:rsidR="00B068AC">
      <w:pPr>
        <w:spacing w:lineRule="auto" w:line="240" w:after="0"/>
        <w:ind w:firstLine="708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F0721A">
        <w:t>GRADI-K d.o.o., OIB: 00545890778, Gornji Zebanec 23/B (Općina Selnica)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F0721A">
        <w:t>332/16</w:t>
      </w:r>
      <w:r w:rsidR="006970B0">
        <w:t xml:space="preserve"> </w:t>
      </w:r>
      <w:r w:rsidR="00B068AC">
        <w:t xml:space="preserve"> </w:t>
      </w:r>
      <w:r w:rsidR="00F0721A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F0721A">
        <w:t>GRADI-K d.o.o., OIB: 00545890778, Gornji Zebanec 23/B (Općina Selnica)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F0721A">
      <w:pPr>
        <w:spacing w:lineRule="auto" w:line="240" w:after="0"/>
        <w:jc w:val="both"/>
      </w:pPr>
      <w:r>
        <w:tab/>
      </w:r>
      <w:r w:rsidR="00F0721A">
        <w:t>Predlagatelj je dana 2. ožujka 2016. podnio ovome sudu prijedlog za otvaranje stečajnog postupka nad dužnikom, navodeći da dužnik na dan 1. rujna 2015. ima evidentirane neizvršene osnove za plaćanje u neprekidnom trajanju od 957 dana, u ukupnom iznosu od 1.018.511,59 kn i ima jednog</w:t>
      </w:r>
      <w:r w:rsidR="00F0721A">
        <w:rPr>
          <w:color w:themeColor="accent6" w:val="F79646"/>
        </w:rPr>
        <w:t xml:space="preserve"> </w:t>
      </w:r>
      <w:r w:rsidR="00F0721A">
        <w:t>zaposlenika.</w:t>
      </w:r>
    </w:p>
    <w:p w:rsidRDefault="00E079AC" w:rsidP="00B068AC" w:rsidR="00E079AC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 xml:space="preserve">šenjem ovog suda poslovni broj </w:t>
      </w:r>
      <w:r w:rsidR="00F0721A">
        <w:t>2 St-332/16-5</w:t>
      </w:r>
      <w:r w:rsidR="00B068AC">
        <w:t xml:space="preserve"> od </w:t>
      </w:r>
      <w:r w:rsidR="00F0721A">
        <w:t>13</w:t>
      </w:r>
      <w:r w:rsidR="00E079AC">
        <w:t xml:space="preserve">. </w:t>
      </w:r>
      <w:r w:rsidR="00F0721A">
        <w:t>veljače</w:t>
      </w:r>
      <w:r w:rsidR="00B068AC">
        <w:t xml:space="preserve"> 2017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 </w:t>
      </w:r>
    </w:p>
    <w:p w:rsidRDefault="00F0721A" w:rsidP="00F0721A" w:rsidR="009A5633">
      <w:pPr>
        <w:spacing w:lineRule="auto" w:line="240" w:after="0"/>
        <w:ind w:firstLine="708"/>
        <w:jc w:val="both"/>
      </w:pPr>
      <w:r>
        <w:t>B</w:t>
      </w:r>
      <w:r w:rsidR="009A5633">
        <w:t xml:space="preserve">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F0721A">
        <w:t>29</w:t>
      </w:r>
      <w:r>
        <w:t xml:space="preserve">. </w:t>
      </w:r>
      <w:r w:rsidR="00F0721A">
        <w:t>svibnja</w:t>
      </w:r>
      <w:r>
        <w:t xml:space="preserve"> 201</w:t>
      </w:r>
      <w:r w:rsidR="00464711">
        <w:t>7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AC0C8B">
        <w:t>,v.r.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3B4" w:rsidP="00485215" w:rsidR="009933B4">
      <w:pPr>
        <w:spacing w:lineRule="auto" w:line="240" w:after="0"/>
      </w:pPr>
      <w:r>
        <w:separator/>
      </w:r>
    </w:p>
  </w:endnote>
  <w:endnote w:id="0" w:type="continuationSeparator">
    <w:p w:rsidRDefault="009933B4" w:rsidP="00485215" w:rsidR="009933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3B4" w:rsidP="00485215" w:rsidR="009933B4">
      <w:pPr>
        <w:spacing w:lineRule="auto" w:line="240" w:after="0"/>
      </w:pPr>
      <w:r>
        <w:separator/>
      </w:r>
    </w:p>
  </w:footnote>
  <w:footnote w:id="0" w:type="continuationSeparator">
    <w:p w:rsidRDefault="009933B4" w:rsidP="00485215" w:rsidR="009933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C8B">
          <w:rPr>
            <w:noProof/>
          </w:rPr>
          <w:t>2</w:t>
        </w:r>
        <w:r>
          <w:fldChar w:fldCharType="end"/>
        </w:r>
      </w:p>
    </w:sdtContent>
  </w:sdt>
  <w:p w:rsidRDefault="00F0721A" w:rsidP="00F0721A" w:rsidR="00F0721A">
    <w:pPr>
      <w:pStyle w:val="Zaglavlje"/>
      <w:jc w:val="right"/>
    </w:pPr>
    <w:r>
      <w:t>Poslovni broj: 2 St-332/16-22</w:t>
    </w:r>
  </w:p>
  <w:p w:rsidRDefault="00AC0C8B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956EF"/>
    <w:rsid w:val="00826507"/>
    <w:rsid w:val="00847C43"/>
    <w:rsid w:val="00871F49"/>
    <w:rsid w:val="008A2FD1"/>
    <w:rsid w:val="008A44D0"/>
    <w:rsid w:val="009933B4"/>
    <w:rsid w:val="00996A66"/>
    <w:rsid w:val="009A5633"/>
    <w:rsid w:val="009C3CE4"/>
    <w:rsid w:val="00A61A82"/>
    <w:rsid w:val="00A9114B"/>
    <w:rsid w:val="00AB098A"/>
    <w:rsid w:val="00AC0C8B"/>
    <w:rsid w:val="00AC21BE"/>
    <w:rsid w:val="00B068AC"/>
    <w:rsid w:val="00B20F0E"/>
    <w:rsid w:val="00B25936"/>
    <w:rsid w:val="00B41D33"/>
    <w:rsid w:val="00B53C87"/>
    <w:rsid w:val="00B74707"/>
    <w:rsid w:val="00B81E78"/>
    <w:rsid w:val="00B94282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0721A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AC0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C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C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C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C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AC0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C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C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C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C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GRADI-K društvo s ograničenom odgovornošću za graditeljstvo i druge usluge zastupanog po punomoćniku Alen Kraljić</izvorni_sadrzaj>
    <derivirana_varijabla naziv="DomainObject.Predmet.ProtustrankaFormated_1">  GRADI-K društvo s ograničenom odgovornošću za graditeljstvo i druge usluge zastupanog po punomoćniku Alen Kraljić</derivirana_varijabla>
  </DomainObject.Predmet.ProtustrankaFormated>
  <DomainObject.Predmet.ProtustrankaFormatedOIB>
    <izvorni_sadrzaj>  GRADI-K društvo s ograničenom odgovornošću za graditeljstvo i druge usluge, OIB 00545890778 zastupanog po punomoćniku Alen Kraljić</izvorni_sadrzaj>
    <derivirana_varijabla naziv="DomainObject.Predmet.ProtustrankaFormatedOIB_1">  GRADI-K društvo s ograničenom odgovornošću za graditeljstvo i druge usluge, OIB 00545890778 zastupanog po punomoćniku Alen Kraljić</derivirana_varijabla>
  </DomainObject.Predmet.ProtustrankaFormatedOIB>
  <DomainObject.Predmet.ProtustrankaFormatedWithAdress>
    <izvorni_sadrzaj> GRADI-K društvo s ograničenom odgovornošću za graditeljstvo i druge usluge,  23/b, 40313 Gornji Zebanec zastupanog po punomoćniku Alen Kraljić</izvorni_sadrzaj>
    <derivirana_varijabla naziv="DomainObject.Predmet.ProtustrankaFormatedWithAdress_1"> GRADI-K društvo s ograničenom odgovornošću za graditeljstvo i druge usluge,  23/b, 40313 Gornji Zebanec zastupanog po punomoćniku Alen Kraljić</derivirana_varijabla>
  </DomainObject.Predmet.ProtustrankaFormatedWithAdress>
  <DomainObject.Predmet.ProtustrankaFormatedWithAdressOIB>
    <izvorni_sadrzaj> GRADI-K društvo s ograničenom odgovornošću za graditeljstvo i druge usluge, OIB 00545890778,  23/b, 40313 Gornji Zebanec zastupanog po punomoćniku Alen Kraljić</izvorni_sadrzaj>
    <derivirana_varijabla naziv="DomainObject.Predmet.ProtustrankaFormatedWithAdressOIB_1"> GRADI-K društvo s ograničenom odgovornošću za graditeljstvo i druge usluge, OIB 00545890778,  23/b, 40313 Gornji Zebanec zastupanog po punomoćniku Alen Kraljić</derivirana_varijabla>
  </DomainObject.Predmet.ProtustrankaFormatedWithAdressOIB>
  <DomainObject.Predmet.ProtustrankaWithAdress>
    <izvorni_sadrzaj>GRADI-K društvo s ograničenom odgovornošću za graditeljstvo i druge usluge  23/b, 40313 Gornji Zebanec</izvorni_sadrzaj>
    <derivirana_varijabla naziv="DomainObject.Predmet.ProtustrankaWithAdress_1">GRADI-K društvo s ograničenom odgovornošću za graditeljstvo i druge usluge  23/b, 40313 Gornji Zebanec</derivirana_varijabla>
  </DomainObject.Predmet.ProtustrankaWithAdress>
  <DomainObject.Predmet.ProtustrankaWithAdressOIB>
    <izvorni_sadrzaj>GRADI-K društvo s ograničenom odgovornošću za graditeljstvo i druge usluge, OIB 00545890778,  23/b, 40313 Gornji Zebanec</izvorni_sadrzaj>
    <derivirana_varijabla naziv="DomainObject.Predmet.ProtustrankaWithAdressOIB_1">GRADI-K društvo s ograničenom odgovornošću za graditeljstvo i druge usluge, OIB 00545890778,  23/b, 40313 Gornji Zebanec</derivirana_varijabla>
  </DomainObject.Predmet.ProtustrankaWithAdressOIB>
  <DomainObject.Predmet.ProtustrankaNazivFormated>
    <izvorni_sadrzaj>GRADI-K društvo s ograničenom odgovornošću za graditeljstvo i druge usluge</izvorni_sadrzaj>
    <derivirana_varijabla naziv="DomainObject.Predmet.ProtustrankaNazivFormated_1">GRADI-K društvo s ograničenom odgovornošću za graditeljstvo i druge usluge</derivirana_varijabla>
  </DomainObject.Predmet.ProtustrankaNazivFormated>
  <DomainObject.Predmet.ProtustrankaNazivFormatedOIB>
    <izvorni_sadrzaj>GRADI-K društvo s ograničenom odgovornošću za graditeljstvo i druge usluge, OIB 00545890778</izvorni_sadrzaj>
    <derivirana_varijabla naziv="DomainObject.Predmet.ProtustrankaNazivFormatedOIB_1">GRADI-K društvo s ograničenom odgovornošću za graditeljstvo i druge usluge, OIB 00545890778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1018511.59</izvorni_sadrzaj>
    <derivirana_varijabla naziv="DomainObject.Predmet.TrenutnaVrijednost_1">1018511.59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GRADI-K društvo s ograničenom odgovornošću za graditeljstvo i druge usluge zastupanog po punomoćniku Alen Kraljić</item>
    </izvorni_sadrzaj>
    <derivirana_varijabla naziv="DomainObject.Predmet.ProtuStrankaListFormated_1">
      <item>GRADI-K društvo s ograničenom odgovornošću za graditeljstvo i druge usluge zastupanog po punomoćniku Alen Kraljić</item>
    </derivirana_varijabla>
  </DomainObject.Predmet.ProtuStrankaListFormated>
  <DomainObject.Predmet.ProtuStrankaListFormatedOIB>
    <izvorni_sadrzaj>
      <item>GRADI-K društvo s ograničenom odgovornošću za graditeljstvo i druge usluge, OIB 00545890778 zastupanog po punomoćniku Alen Kraljić</item>
    </izvorni_sadrzaj>
    <derivirana_varijabla naziv="DomainObject.Predmet.ProtuStrankaListFormatedOIB_1">
      <item>GRADI-K društvo s ograničenom odgovornošću za graditeljstvo i druge usluge, OIB 00545890778 zastupanog po punomoćniku Alen Kraljić</item>
    </derivirana_varijabla>
  </DomainObject.Predmet.ProtuStrankaListFormatedOIB>
  <DomainObject.Predmet.ProtuStrankaListFormatedWithAdress>
    <izvorni_sadrzaj>
      <item>GRADI-K društvo s ograničenom odgovornošću za graditeljstvo i druge usluge,  23/b, 40313 Gornji Zebanec zastupanog po punomoćniku Alen Kraljić</item>
    </izvorni_sadrzaj>
    <derivirana_varijabla naziv="DomainObject.Predmet.ProtuStrankaListFormatedWithAdress_1">
      <item>GRADI-K društvo s ograničenom odgovornošću za graditeljstvo i druge usluge,  23/b, 40313 Gornji Zebanec zastupanog po punomoćniku Alen Kraljić</item>
    </derivirana_varijabla>
  </DomainObject.Predmet.ProtuStrankaListFormatedWithAdress>
  <DomainObject.Predmet.ProtuStrankaListFormatedWithAdressOIB>
    <izvorni_sadrzaj>
      <item>GRADI-K društvo s ograničenom odgovornošću za graditeljstvo i druge usluge, OIB 00545890778,  23/b, 40313 Gornji Zebanec zastupanog po punomoćniku Alen Kraljić</item>
    </izvorni_sadrzaj>
    <derivirana_varijabla naziv="DomainObject.Predmet.ProtuStrankaListFormatedWithAdressOIB_1">
      <item>GRADI-K društvo s ograničenom odgovornošću za graditeljstvo i druge usluge, OIB 00545890778,  23/b, 40313 Gornji Zebanec zastupanog po punomoćniku Alen Kraljić</item>
    </derivirana_varijabla>
  </DomainObject.Predmet.ProtuStrankaListFormatedWithAdressOIB>
  <DomainObject.Predmet.ProtuStrankaListNazivFormated>
    <izvorni_sadrzaj>
      <item>GRADI-K društvo s ograničenom odgovornošću za graditeljstvo i druge usluge</item>
    </izvorni_sadrzaj>
    <derivirana_varijabla naziv="DomainObject.Predmet.ProtuStrankaListNazivFormated_1">
      <item>GRADI-K društvo s ograničenom odgovornošću za graditeljstvo i druge usluge</item>
    </derivirana_varijabla>
  </DomainObject.Predmet.ProtuStrankaListNazivFormated>
  <DomainObject.Predmet.ProtuStrankaListNazivFormatedOIB>
    <izvorni_sadrzaj>
      <item>GRADI-K društvo s ograničenom odgovornošću za graditeljstvo i druge usluge, OIB 00545890778</item>
    </izvorni_sadrzaj>
    <derivirana_varijabla naziv="DomainObject.Predmet.ProtuStrankaListNazivFormatedOIB_1">
      <item>GRADI-K društvo s ograničenom odgovornošću za graditeljstvo i druge usluge, OIB 00545890778</item>
    </derivirana_varijabla>
  </DomainObject.Predmet.ProtuStrankaListNazivFormatedOIB>
  <DomainObject.Predmet.OstaliListFormated>
    <izvorni_sadrzaj>
      <item>Sudski registar TS u Varaždinu</item>
      <item>Alen Kraljić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  <item>Policijska uprava međimurska</item>
    </izvorni_sadrzaj>
    <derivirana_varijabla naziv="DomainObject.Predmet.OstaliListFormated_1">
      <item>Sudski registar TS u Varaždinu</item>
      <item>Alen Kraljić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  <item>Policijska uprava međimurska</item>
    </derivirana_varijabla>
  </DomainObject.Predmet.OstaliListFormated>
  <DomainObject.Predmet.OstaliListFormatedOIB>
    <izvorni_sadrzaj>
      <item>Sudski registar TS u Varaždinu</item>
      <item>Alen Kraljić, OIB 18917161559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  <item>Policijska uprava međimurska</item>
    </izvorni_sadrzaj>
    <derivirana_varijabla naziv="DomainObject.Predmet.OstaliListFormatedOIB_1">
      <item>Sudski registar TS u Varaždinu</item>
      <item>Alen Kraljić, OIB 18917161559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  <item>Policijska uprava međimurska</item>
    </derivirana_varijabla>
  </DomainObject.Predmet.OstaliListFormatedOIB>
  <DomainObject.Predmet.OstaliListFormatedWithAdress>
    <izvorni_sadrzaj>
      <item>Sudski registar TS u Varaždinu, Ul. braće Radić 2, 42000 Varaždin</item>
      <item>Alen Kraljić,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  <item>Policijska uprava međimurska, Jakova Gotovca 7, 40000 Čakovec</item>
    </izvorni_sadrzaj>
    <derivirana_varijabla naziv="DomainObject.Predmet.OstaliListFormatedWithAdress_1">
      <item>Sudski registar TS u Varaždinu, Ul. braće Radić 2, 42000 Varaždin</item>
      <item>Alen Kraljić,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  <item>Policijska uprava međimurska, Jakova Gotovca 7, 40000 Čakovec</item>
    </derivirana_varijabla>
  </DomainObject.Predmet.OstaliListFormatedWithAdress>
  <DomainObject.Predmet.OstaliListFormatedWithAdressOIB>
    <izvorni_sadrzaj>
      <item>Sudski registar TS u Varaždinu, Ul. braće Radić 2, 42000 Varaždin</item>
      <item>Alen Kraljić, OIB 18917161559,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  <item>Policijska uprava međimurska, Jakova Gotovca 7, 40000 Čakovec</item>
    </izvorni_sadrzaj>
    <derivirana_varijabla naziv="DomainObject.Predmet.OstaliListFormatedWithAdressOIB_1">
      <item>Sudski registar TS u Varaždinu, Ul. braće Radić 2, 42000 Varaždin</item>
      <item>Alen Kraljić, OIB 18917161559,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  <item>Policijska uprava međimurska, Jakova Gotovca 7, 40000 Čakovec</item>
    </derivirana_varijabla>
  </DomainObject.Predmet.OstaliListFormatedWithAdressOIB>
  <DomainObject.Predmet.OstaliListNazivFormated>
    <izvorni_sadrzaj>
      <item>Sudski registar TS u Varaždinu</item>
      <item>Alen Kraljić</item>
      <item>Županijsko državno odvjetništvo u Varaždinu</item>
      <item>RH Ministarstvo financija - Porezna uprava, Područni ured sjeverna Hrvatska</item>
      <item>Policijska uprava međimurska</item>
    </izvorni_sadrzaj>
    <derivirana_varijabla naziv="DomainObject.Predmet.OstaliListNazivFormated_1">
      <item>Sudski registar TS u Varaždinu</item>
      <item>Alen Kraljić</item>
      <item>Županijsko državno odvjetništvo u Varaždinu</item>
      <item>RH Ministarstvo financija - Porezna uprava, Područni ured sjeverna Hrvatska</item>
      <item>Policijska uprava međimurska</item>
    </derivirana_varijabla>
  </DomainObject.Predmet.OstaliListNazivFormated>
  <DomainObject.Predmet.OstaliListNazivFormatedOIB>
    <izvorni_sadrzaj>
      <item>Sudski registar TS u Varaždinu</item>
      <item>Alen Kraljić, OIB 18917161559</item>
      <item>Županijsko državno odvjetništvo u Varaždinu</item>
      <item>RH Ministarstvo financija - Porezna uprava, Područni ured sjeverna Hrvatska</item>
      <item>Policijska uprava međimurska</item>
    </izvorni_sadrzaj>
    <derivirana_varijabla naziv="DomainObject.Predmet.OstaliListNazivFormatedOIB_1">
      <item>Sudski registar TS u Varaždinu</item>
      <item>Alen Kraljić, OIB 18917161559</item>
      <item>Županijsko državno odvjetništvo u Varaždinu</item>
      <item>RH Ministarstvo financija - Porezna uprava, Područni ured sjeverna Hrvatska</item>
      <item>Policijska uprava međimurska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GRADI-K društvo s ograničenom odgovornošću za graditeljstvo i druge usluge</izvorni_sadrzaj>
    <derivirana_varijabla naziv="DomainObject.Predmet.ProtustrankaIDrugi_1">GRADI-K društvo s ograničenom odgovornošću za graditeljstvo i druge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GRADI-K društvo s ograničenom odgovornošću za graditeljstvo i druge usluge, OIB 00545890778,  23/b, 40313 Gornji Zebanec</izvorni_sadrzaj>
    <derivirana_varijabla naziv="DomainObject.Predmet.ProtustrankaIDrugiAdressOIB_1">GRADI-K društvo s ograničenom odgovornošću za graditeljstvo i druge usluge, OIB 00545890778,  23/b, 40313 Gornji Zebanec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GRADI-K društvo s ograničenom odgovornošću za graditeljstvo i druge usluge</item>
      <item>Sudski registar TS u Varaždinu</item>
      <item>Alen Kraljić</item>
      <item>Županijsko državno odvjetništvo u Varaždinu</item>
      <item>RH Ministarstvo financija - Porezna uprava, Područni ured sjeverna Hrvatska</item>
      <item>Policijska uprava međimurska</item>
    </izvorni_sadrzaj>
    <derivirana_varijabla naziv="DomainObject.Predmet.SudioniciListNaziv_1">
      <item>Financijska agencija - Podružnica Varaždin</item>
      <item>GRADI-K društvo s ograničenom odgovornošću za graditeljstvo i druge usluge</item>
      <item>Sudski registar TS u Varaždinu</item>
      <item>Alen Kraljić</item>
      <item>Županijsko državno odvjetništvo u Varaždinu</item>
      <item>RH Ministarstvo financija - Porezna uprava, Područni ured sjeverna Hrvatska</item>
      <item>Policijska uprava međimurska</item>
    </derivirana_varijabla>
  </DomainObject.Predmet.SudioniciListNaziv>
  <DomainObject.Predmet.SudioniciListAdressOIB>
    <izvorni_sadrzaj>
      <item>Financijska agencija - Podružnica Varaždin, OIB 85821130368, A. Cesarca 2,42000 Varaždin</item>
      <item>GRADI-K društvo s ograničenom odgovornošću za graditeljstvo i druge usluge, OIB 00545890778,  23/b,40313 Gornji Zebanec</item>
      <item>Sudski registar TS u Varaždinu, Ul. braće Radić 2,42000 Varaždin</item>
      <item>Alen Kraljić, OIB 18917161559, Gornji Zebanec 40,40313 Gornji Zebanec</item>
      <item>Županijsko državno odvjetništvo u Varaždinu, Ul. braće Radić 2,42000 Varaždin</item>
      <item>RH Ministarstvo financija - Porezna uprava, Područni ured sjeverna Hrvatska, Graberje 1,42000 Varaždin</item>
      <item>Policijska uprava međimurska, Jakova Gotovca 7,40000 Čakovec</item>
    </izvorni_sadrzaj>
    <derivirana_varijabla naziv="DomainObject.Predmet.SudioniciListAdressOIB_1">
      <item>Financijska agencija - Podružnica Varaždin, OIB 85821130368, A. Cesarca 2,42000 Varaždin</item>
      <item>GRADI-K društvo s ograničenom odgovornošću za graditeljstvo i druge usluge, OIB 00545890778,  23/b,40313 Gornji Zebanec</item>
      <item>Sudski registar TS u Varaždinu, Ul. braće Radić 2,42000 Varaždin</item>
      <item>Alen Kraljić, OIB 18917161559, Gornji Zebanec 40,40313 Gornji Zebanec</item>
      <item>Županijsko državno odvjetništvo u Varaždinu, Ul. braće Radić 2,42000 Varaždin</item>
      <item>RH Ministarstvo financija - Porezna uprava, Područni ured sjeverna Hrvatska, Graberje 1,42000 Varaždin</item>
      <item>Policijska uprava međimurska,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00545890778</item>
      <item>, OIB null</item>
      <item>, OIB 18917161559</item>
      <item>, OIB null</item>
      <item>, OIB null</item>
      <item>, OIB null</item>
    </izvorni_sadrzaj>
    <derivirana_varijabla naziv="DomainObject.Predmet.SudioniciListNazivOIB_1">
      <item>, OIB 85821130368</item>
      <item>, OIB 00545890778</item>
      <item>, OIB null</item>
      <item>, OIB 18917161559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673EB-26F5-4710-8DA2-6E27181CA8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2762</properties:Characters>
  <properties:Lines>86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2017-05-29T11:59:00Z</dcterms:created>
  <dc:creator>Maja Valušnig</dc:creator>
  <cp:lastModifiedBy>Marko Makaj</cp:lastModifiedBy>
  <cp:lastPrinted>2017-05-29T11:58:00Z</cp:lastPrinted>
  <dcterms:modified xmlns:xsi="http://www.w3.org/2001/XMLSchema-instance" xsi:type="dcterms:W3CDTF">2017-05-29T12:00:00Z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