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8753" w14:paraId="d8c8753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5A583E">
        <w:t>99</w:t>
      </w:r>
      <w:r w:rsidR="00CC78BD">
        <w:t>/2018</w:t>
      </w:r>
      <w:r w:rsidR="00946625">
        <w:t>-</w:t>
      </w:r>
      <w:r w:rsidR="005A583E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A583E">
        <w:t xml:space="preserve">TOMOS TONČI </w:t>
      </w:r>
      <w:r w:rsidR="005A583E" w:rsidRPr="005D3532">
        <w:t xml:space="preserve">d.o.o., </w:t>
      </w:r>
      <w:r w:rsidR="005A583E">
        <w:t>Zadar</w:t>
      </w:r>
      <w:r w:rsidR="005A583E" w:rsidRPr="005D3532">
        <w:t xml:space="preserve">, </w:t>
      </w:r>
      <w:r w:rsidR="005A583E">
        <w:t>Grgura Ninskog 14</w:t>
      </w:r>
      <w:r w:rsidR="005A583E" w:rsidRPr="005D3532">
        <w:t xml:space="preserve">, OIB: </w:t>
      </w:r>
      <w:r w:rsidR="005A583E">
        <w:t>87729816573</w:t>
      </w:r>
      <w:r w:rsidR="00CE0D2C">
        <w:t xml:space="preserve">, </w:t>
      </w:r>
      <w:r w:rsidR="00DD5163">
        <w:t>7</w:t>
      </w:r>
      <w:r w:rsidR="00CC5885">
        <w:t xml:space="preserve">. </w:t>
      </w:r>
      <w:r w:rsidR="0050318E">
        <w:t>studenog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43FC4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DD5163">
        <w:t>Josip Jadran Sekso</w:t>
      </w:r>
      <w:r w:rsidR="00F456F6" w:rsidRPr="00DD5163">
        <w:t xml:space="preserve"> iz </w:t>
      </w:r>
      <w:r w:rsidRPr="00DD5163">
        <w:t>Šibenika</w:t>
      </w:r>
      <w:r w:rsidR="00F456F6" w:rsidRPr="00DD5163">
        <w:t xml:space="preserve">, </w:t>
      </w:r>
      <w:r w:rsidRPr="00DD5163">
        <w:t>Ulica Bože Peričića 26</w:t>
      </w:r>
      <w:r w:rsidR="00F456F6" w:rsidRPr="00DD5163">
        <w:t xml:space="preserve">, OIB: </w:t>
      </w:r>
      <w:r w:rsidRPr="00DD5163">
        <w:t>56627311158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5A583E">
        <w:t xml:space="preserve">TOMOS TONČI </w:t>
      </w:r>
      <w:r w:rsidR="005A583E" w:rsidRPr="005D3532">
        <w:t xml:space="preserve">d.o.o., </w:t>
      </w:r>
      <w:r w:rsidR="005A583E">
        <w:t>Zadar</w:t>
      </w:r>
      <w:r w:rsidR="005A583E" w:rsidRPr="005D3532">
        <w:t xml:space="preserve">, </w:t>
      </w:r>
      <w:r w:rsidR="005A583E">
        <w:t>Grgura Ninskog 14</w:t>
      </w:r>
      <w:r w:rsidR="005A583E" w:rsidRPr="005D3532">
        <w:t xml:space="preserve">, OIB: </w:t>
      </w:r>
      <w:r w:rsidR="005A583E">
        <w:t>87729816573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5A583E">
        <w:t xml:space="preserve">TOMOS TONČI </w:t>
      </w:r>
      <w:r w:rsidR="005A583E" w:rsidRPr="005D3532">
        <w:t xml:space="preserve">d.o.o., </w:t>
      </w:r>
      <w:r w:rsidR="005A583E">
        <w:t>Zadar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 w:rsidR="00F456F6"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DD5163">
        <w:t>7</w:t>
      </w:r>
      <w:r w:rsidR="00CC5885">
        <w:t xml:space="preserve">. </w:t>
      </w:r>
      <w:r w:rsidR="0050318E">
        <w:t>studenog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A67144" w:rsidP="00A67144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  <w:t>Sut</w:t>
      </w:r>
      <w:r w:rsidR="00CC5885">
        <w:t>kinja</w:t>
      </w:r>
    </w:p>
    <w:p w:rsidRDefault="00A67144" w:rsidP="00A67144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1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5A583E">
          <w:t>99</w:t>
        </w:r>
        <w:r w:rsidR="00D26084">
          <w:t>/</w:t>
        </w:r>
        <w:r w:rsidR="00CC78BD">
          <w:t>2018</w:t>
        </w:r>
        <w:r w:rsidR="00CC5885">
          <w:t>-</w:t>
        </w:r>
        <w:r w:rsidR="005A583E">
          <w:t>8</w:t>
        </w:r>
      </w:p>
      <w:p w:rsidRDefault="00E12FEA" w:rsidP="009C0FF2" w:rsidR="00E12FEA" w:rsidRPr="00EF7C9A">
        <w:pPr>
          <w:jc w:val="right"/>
        </w:pPr>
      </w:p>
      <w:p w:rsidRDefault="00A6714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0F2863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3FC4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0318E"/>
    <w:rsid w:val="00515656"/>
    <w:rsid w:val="00531CC9"/>
    <w:rsid w:val="00563127"/>
    <w:rsid w:val="00577198"/>
    <w:rsid w:val="005A29BC"/>
    <w:rsid w:val="005A2E2A"/>
    <w:rsid w:val="005A583E"/>
    <w:rsid w:val="005B70D6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20536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67144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5207"/>
    <w:rsid w:val="00BB7CB3"/>
    <w:rsid w:val="00BC26D1"/>
    <w:rsid w:val="00BC6535"/>
    <w:rsid w:val="00BE6E59"/>
    <w:rsid w:val="00C02FA1"/>
    <w:rsid w:val="00C14EBF"/>
    <w:rsid w:val="00C34253"/>
    <w:rsid w:val="00C75ACF"/>
    <w:rsid w:val="00C8260F"/>
    <w:rsid w:val="00C85781"/>
    <w:rsid w:val="00C9120F"/>
    <w:rsid w:val="00CC5885"/>
    <w:rsid w:val="00CC78BD"/>
    <w:rsid w:val="00CE0D2C"/>
    <w:rsid w:val="00D12CD2"/>
    <w:rsid w:val="00D26084"/>
    <w:rsid w:val="00DD5163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  <item>Ante Ražov</item>
    </izvorni_sadrzaj>
    <derivirana_varijabla naziv="DomainObject.Predmet.SudioniciListNaziv_1">
      <item>FINA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St-99/2018-3</izvorni_sadrzaj>
    <derivirana_varijabla naziv="DomainObject.PredzadnjaOdlukaIzPredmeta.Oznaka_1">St-99/2018-3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1830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2018-11-07T08:53:00Z</dcterms:created>
  <dc:creator>Ardena Bajlo</dc:creator>
  <cp:lastModifiedBy>Ante Rubelj</cp:lastModifiedBy>
  <cp:lastPrinted>2018-11-08T11:52:00Z</cp:lastPrinted>
  <dcterms:modified xmlns:xsi="http://www.w3.org/2001/XMLSchema-instance" xsi:type="dcterms:W3CDTF">2018-11-08T11:52:00Z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St-99-18-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