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9d4" w14:paraId="73109d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8832F3">
        <w:t>-438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8832F3">
        <w:t>MLADEN POCRNJA d.o.o.,</w:t>
      </w:r>
      <w:r w:rsidR="009715B0">
        <w:t xml:space="preserve"> </w:t>
      </w:r>
      <w:r w:rsidR="008832F3">
        <w:t>Split, Pojišanska 23</w:t>
      </w:r>
      <w:r w:rsidR="000F1016">
        <w:t xml:space="preserve">, </w:t>
      </w:r>
      <w:r w:rsidR="00ED599A">
        <w:t>OI</w:t>
      </w:r>
      <w:r w:rsidR="008832F3">
        <w:t>B: 16901599623</w:t>
      </w:r>
      <w:r w:rsidR="009715B0">
        <w:t xml:space="preserve">, </w:t>
      </w:r>
      <w:r>
        <w:t xml:space="preserve">dana </w:t>
      </w:r>
      <w:r w:rsidR="000F1016">
        <w:t>29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8832F3" w:rsidP="00706888" w:rsidR="009715B0">
      <w:pPr>
        <w:jc w:val="both"/>
      </w:pPr>
      <w:r>
        <w:t>Predlagatelj je 21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8832F3">
        <w:t>MLADEN POCRNJA d.o.o., Split, Pojišanska 23, OIB: 16901599623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8832F3">
        <w:t>Tt-15/674-1 od 08.09.2015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F1016">
        <w:t>2</w:t>
      </w:r>
      <w:r w:rsidR="00046239">
        <w:t>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0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8832F3">
      <w:t>438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6139CA"/>
    <w:rsid w:val="006670A1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7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0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0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0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0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7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0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0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0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0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POCRNJA d.o.o. za prijevoz i usluge</izvorni_sadrzaj>
    <derivirana_varijabla naziv="DomainObject.Predmet.ProtustrankaFormated_1">  MLADEN POCRNJA d.o.o. za prijevoz i usluge</derivirana_varijabla>
  </DomainObject.Predmet.ProtustrankaFormated>
  <DomainObject.Predmet.ProtustrankaFormatedOIB>
    <izvorni_sadrzaj>  MLADEN POCRNJA d.o.o. za prijevoz i usluge, OIB 16901599623</izvorni_sadrzaj>
    <derivirana_varijabla naziv="DomainObject.Predmet.ProtustrankaFormatedOIB_1">  MLADEN POCRNJA d.o.o. za prijevoz i usluge, OIB 16901599623</derivirana_varijabla>
  </DomainObject.Predmet.ProtustrankaFormatedOIB>
  <DomainObject.Predmet.ProtustrankaFormatedWithAdress>
    <izvorni_sadrzaj> MLADEN POCRNJA d.o.o. za prijevoz i usluge, Pojišanska 23, 21000 Split</izvorni_sadrzaj>
    <derivirana_varijabla naziv="DomainObject.Predmet.ProtustrankaFormatedWithAdress_1"> MLADEN POCRNJA d.o.o. za prijevoz i usluge, Pojišanska 23, 21000 Split</derivirana_varijabla>
  </DomainObject.Predmet.ProtustrankaFormatedWithAdress>
  <DomainObject.Predmet.ProtustrankaFormatedWithAdressOIB>
    <izvorni_sadrzaj> MLADEN POCRNJA d.o.o. za prijevoz i usluge, OIB 16901599623, Pojišanska 23, 21000 Split</izvorni_sadrzaj>
    <derivirana_varijabla naziv="DomainObject.Predmet.ProtustrankaFormatedWithAdressOIB_1"> MLADEN POCRNJA d.o.o. za prijevoz i usluge, OIB 16901599623, Pojišanska 23, 21000 Split</derivirana_varijabla>
  </DomainObject.Predmet.ProtustrankaFormatedWithAdressOIB>
  <DomainObject.Predmet.ProtustrankaWithAdress>
    <izvorni_sadrzaj>MLADEN POCRNJA d.o.o. za prijevoz i usluge Pojišanska 23, 21000 Split</izvorni_sadrzaj>
    <derivirana_varijabla naziv="DomainObject.Predmet.ProtustrankaWithAdress_1">MLADEN POCRNJA d.o.o. za prijevoz i usluge Pojišanska 23, 21000 Split</derivirana_varijabla>
  </DomainObject.Predmet.ProtustrankaWithAdress>
  <DomainObject.Predmet.ProtustrankaWithAdressOIB>
    <izvorni_sadrzaj>MLADEN POCRNJA d.o.o. za prijevoz i usluge, OIB 16901599623, Pojišanska 23, 21000 Split</izvorni_sadrzaj>
    <derivirana_varijabla naziv="DomainObject.Predmet.ProtustrankaWithAdressOIB_1">MLADEN POCRNJA d.o.o. za prijevoz i usluge, OIB 16901599623, Pojišanska 23, 21000 Split</derivirana_varijabla>
  </DomainObject.Predmet.ProtustrankaWithAdressOIB>
  <DomainObject.Predmet.ProtustrankaNazivFormated>
    <izvorni_sadrzaj>MLADEN POCRNJA d.o.o. za prijevoz i usluge</izvorni_sadrzaj>
    <derivirana_varijabla naziv="DomainObject.Predmet.ProtustrankaNazivFormated_1">MLADEN POCRNJA d.o.o. za prijevoz i usluge</derivirana_varijabla>
  </DomainObject.Predmet.ProtustrankaNazivFormated>
  <DomainObject.Predmet.ProtustrankaNazivFormatedOIB>
    <izvorni_sadrzaj>MLADEN POCRNJA d.o.o. za prijevoz i usluge, OIB 16901599623</izvorni_sadrzaj>
    <derivirana_varijabla naziv="DomainObject.Predmet.ProtustrankaNazivFormatedOIB_1">MLADEN POCRNJA d.o.o. za prijevoz i usluge, OIB 16901599623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41177.02</izvorni_sadrzaj>
    <derivirana_varijabla naziv="DomainObject.Predmet.TrenutnaVrijednost_1">41177.02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MLADEN POCRNJA d.o.o. za prijevoz i usluge</item>
    </izvorni_sadrzaj>
    <derivirana_varijabla naziv="DomainObject.Predmet.ProtuStrankaListFormated_1">
      <item>MLADEN POCRNJA d.o.o. za prijevoz i usluge</item>
    </derivirana_varijabla>
  </DomainObject.Predmet.ProtuStrankaListFormated>
  <DomainObject.Predmet.ProtuStrankaListFormatedOIB>
    <izvorni_sadrzaj>
      <item>MLADEN POCRNJA d.o.o. za prijevoz i usluge, OIB 16901599623</item>
    </izvorni_sadrzaj>
    <derivirana_varijabla naziv="DomainObject.Predmet.ProtuStrankaListFormatedOIB_1">
      <item>MLADEN POCRNJA d.o.o. za prijevoz i usluge, OIB 16901599623</item>
    </derivirana_varijabla>
  </DomainObject.Predmet.ProtuStrankaListFormatedOIB>
  <DomainObject.Predmet.ProtuStrankaListFormatedWithAdress>
    <izvorni_sadrzaj>
      <item>MLADEN POCRNJA d.o.o. za prijevoz i usluge, Pojišanska 23, 21000 Split</item>
    </izvorni_sadrzaj>
    <derivirana_varijabla naziv="DomainObject.Predmet.ProtuStrankaListFormatedWithAdress_1">
      <item>MLADEN POCRNJA d.o.o. za prijevoz i usluge, Pojišanska 23, 21000 Split</item>
    </derivirana_varijabla>
  </DomainObject.Predmet.ProtuStrankaListFormatedWithAdress>
  <DomainObject.Predmet.ProtuStrankaListFormatedWithAdressOIB>
    <izvorni_sadrzaj>
      <item>MLADEN POCRNJA d.o.o. za prijevoz i usluge, OIB 16901599623, Pojišanska 23, 21000 Split</item>
    </izvorni_sadrzaj>
    <derivirana_varijabla naziv="DomainObject.Predmet.ProtuStrankaListFormatedWithAdressOIB_1">
      <item>MLADEN POCRNJA d.o.o. za prijevoz i usluge, OIB 16901599623, Pojišanska 23, 21000 Split</item>
    </derivirana_varijabla>
  </DomainObject.Predmet.ProtuStrankaListFormatedWithAdressOIB>
  <DomainObject.Predmet.ProtuStrankaListNazivFormated>
    <izvorni_sadrzaj>
      <item>MLADEN POCRNJA d.o.o. za prijevoz i usluge</item>
    </izvorni_sadrzaj>
    <derivirana_varijabla naziv="DomainObject.Predmet.ProtuStrankaListNazivFormated_1">
      <item>MLADEN POCRNJA d.o.o. za prijevoz i usluge</item>
    </derivirana_varijabla>
  </DomainObject.Predmet.ProtuStrankaListNazivFormated>
  <DomainObject.Predmet.ProtuStrankaListNazivFormatedOIB>
    <izvorni_sadrzaj>
      <item>MLADEN POCRNJA d.o.o. za prijevoz i usluge, OIB 16901599623</item>
    </izvorni_sadrzaj>
    <derivirana_varijabla naziv="DomainObject.Predmet.ProtuStrankaListNazivFormatedOIB_1">
      <item>MLADEN POCRNJA d.o.o. za prijevoz i usluge, OIB 16901599623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MLADEN POCRNJA d.o.o. za prijevoz i usluge</izvorni_sadrzaj>
    <derivirana_varijabla naziv="DomainObject.Predmet.ProtustrankaIDrugi_1">MLADEN POCRNJA d.o.o. za prijevoz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MLADEN POCRNJA d.o.o. za prijevoz i usluge, OIB 16901599623, Pojišanska 23, 21000 Split</izvorni_sadrzaj>
    <derivirana_varijabla naziv="DomainObject.Predmet.ProtustrankaIDrugiAdressOIB_1">MLADEN POCRNJA d.o.o. za prijevoz i usluge, OIB 16901599623,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MLADEN POCRNJA d.o.o. za prijevoz i usluge</item>
    </izvorni_sadrzaj>
    <derivirana_varijabla naziv="DomainObject.Predmet.SudioniciListNaziv_1">
      <item>FINA SPLIT</item>
      <item>MLADEN POCRNJA d.o.o. za prijevoz i usluge</item>
    </derivirana_varijabla>
  </DomainObject.Predmet.SudioniciListNaziv>
  <DomainObject.Predmet.SudioniciListAdressOIB>
    <izvorni_sadrzaj>
      <item>FINA SPLIT, Mažuranićevo šetalište 24 b,21000 Split</item>
      <item>MLADEN POCRNJA d.o.o. za prijevoz i usluge, OIB 16901599623, Pojišanska 23,21000 Split</item>
    </izvorni_sadrzaj>
    <derivirana_varijabla naziv="DomainObject.Predmet.SudioniciListAdressOIB_1">
      <item>FINA SPLIT, Mažuranićevo šetalište 24 b,21000 Split</item>
      <item>MLADEN POCRNJA d.o.o. za prijevoz i usluge, OIB 16901599623, Pojišanska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16901599623</item>
    </izvorni_sadrzaj>
    <derivirana_varijabla naziv="DomainObject.Predmet.SudioniciListNazivOIB_1">
      <item>, OIB null</item>
      <item>, OIB 16901599623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1990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2015-10-29T10:45:00Z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2015-10-29T11:48:00Z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