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ea11" w14:paraId="e84ea11" w:rsidRDefault="00924DCF" w:rsidP="00924DC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24DCF" w:rsidR="00AE649C" w:rsidRPr="00B76F3C">
      <w:pPr>
        <w:pStyle w:val="NormaleSPIS"/>
        <w:spacing w:after="0"/>
      </w:pPr>
    </w:p>
    <w:p w:rsidRDefault="00924DCF" w:rsidP="00924DCF" w:rsidR="00924DC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24DCF" w:rsidP="00924DCF" w:rsidR="00924DC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24DCF" w:rsidP="00924DCF" w:rsidR="00924DCF" w:rsidRPr="00924DC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24DCF" w:rsidP="00924DCF" w:rsidR="00924DCF">
      <w:pPr>
        <w:spacing w:after="0"/>
        <w:jc w:val="right"/>
      </w:pPr>
      <w:r>
        <w:t>Poslovni broj: 2 St-555/2018-4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center"/>
      </w:pPr>
      <w:r>
        <w:t>U  I M E   R E P U B L I K E   H R V A T S K E</w:t>
      </w:r>
    </w:p>
    <w:p w:rsidRDefault="00924DCF" w:rsidP="00924DCF" w:rsidR="00924DCF">
      <w:pPr>
        <w:spacing w:after="0"/>
        <w:jc w:val="center"/>
      </w:pPr>
    </w:p>
    <w:p w:rsidRDefault="00924DCF" w:rsidP="00924DCF" w:rsidR="00924DCF">
      <w:pPr>
        <w:spacing w:after="0"/>
        <w:jc w:val="center"/>
      </w:pPr>
      <w:r>
        <w:t xml:space="preserve"> R J E Š E N J E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IMPUTO ERGA d.o.o. za usluge, Sesvete, Tupekova 2, MBS: 080739953, OIB: 39495548989, 26. srpnja 2018.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center"/>
      </w:pPr>
      <w:r>
        <w:t>r i j e š i o   j e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  <w:rPr>
          <w:szCs w:val="20"/>
        </w:rPr>
      </w:pPr>
      <w:r>
        <w:tab/>
        <w:t>1. Otvara se stečajni postupak nad dužnikom IMPUTO ERGA d.o.o. za usluge, Sesvete, Tupekova 2, MBS: 080739953, OIB: 39495548989.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  <w:rPr>
          <w:szCs w:val="20"/>
        </w:rPr>
      </w:pPr>
      <w:r>
        <w:tab/>
        <w:t>3. Zaključuje se stečajni postupak nad dužnikom IMPUTO ERGA d.o.o. za usluge, Sesvete, Tupekova 2, MBS: 080739953, OIB: 39495548989.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  <w:r>
        <w:tab/>
        <w:t>4. Stečajni postupak je otvoren i zaključen s danom 26. srpnja 2018. godine u 10,00 sati, kada je ovo rješenje objavljeno na e-oglasnoj ploči ovoga suda.</w:t>
      </w:r>
    </w:p>
    <w:p w:rsidRDefault="00924DCF" w:rsidP="00924DCF" w:rsidR="00924DCF">
      <w:pPr>
        <w:pStyle w:val="Bezproreda"/>
        <w:spacing w:after="0"/>
        <w:jc w:val="both"/>
      </w:pPr>
    </w:p>
    <w:p w:rsidRDefault="00924DCF" w:rsidP="00924DCF" w:rsidR="00924DC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24DCF" w:rsidP="00924DCF" w:rsidR="00924DCF">
      <w:pPr>
        <w:spacing w:after="0"/>
        <w:jc w:val="both"/>
        <w:rPr>
          <w:rFonts w:cs="Times New Roman"/>
        </w:rPr>
      </w:pPr>
    </w:p>
    <w:p w:rsidRDefault="00924DCF" w:rsidP="00924DCF" w:rsidR="00924DC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center"/>
      </w:pPr>
      <w:r>
        <w:t>Obrazloženje</w:t>
      </w:r>
    </w:p>
    <w:p w:rsidRDefault="00924DCF" w:rsidP="00924DCF" w:rsidR="00924DCF">
      <w:pPr>
        <w:spacing w:after="0"/>
        <w:jc w:val="center"/>
      </w:pPr>
    </w:p>
    <w:p w:rsidRDefault="00924DCF" w:rsidP="00924DCF" w:rsidR="00924DCF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St-555/2018-2, koji je objavljen na mrežnoj stranici e-oglasna ploča Trgovačkog suda u Bjelovaru 1.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24DCF" w:rsidP="00924DCF" w:rsidR="00924DCF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24DCF" w:rsidP="00924DCF" w:rsidR="00924DCF">
      <w:pPr>
        <w:pStyle w:val="Bezproreda"/>
        <w:spacing w:after="0"/>
        <w:jc w:val="both"/>
      </w:pPr>
    </w:p>
    <w:p w:rsidRDefault="00924DCF" w:rsidP="00924DCF" w:rsidR="00924DC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24DCF" w:rsidP="00924DCF" w:rsidR="00924DCF">
      <w:pPr>
        <w:spacing w:after="0"/>
        <w:ind w:firstLine="851"/>
        <w:jc w:val="both"/>
      </w:pPr>
    </w:p>
    <w:p w:rsidRDefault="00924DCF" w:rsidP="00924DCF" w:rsidR="00924DCF">
      <w:pPr>
        <w:spacing w:after="0"/>
        <w:jc w:val="center"/>
      </w:pPr>
      <w:r>
        <w:t>U Bjelovaru 26. srpnja 2018.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ind w:firstLine="720" w:left="4320"/>
      </w:pPr>
      <w:r>
        <w:t>SUDSKI SAVJETNIK</w:t>
      </w:r>
    </w:p>
    <w:p w:rsidRDefault="00924DCF" w:rsidP="00924DCF" w:rsidR="00924DCF">
      <w:pPr>
        <w:spacing w:after="0"/>
        <w:ind w:firstLine="4111"/>
      </w:pPr>
      <w:r>
        <w:tab/>
        <w:t xml:space="preserve">     MIROSLAV LOVREKOVIĆ, v.r.</w:t>
      </w:r>
    </w:p>
    <w:p w:rsidRDefault="00924DCF" w:rsidP="00924DCF" w:rsidR="00924DC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24DCF" w:rsidP="00924DCF" w:rsidR="00924DC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24DCF" w:rsidP="00924DCF" w:rsidR="00924DC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</w:p>
    <w:p w:rsidRDefault="00924DCF" w:rsidP="00924DCF" w:rsidR="00924DCF">
      <w:pPr>
        <w:spacing w:after="0"/>
        <w:jc w:val="both"/>
      </w:pPr>
    </w:p>
    <w:p w:rsidRDefault="00924DCF" w:rsidP="00924DCF" w:rsidR="00AE649C" w:rsidRPr="00924DCF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24DCF" w:rsidR="00AE649C" w:rsidRPr="00924DCF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8672363"/>
      <w:docPartObj>
        <w:docPartGallery w:val="Page Numbers (Top of Page)"/>
        <w:docPartUnique/>
      </w:docPartObj>
    </w:sdtPr>
    <w:sdtContent>
      <w:p w:rsidRDefault="00924DCF" w:rsidP="00924DCF" w:rsidR="00924DC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842">
          <w:t>2</w:t>
        </w:r>
        <w:r>
          <w:fldChar w:fldCharType="end"/>
        </w:r>
      </w:p>
    </w:sdtContent>
  </w:sdt>
  <w:p w:rsidRDefault="00924DCF" w:rsidP="00924DCF" w:rsidR="008333A9">
    <w:pPr>
      <w:spacing w:after="0"/>
      <w:jc w:val="right"/>
    </w:pPr>
    <w:r>
      <w:t>Poslovni broj: 2 St-555/2018-4</w:t>
    </w:r>
  </w:p>
  <w:p w:rsidRDefault="00924DCF" w:rsidP="00924DCF" w:rsidR="00924DC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842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DCF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34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9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St-555/2018-4</izvorni_sadrzaj>
    <derivirana_varijabla naziv="DomainObject.Oznaka_1">St-555/2018-4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IMPUTO ERGA d.o.o. za usluge zastupanog po punomoćniku Jakov Božić</izvorni_sadrzaj>
    <derivirana_varijabla naziv="DomainObject.Predmet.ProtustrankaFormated_1">  IMPUTO ERGA d.o.o. za usluge zastupanog po punomoćniku Jakov Božić</derivirana_varijabla>
  </DomainObject.Predmet.ProtustrankaFormated>
  <DomainObject.Predmet.ProtustrankaFormatedOIB>
    <izvorni_sadrzaj>  IMPUTO ERGA d.o.o. za usluge, OIB 39495548989 zastupanog po punomoćniku Jakov Božić</izvorni_sadrzaj>
    <derivirana_varijabla naziv="DomainObject.Predmet.ProtustrankaFormatedOIB_1">  IMPUTO ERGA d.o.o. za usluge, OIB 39495548989 zastupanog po punomoćniku Jakov Božić</derivirana_varijabla>
  </DomainObject.Predmet.ProtustrankaFormatedOIB>
  <DomainObject.Predmet.ProtustrankaFormatedWithAdress>
    <izvorni_sadrzaj> IMPUTO ERGA d.o.o. za usluge, Tupekova 2, 10360 Sesvete zastupanog po punomoćniku Jakov Božić</izvorni_sadrzaj>
    <derivirana_varijabla naziv="DomainObject.Predmet.ProtustrankaFormatedWithAdress_1"> IMPUTO ERGA d.o.o. za usluge, Tupekova 2, 10360 Sesvete zastupanog po punomoćniku Jakov Božić</derivirana_varijabla>
  </DomainObject.Predmet.ProtustrankaFormatedWithAdress>
  <DomainObject.Predmet.ProtustrankaFormatedWithAdressOIB>
    <izvorni_sadrzaj> IMPUTO ERGA d.o.o. za usluge, OIB 39495548989, Tupekova 2, 10360 Sesvete zastupanog po punomoćniku Jakov Božić</izvorni_sadrzaj>
    <derivirana_varijabla naziv="DomainObject.Predmet.ProtustrankaFormatedWithAdressOIB_1"> IMPUTO ERGA d.o.o. za usluge, OIB 39495548989, Tupekova 2, 10360 Sesvete zastupanog po punomoćniku Jakov Božić</derivirana_varijabla>
  </DomainObject.Predmet.ProtustrankaFormatedWithAdressOIB>
  <DomainObject.Predmet.ProtustrankaWithAdress>
    <izvorni_sadrzaj>IMPUTO ERGA d.o.o. za usluge Tupekova 2, 10360 Sesvete</izvorni_sadrzaj>
    <derivirana_varijabla naziv="DomainObject.Predmet.ProtustrankaWithAdress_1">IMPUTO ERGA d.o.o. za usluge Tupekova 2, 10360 Sesvete</derivirana_varijabla>
  </DomainObject.Predmet.ProtustrankaWithAdress>
  <DomainObject.Predmet.ProtustrankaWithAdressOIB>
    <izvorni_sadrzaj>IMPUTO ERGA d.o.o. za usluge, OIB 39495548989, Tupekova 2, 10360 Sesvete</izvorni_sadrzaj>
    <derivirana_varijabla naziv="DomainObject.Predmet.ProtustrankaWithAdressOIB_1">IMPUTO ERGA d.o.o. za usluge, OIB 39495548989, Tupekova 2, 10360 Sesvete</derivirana_varijabla>
  </DomainObject.Predmet.ProtustrankaWithAdressOIB>
  <DomainObject.Predmet.ProtustrankaNazivFormated>
    <izvorni_sadrzaj>IMPUTO ERGA d.o.o. za usluge</izvorni_sadrzaj>
    <derivirana_varijabla naziv="DomainObject.Predmet.ProtustrankaNazivFormated_1">IMPUTO ERGA d.o.o. za usluge</derivirana_varijabla>
  </DomainObject.Predmet.ProtustrankaNazivFormated>
  <DomainObject.Predmet.ProtustrankaNazivFormatedOIB>
    <izvorni_sadrzaj>IMPUTO ERGA d.o.o. za usluge, OIB 39495548989</izvorni_sadrzaj>
    <derivirana_varijabla naziv="DomainObject.Predmet.ProtustrankaNazivFormatedOIB_1">IMPUTO ERGA d.o.o. za usluge, OIB 39495548989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IMPUTO ERGA d.o.o. za usluge zastupanog po punomoćniku Jakov Božić</item>
    </izvorni_sadrzaj>
    <derivirana_varijabla naziv="DomainObject.Predmet.ProtuStrankaListFormated_1">
      <item>IMPUTO ERGA d.o.o. za usluge zastupanog po punomoćniku Jakov Božić</item>
    </derivirana_varijabla>
  </DomainObject.Predmet.ProtuStrankaListFormated>
  <DomainObject.Predmet.ProtuStrankaListFormatedOIB>
    <izvorni_sadrzaj>
      <item>IMPUTO ERGA d.o.o. za usluge, OIB 39495548989 zastupanog po punomoćniku Jakov Božić</item>
    </izvorni_sadrzaj>
    <derivirana_varijabla naziv="DomainObject.Predmet.ProtuStrankaListFormatedOIB_1">
      <item>IMPUTO ERGA d.o.o. za usluge, OIB 39495548989 zastupanog po punomoćniku Jakov Božić</item>
    </derivirana_varijabla>
  </DomainObject.Predmet.ProtuStrankaListFormatedOIB>
  <DomainObject.Predmet.ProtuStrankaListFormatedWithAdress>
    <izvorni_sadrzaj>
      <item>IMPUTO ERGA d.o.o. za usluge, Tupekova 2, 10360 Sesvete zastupanog po punomoćniku Jakov Božić</item>
    </izvorni_sadrzaj>
    <derivirana_varijabla naziv="DomainObject.Predmet.ProtuStrankaListFormatedWithAdress_1">
      <item>IMPUTO ERGA d.o.o. za usluge, Tupekova 2, 10360 Sesvete zastupanog po punomoćniku Jakov Božić</item>
    </derivirana_varijabla>
  </DomainObject.Predmet.ProtuStrankaListFormatedWithAdress>
  <DomainObject.Predmet.ProtuStrankaListFormatedWithAdressOIB>
    <izvorni_sadrzaj>
      <item>IMPUTO ERGA d.o.o. za usluge, OIB 39495548989, Tupekova 2, 10360 Sesvete zastupanog po punomoćniku Jakov Božić</item>
    </izvorni_sadrzaj>
    <derivirana_varijabla naziv="DomainObject.Predmet.ProtuStrankaListFormatedWithAdressOIB_1">
      <item>IMPUTO ERGA d.o.o. za usluge, OIB 39495548989, Tupekova 2, 10360 Sesvete zastupanog po punomoćniku Jakov Božić</item>
    </derivirana_varijabla>
  </DomainObject.Predmet.ProtuStrankaListFormatedWithAdressOIB>
  <DomainObject.Predmet.ProtuStrankaListNazivFormated>
    <izvorni_sadrzaj>
      <item>IMPUTO ERGA d.o.o. za usluge</item>
    </izvorni_sadrzaj>
    <derivirana_varijabla naziv="DomainObject.Predmet.ProtuStrankaListNazivFormated_1">
      <item>IMPUTO ERGA d.o.o. za usluge</item>
    </derivirana_varijabla>
  </DomainObject.Predmet.ProtuStrankaListNazivFormated>
  <DomainObject.Predmet.ProtuStrankaListNazivFormatedOIB>
    <izvorni_sadrzaj>
      <item>IMPUTO ERGA d.o.o. za usluge, OIB 39495548989</item>
    </izvorni_sadrzaj>
    <derivirana_varijabla naziv="DomainObject.Predmet.ProtuStrankaListNazivFormatedOIB_1">
      <item>IMPUTO ERGA d.o.o. za usluge, OIB 39495548989</item>
    </derivirana_varijabla>
  </DomainObject.Predmet.ProtuStrankaListNazivFormatedOIB>
  <DomainObject.Predmet.OstaliListFormated>
    <izvorni_sadrzaj>
      <item>Jakov Božić punomoćnik sudionika u postupku IMPUTO ERGA d.o.o. za usluge</item>
    </izvorni_sadrzaj>
    <derivirana_varijabla naziv="DomainObject.Predmet.OstaliListFormated_1">
      <item>Jakov Božić punomoćnik sudionika u postupku IMPUTO ERGA d.o.o. za usluge</item>
    </derivirana_varijabla>
  </DomainObject.Predmet.OstaliListFormated>
  <DomainObject.Predmet.OstaliListFormatedOIB>
    <izvorni_sadrzaj>
      <item>Jakov Božić, OIB 85655828476 punomoćnik sudionika u postupku IMPUTO ERGA d.o.o. za usluge</item>
    </izvorni_sadrzaj>
    <derivirana_varijabla naziv="DomainObject.Predmet.OstaliListFormatedOIB_1">
      <item>Jakov Božić, OIB 85655828476 punomoćnik sudionika u postupku IMPUTO ERGA d.o.o. za usluge</item>
    </derivirana_varijabla>
  </DomainObject.Predmet.OstaliListFormatedOIB>
  <DomainObject.Predmet.OstaliListFormatedWithAdress>
    <izvorni_sadrzaj>
      <item>Jakov Božić, Nehajska ulica 48, 10000 Zagreb punomoćnik sudionika u postupku IMPUTO ERGA d.o.o. za usluge</item>
    </izvorni_sadrzaj>
    <derivirana_varijabla naziv="DomainObject.Predmet.OstaliListFormatedWithAdress_1">
      <item>Jakov Božić, Nehajska ulica 48, 10000 Zagreb punomoćnik sudionika u postupku IMPUTO ERGA d.o.o. za usluge</item>
    </derivirana_varijabla>
  </DomainObject.Predmet.OstaliListFormatedWithAdress>
  <DomainObject.Predmet.OstaliListFormatedWithAdressOIB>
    <izvorni_sadrzaj>
      <item>Jakov Božić, OIB 85655828476, Nehajska ulica 48, 10000 Zagreb punomoćnik sudionika u postupku IMPUTO ERGA d.o.o. za usluge</item>
    </izvorni_sadrzaj>
    <derivirana_varijabla naziv="DomainObject.Predmet.OstaliListFormatedWithAdressOIB_1">
      <item>Jakov Božić, OIB 85655828476, Nehajska ulica 48, 10000 Zagreb punomoćnik sudionika u postupku IMPUTO ERGA d.o.o. za usluge</item>
    </derivirana_varijabla>
  </DomainObject.Predmet.OstaliListFormatedWithAdressOIB>
  <DomainObject.Predmet.OstaliListNazivFormated>
    <izvorni_sadrzaj>
      <item>Jakov Božić</item>
    </izvorni_sadrzaj>
    <derivirana_varijabla naziv="DomainObject.Predmet.OstaliListNazivFormated_1">
      <item>Jakov Božić</item>
    </derivirana_varijabla>
  </DomainObject.Predmet.OstaliListNazivFormated>
  <DomainObject.Predmet.OstaliListNazivFormatedOIB>
    <izvorni_sadrzaj>
      <item>Jakov Božić, OIB 85655828476</item>
    </izvorni_sadrzaj>
    <derivirana_varijabla naziv="DomainObject.Predmet.OstaliListNazivFormatedOIB_1">
      <item>Jakov Božić, OIB 85655828476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St-555/2018-4</izvorni_sadrzaj>
    <derivirana_varijabla naziv="DomainObject.PoslovniBrojDokumenta_1">St-555/2018-4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IMPUTO ERGA d.o.o. za usluge</izvorni_sadrzaj>
    <derivirana_varijabla naziv="DomainObject.Predmet.ProtustrankaIDrugi_1">IMPUTO ERGA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IMPUTO ERGA d.o.o. za usluge, OIB 39495548989, Tupekova 2, 10360 Sesvete</izvorni_sadrzaj>
    <derivirana_varijabla naziv="DomainObject.Predmet.ProtustrankaIDrugiAdressOIB_1">IMPUTO ERGA d.o.o. za usluge, OIB 39495548989, Tupekova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IMPUTO ERGA d.o.o. za usluge</item>
      <item>FINA Regionalni centar Zagreb</item>
      <item>Jakov Božić</item>
    </izvorni_sadrzaj>
    <derivirana_varijabla naziv="DomainObject.Predmet.SudioniciListNaziv_1">
      <item>IMPUTO ERGA d.o.o. za usluge</item>
      <item>FINA Regionalni centar Zagreb</item>
      <item>Jakov Božić</item>
    </derivirana_varijabla>
  </DomainObject.Predmet.SudioniciListNaziv>
  <DomainObject.Predmet.SudioniciListAdressOIB>
    <izvorni_sadrzaj>
      <item>IMPUTO ERGA d.o.o. za usluge, OIB 39495548989, Tupekova 2,10360 Sesvete</item>
      <item>FINA Regionalni centar Zagreb, OIB 85821130368, Trg svibanjskih žrtava 1995. br. 1,10000 Zagreb</item>
      <item>Jakov Božić, OIB 85655828476, Nehajska ulica 48,10000 Zagreb</item>
    </izvorni_sadrzaj>
    <derivirana_varijabla naziv="DomainObject.Predmet.SudioniciListAdressOIB_1">
      <item>IMPUTO ERGA d.o.o. za usluge, OIB 39495548989, Tupekova 2,10360 Sesvete</item>
      <item>FINA Regionalni centar Zagreb, OIB 85821130368, Trg svibanjskih žrtava 1995. br. 1,10000 Zagreb</item>
      <item>Jakov Božić, OIB 85655828476, Nehajska ulica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F9080-15A6-44BC-96CC-CBE7902648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3442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2018-07-26T07:40:00Z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St-555/2018-4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