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f5d6" w14:paraId="f11f5d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472C09">
        <w:t>633</w:t>
      </w:r>
      <w:r w:rsidR="00F45899">
        <w:t>/17</w:t>
      </w:r>
      <w:r w:rsidR="00833D1E">
        <w:t>-14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833D1E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472C09" w:rsidRPr="00472C09">
        <w:rPr>
          <w:lang w:val="pt-BR"/>
        </w:rPr>
        <w:t xml:space="preserve">AD VERBA j.d.o.o., Zagreb, Šestinski dol 86 i, OIB: </w:t>
      </w:r>
      <w:r w:rsidR="00472C09" w:rsidRPr="00472C09">
        <w:t>23993043769</w:t>
      </w:r>
      <w:r w:rsidRPr="00B7228A">
        <w:rPr>
          <w:lang w:val="pt-BR"/>
        </w:rPr>
        <w:t xml:space="preserve">, </w:t>
      </w:r>
      <w:r w:rsidR="00833D1E">
        <w:t>11</w:t>
      </w:r>
      <w:r w:rsidR="006C5617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72C09" w:rsidRPr="00472C09">
        <w:rPr>
          <w:lang w:val="pt-BR"/>
        </w:rPr>
        <w:t>AD VERBA j.d.o.o., Zagreb, Šestinski dol 86 i</w:t>
      </w:r>
      <w:r w:rsidR="006C5617" w:rsidRPr="006C5617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6C5617">
        <w:t>3.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472C09">
        <w:t>9.5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833D1E">
        <w:t>11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833D1E" w:rsidP="00F213B6" w:rsidR="00833D1E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B234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833D1E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833D1E" w:rsidP="006B708C" w:rsidR="00833D1E"/>
    <w:p w:rsidRDefault="00D03437" w:rsidP="006B708C" w:rsidR="0093411A" w:rsidRPr="006C76E8">
      <w:r>
        <w:rPr>
          <w:b/>
        </w:rPr>
        <w:tab/>
      </w:r>
      <w:r>
        <w:rPr>
          <w:b/>
        </w:rPr>
        <w:tab/>
      </w:r>
    </w:p>
    <w:p w:rsidRDefault="00DB234F" w:rsidP="00DB234F" w:rsidR="00DB234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B234F" w:rsidP="00DB234F" w:rsidR="00DB234F">
      <w:pPr>
        <w:jc w:val="right"/>
      </w:pPr>
      <w:r>
        <w:t xml:space="preserve">               Katica Franjić</w:t>
      </w:r>
    </w:p>
    <w:p w:rsidRDefault="00B639DE" w:rsidP="00DB234F" w:rsidR="00B639DE" w:rsidRPr="00586DD5">
      <w:pPr>
        <w:ind w:left="1080"/>
        <w:jc w:val="right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72C09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5617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33D1E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B234F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3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3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3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3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3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3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3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3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 VERBA j.d.o.o. za nakladničku djelatnost zastupanog po punomoćniku Stjepan Blažanović</izvorni_sadrzaj>
    <derivirana_varijabla naziv="DomainObject.Predmet.ProtustrankaFormated_1">  AD VERBA j.d.o.o. za nakladničku djelatnost zastupanog po punomoćniku Stjepan Blažanović</derivirana_varijabla>
  </DomainObject.Predmet.ProtustrankaFormated>
  <DomainObject.Predmet.ProtustrankaFormatedOIB>
    <izvorni_sadrzaj>  AD VERBA j.d.o.o. za nakladničku djelatnost, OIB 23993043769 zastupanog po punomoćniku Stjepan Blažanović</izvorni_sadrzaj>
    <derivirana_varijabla naziv="DomainObject.Predmet.ProtustrankaFormatedOIB_1">  AD VERBA j.d.o.o. za nakladničku djelatnost, OIB 23993043769 zastupanog po punomoćniku Stjepan Blažanović</derivirana_varijabla>
  </DomainObject.Predmet.ProtustrankaFormatedOIB>
  <DomainObject.Predmet.ProtustrankaFormatedWithAdress>
    <izvorni_sadrzaj> AD VERBA j.d.o.o. za nakladničku djelatnost, Šestinski dol 86 i, 10000 Zagreb zastupanog po punomoćniku Stjepan Blažanović</izvorni_sadrzaj>
    <derivirana_varijabla naziv="DomainObject.Predmet.ProtustrankaFormatedWithAdress_1"> AD VERBA j.d.o.o. za nakladničku djelatnost, Šestinski dol 86 i, 10000 Zagreb zastupanog po punomoćniku Stjepan Blažanović</derivirana_varijabla>
  </DomainObject.Predmet.ProtustrankaFormatedWithAdress>
  <DomainObject.Predmet.ProtustrankaFormatedWithAdressOIB>
    <izvorni_sadrzaj> AD VERBA j.d.o.o. za nakladničku djelatnost, OIB 23993043769, Šestinski dol 86 i, 10000 Zagreb zastupanog po punomoćniku Stjepan Blažanović</izvorni_sadrzaj>
    <derivirana_varijabla naziv="DomainObject.Predmet.ProtustrankaFormatedWithAdressOIB_1"> AD VERBA j.d.o.o. za nakladničku djelatnost, OIB 23993043769, Šestinski dol 86 i, 10000 Zagreb zastupanog po punomoćniku Stjepan Blažanović</derivirana_varijabla>
  </DomainObject.Predmet.ProtustrankaFormatedWithAdressOIB>
  <DomainObject.Predmet.ProtustrankaWithAdress>
    <izvorni_sadrzaj>AD VERBA j.d.o.o. za nakladničku djelatnost Šestinski dol 86 i, 10000 Zagreb</izvorni_sadrzaj>
    <derivirana_varijabla naziv="DomainObject.Predmet.ProtustrankaWithAdress_1">AD VERBA j.d.o.o. za nakladničku djelatnost Šestinski dol 86 i, 10000 Zagreb</derivirana_varijabla>
  </DomainObject.Predmet.ProtustrankaWithAdress>
  <DomainObject.Predmet.ProtustrankaWithAdressOIB>
    <izvorni_sadrzaj>AD VERBA j.d.o.o. za nakladničku djelatnost, OIB 23993043769, Šestinski dol 86 i, 10000 Zagreb</izvorni_sadrzaj>
    <derivirana_varijabla naziv="DomainObject.Predmet.ProtustrankaWithAdressOIB_1">AD VERBA j.d.o.o. za nakladničku djelatnost, OIB 23993043769, Šestinski dol 86 i, 10000 Zagreb</derivirana_varijabla>
  </DomainObject.Predmet.ProtustrankaWithAdressOIB>
  <DomainObject.Predmet.ProtustrankaNazivFormated>
    <izvorni_sadrzaj>AD VERBA j.d.o.o. za nakladničku djelatnost</izvorni_sadrzaj>
    <derivirana_varijabla naziv="DomainObject.Predmet.ProtustrankaNazivFormated_1">AD VERBA j.d.o.o. za nakladničku djelatnost</derivirana_varijabla>
  </DomainObject.Predmet.ProtustrankaNazivFormated>
  <DomainObject.Predmet.ProtustrankaNazivFormatedOIB>
    <izvorni_sadrzaj>AD VERBA j.d.o.o. za nakladničku djelatnost, OIB 23993043769</izvorni_sadrzaj>
    <derivirana_varijabla naziv="DomainObject.Predmet.ProtustrankaNazivFormatedOIB_1">AD VERBA j.d.o.o. za nakladničku djelatnost, OIB 23993043769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Trg svibanjskih žrtava 1995. br. 1, 10000 Zagreb; Stjepan Blažanović, Zmajanska 15, 10000 Zagreb</izvorni_sadrzaj>
    <derivirana_varijabla naziv="DomainObject.Predmet.StrankaFormatedWithAdress_1"> FINA Regionalni centar Zagreb, Trg svibanjskih žrtava 1995. br. 1, 10000 Zagreb; Stjepan Blažanović, Zmajanska 15, 10000 Zagreb</derivirana_varijabla>
  </DomainObject.Predmet.StrankaFormatedWithAdress>
  <DomainObject.Predmet.StrankaFormatedWithAdressOIB>
    <izvorni_sadrzaj> FINA Regionalni centar Zagreb, OIB 85821130368, Trg svibanjskih žrtava 1995. br. 1, 10000 Zagreb; Stjepan Blažanović, OIB 15095112588, Zmajanska 15, 10000 Zagreb</izvorni_sadrzaj>
    <derivirana_varijabla naziv="DomainObject.Predmet.StrankaFormatedWithAdressOIB_1"> FINA Regionalni centar Zagreb, OIB 85821130368, Trg svibanjskih žrtava 1995. br. 1, 10000 Zagreb; Stjepan Blažanović, OIB 15095112588, Zmajanska 15, 10000 Zagreb</derivirana_varijabla>
  </DomainObject.Predmet.StrankaFormatedWithAdressOIB>
  <DomainObject.Predmet.StrankaWithAdress>
    <izvorni_sadrzaj>FINA Regionalni centar Zagreb Trg svibanjskih žrtava 1995. br. 1,10000 Zagreb,Stjepan Blažanović Zmajanska 15,10000 Zagreb</izvorni_sadrzaj>
    <derivirana_varijabla naziv="DomainObject.Predmet.StrankaWithAdress_1">FINA Regionalni centar Zagreb Trg svibanjskih žrtava 1995. br. 1,10000 Zagreb,Stjepan Blažanović Zmajanska 15,10000 Zagreb</derivirana_varijabla>
  </DomainObject.Predmet.StrankaWithAdress>
  <DomainObject.Predmet.StrankaWithAdressOIB>
    <izvorni_sadrzaj>FINA Regionalni centar Zagreb, OIB 85821130368, Trg svibanjskih žrtava 1995. br. 1,10000 Zagreb,Stjepan Blažanović, OIB 15095112588, Zmajanska 15,10000 Zagreb</izvorni_sadrzaj>
    <derivirana_varijabla naziv="DomainObject.Predmet.StrankaWithAdressOIB_1">FINA Regionalni centar Zagreb, OIB 85821130368, Trg svibanjskih žrtava 1995. br. 1,10000 Zagreb,Stjepan Blažanović, OIB 15095112588, Zmajanska 15,10000 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Blažanović, Zmajanska 15, 10000 Zagreb</item>
    </izvorni_sadrzaj>
    <derivirana_varijabla naziv="DomainObject.Predmet.StrankaListFormatedWithAdress_1">
      <item>FINA Regionalni centar Zagreb, Trg svibanjskih žrtava 1995. br. 1, 10000 Zagreb</item>
      <item>Stjepan Blažanović, Zmajanska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Blažanović, OIB 15095112588, Zmajanska 15, 10000 Zagreb</item>
    </izvorni_sadrzaj>
    <derivirana_varijabla naziv="DomainObject.Predmet.StrankaListFormatedWithAdressOIB_1">
      <item>FINA Regionalni centar Zagreb, OIB 85821130368, Trg svibanjskih žrtava 1995. br. 1, 10000 Zagreb</item>
      <item>Stjepan Blažanović, OIB 15095112588, Zmajanska 15, 10000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AD VERBA j.d.o.o. za nakladničku djelatnost zastupanog po punomoćniku Stjepan Blažanović</item>
    </izvorni_sadrzaj>
    <derivirana_varijabla naziv="DomainObject.Predmet.ProtuStrankaListFormated_1">
      <item>AD VERBA j.d.o.o. za nakladničku djelatnost zastupanog po punomoćniku Stjepan Blažanović</item>
    </derivirana_varijabla>
  </DomainObject.Predmet.ProtuStrankaListFormated>
  <DomainObject.Predmet.ProtuStrankaListFormatedOIB>
    <izvorni_sadrzaj>
      <item>AD VERBA j.d.o.o. za nakladničku djelatnost, OIB 23993043769 zastupanog po punomoćniku Stjepan Blažanović</item>
    </izvorni_sadrzaj>
    <derivirana_varijabla naziv="DomainObject.Predmet.ProtuStrankaListFormatedOIB_1">
      <item>AD VERBA j.d.o.o. za nakladničku djelatnost, OIB 23993043769 zastupanog po punomoćniku Stjepan Blažanović</item>
    </derivirana_varijabla>
  </DomainObject.Predmet.ProtuStrankaListFormatedOIB>
  <DomainObject.Predmet.ProtuStrankaListFormatedWithAdress>
    <izvorni_sadrzaj>
      <item>AD VERBA j.d.o.o. za nakladničku djelatnost, Šestinski dol 86 i, 10000 Zagreb zastupanog po punomoćniku Stjepan Blažanović</item>
    </izvorni_sadrzaj>
    <derivirana_varijabla naziv="DomainObject.Predmet.ProtuStrankaListFormatedWithAdress_1">
      <item>AD VERBA j.d.o.o. za nakladničku djelatnost, Šestinski dol 86 i, 10000 Zagreb zastupanog po punomoćniku Stjepan Blažanović</item>
    </derivirana_varijabla>
  </DomainObject.Predmet.ProtuStrankaListFormatedWithAdress>
  <DomainObject.Predmet.ProtuStrankaListFormatedWithAdressOIB>
    <izvorni_sadrzaj>
      <item>AD VERBA j.d.o.o. za nakladničku djelatnost, OIB 23993043769, Šestinski dol 86 i, 10000 Zagreb zastupanog po punomoćniku Stjepan Blažanović</item>
    </izvorni_sadrzaj>
    <derivirana_varijabla naziv="DomainObject.Predmet.ProtuStrankaListFormatedWithAdressOIB_1">
      <item>AD VERBA j.d.o.o. za nakladničku djelatnost, OIB 23993043769, Šestinski dol 86 i, 10000 Zagreb zastupanog po punomoćniku Stjepan Blažanović</item>
    </derivirana_varijabla>
  </DomainObject.Predmet.ProtuStrankaListFormatedWithAdressOIB>
  <DomainObject.Predmet.ProtuStrankaListNazivFormated>
    <izvorni_sadrzaj>
      <item>AD VERBA j.d.o.o. za nakladničku djelatnost</item>
    </izvorni_sadrzaj>
    <derivirana_varijabla naziv="DomainObject.Predmet.ProtuStrankaListNazivFormated_1">
      <item>AD VERBA j.d.o.o. za nakladničku djelatnost</item>
    </derivirana_varijabla>
  </DomainObject.Predmet.ProtuStrankaListNazivFormated>
  <DomainObject.Predmet.ProtuStrankaListNazivFormatedOIB>
    <izvorni_sadrzaj>
      <item>AD VERBA j.d.o.o. za nakladničku djelatnost, OIB 23993043769</item>
    </izvorni_sadrzaj>
    <derivirana_varijabla naziv="DomainObject.Predmet.ProtuStrankaListNazivFormatedOIB_1">
      <item>AD VERBA j.d.o.o. za nakladničku djelatnost, OIB 23993043769</item>
    </derivirana_varijabla>
  </DomainObject.Predmet.ProtuStrankaListNazivFormatedOIB>
  <DomainObject.Predmet.OstaliListFormated>
    <izvorni_sadrzaj>
      <item>Stjepan Blažanović punomoćnik sudionika u postupku AD VERBA j.d.o.o. za nakladničku djelatnost</item>
      <item>Zagrebačka banka d.d.</item>
    </izvorni_sadrzaj>
    <derivirana_varijabla naziv="DomainObject.Predmet.OstaliListFormated_1">
      <item>Stjepan Blažanović punomoćnik sudionika u postupku AD VERBA j.d.o.o. za nakladničku djelatnost</item>
      <item>Zagrebačka banka d.d.</item>
    </derivirana_varijabla>
  </DomainObject.Predmet.OstaliListFormated>
  <DomainObject.Predmet.OstaliListFormatedOIB>
    <izvorni_sadrzaj>
      <item>Stjepan Blažanović, OIB 15095112588 punomoćnik sudionika u postupku AD VERBA j.d.o.o. za nakladničku djelatnost</item>
      <item>Zagrebačka banka d.d.</item>
    </izvorni_sadrzaj>
    <derivirana_varijabla naziv="DomainObject.Predmet.OstaliListFormatedOIB_1">
      <item>Stjepan Blažanović, OIB 15095112588 punomoćnik sudionika u postupku AD VERBA j.d.o.o. za nakladničku djelatnost</item>
      <item>Zagrebačka banka d.d.</item>
    </derivirana_varijabla>
  </DomainObject.Predmet.OstaliListFormatedOIB>
  <DomainObject.Predmet.OstaliListFormatedWithAdress>
    <izvorni_sadrzaj>
      <item>Stjepan Blažanović, Zmajanska 15, 10000 Zagreb punomoćnik sudionika u postupku AD VERBA j.d.o.o. za nakladničku djelatnost</item>
      <item>Zagrebačka banka d.d., Trg bana J. Jelačića 10, 10000 Zagreb</item>
    </izvorni_sadrzaj>
    <derivirana_varijabla naziv="DomainObject.Predmet.OstaliListFormatedWithAdress_1">
      <item>Stjepan Blažanović, Zmajanska 15, 10000 Zagreb punomoćnik sudionika u postupku AD VERBA j.d.o.o. za nakladničku djelatnost</item>
      <item>Zagrebačka banka d.d., Trg bana J. Jelačića 10, 10000 Zagreb</item>
    </derivirana_varijabla>
  </DomainObject.Predmet.OstaliListFormatedWithAdress>
  <DomainObject.Predmet.OstaliListFormatedWithAdressOIB>
    <izvorni_sadrzaj>
      <item>Stjepan Blažanović, OIB 15095112588, Zmajanska 15, 10000 Zagreb punomoćnik sudionika u postupku AD VERBA j.d.o.o. za nakladničku djelatnost</item>
      <item>Zagrebačka banka d.d., Trg bana J. Jelačića 10, 10000 Zagreb</item>
    </izvorni_sadrzaj>
    <derivirana_varijabla naziv="DomainObject.Predmet.OstaliListFormatedWithAdressOIB_1">
      <item>Stjepan Blažanović, OIB 15095112588, Zmajanska 15, 10000 Zagreb punomoćnik sudionika u postupku AD VERBA j.d.o.o. za nakladničku djelatnost</item>
      <item>Zagrebačka banka d.d., Trg bana J. Jelačića 10, 10000 Zagreb</item>
    </derivirana_varijabla>
  </DomainObject.Predmet.OstaliListFormatedWithAdressOIB>
  <DomainObject.Predmet.OstaliListNazivFormated>
    <izvorni_sadrzaj>
      <item>Stjepan Blažanović</item>
      <item>Zagrebačka banka d.d.</item>
    </izvorni_sadrzaj>
    <derivirana_varijabla naziv="DomainObject.Predmet.OstaliListNazivFormated_1">
      <item>Stjepan Blažanović</item>
      <item>Zagrebačka banka d.d.</item>
    </derivirana_varijabla>
  </DomainObject.Predmet.OstaliListNazivFormated>
  <DomainObject.Predmet.OstaliListNazivFormatedOIB>
    <izvorni_sadrzaj>
      <item>Stjepan Blažanović, OIB 15095112588</item>
      <item>Zagrebačka banka d.d.</item>
    </izvorni_sadrzaj>
    <derivirana_varijabla naziv="DomainObject.Predmet.OstaliListNazivFormatedOIB_1">
      <item>Stjepan Blažanović, OIB 15095112588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VERBA j.d.o.o. za nakladničku djelatnost</izvorni_sadrzaj>
    <derivirana_varijabla naziv="DomainObject.Predmet.ProtustrankaIDrugi_1">AD VERBA j.d.o.o. za nakladničku djelatnost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 VERBA j.d.o.o. za nakladničku djelatnost, OIB 23993043769, Šestinski dol 86 i, 10000 Zagreb</izvorni_sadrzaj>
    <derivirana_varijabla naziv="DomainObject.Predmet.ProtustrankaIDrugiAdressOIB_1">AD VERBA j.d.o.o. za nakladničku djelatnost, OIB 23993043769,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VERBA j.d.o.o. za nakladničku djelatnost</item>
      <item>Stjepan Blažanović</item>
      <item>Stjepan Blažanović</item>
      <item>Zagrebačka banka d.d.</item>
    </izvorni_sadrzaj>
    <derivirana_varijabla naziv="DomainObject.Predmet.SudioniciListNaziv_1">
      <item>FINA Regionalni centar Zagreb</item>
      <item>AD VERBA j.d.o.o. za nakladničku djelatnost</item>
      <item>Stjepan Blažanović</item>
      <item>Stjepan Blažanović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 VERBA j.d.o.o. za nakladničku djelatnost, OIB 23993043769, Šestinski dol 86 i,10000 Zagreb</item>
      <item>Stjepan Blažanović, OIB 15095112588, Zmajanska 15,10000 Zagreb</item>
      <item>Stjepan Blažanović, OIB 15095112588, Zmajanska 15,10000 Zagreb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br. 1,10000 Zagreb</item>
      <item>AD VERBA j.d.o.o. za nakladničku djelatnost, OIB 23993043769, Šestinski dol 86 i,10000 Zagreb</item>
      <item>Stjepan Blažanović, OIB 15095112588, Zmajanska 15,10000 Zagreb</item>
      <item>Stjepan Blažanović, OIB 15095112588, Zmajanska 15,10000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23993043769</item>
      <item>, OIB 15095112588</item>
      <item>, OIB 15095112588</item>
      <item>, OIB null</item>
    </izvorni_sadrzaj>
    <derivirana_varijabla naziv="DomainObject.Predmet.SudioniciListNazivOIB_1">
      <item>, OIB 85821130368</item>
      <item>, OIB 23993043769</item>
      <item>, OIB 15095112588</item>
      <item>, OIB 15095112588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833</properties:Characters>
  <properties:Lines>36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2017-05-10T06:58:00Z</dcterms:created>
  <dc:creator>nmarkovic</dc:creator>
  <cp:lastModifiedBy>Katica Franjić</cp:lastModifiedBy>
  <cp:lastPrinted>2017-05-11T08:39:00Z</cp:lastPrinted>
  <dcterms:modified xmlns:xsi="http://www.w3.org/2001/XMLSchema-instance" xsi:type="dcterms:W3CDTF">2017-05-11T08:41:00Z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