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96ce" w14:paraId="43996ce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E36582">
        <w:rPr>
          <w:rFonts w:cs="Times New Roman" w:hAnsi="Times New Roman" w:ascii="Times New Roman"/>
        </w:rPr>
        <w:t>stečajnom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3937B6">
        <w:rPr>
          <w:rFonts w:cs="Times New Roman" w:hAnsi="Times New Roman" w:ascii="Times New Roman"/>
        </w:rPr>
        <w:t xml:space="preserve">stečajnim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7D68B3" w:rsidRPr="007A2FD7">
        <w:rPr>
          <w:rFonts w:hAnsi="Times New Roman" w:ascii="Times New Roman"/>
        </w:rPr>
        <w:t>KIGEN</w:t>
      </w:r>
      <w:proofErr w:type="spellEnd"/>
      <w:r w:rsidR="007D68B3" w:rsidRPr="007A2FD7">
        <w:rPr>
          <w:rFonts w:hAnsi="Times New Roman" w:ascii="Times New Roman"/>
        </w:rPr>
        <w:t xml:space="preserve"> d.o.o. za izdavačku djelatnost u stečaju, </w:t>
      </w:r>
      <w:proofErr w:type="spellStart"/>
      <w:r w:rsidR="007D68B3" w:rsidRPr="007A2FD7">
        <w:rPr>
          <w:rFonts w:hAnsi="Times New Roman" w:ascii="Times New Roman"/>
        </w:rPr>
        <w:t>OIB</w:t>
      </w:r>
      <w:proofErr w:type="spellEnd"/>
      <w:r w:rsidR="007D68B3" w:rsidRPr="007A2FD7">
        <w:rPr>
          <w:rFonts w:hAnsi="Times New Roman" w:ascii="Times New Roman"/>
        </w:rPr>
        <w:t xml:space="preserve">: </w:t>
      </w:r>
      <w:proofErr w:type="spellStart"/>
      <w:r w:rsidR="007D68B3" w:rsidRPr="007A2FD7">
        <w:rPr>
          <w:rFonts w:hAnsi="Times New Roman" w:ascii="Times New Roman"/>
        </w:rPr>
        <w:t>66224969171</w:t>
      </w:r>
      <w:proofErr w:type="spellEnd"/>
      <w:r w:rsidR="007D68B3" w:rsidRPr="007A2FD7">
        <w:rPr>
          <w:rFonts w:hAnsi="Times New Roman" w:ascii="Times New Roman"/>
        </w:rPr>
        <w:t xml:space="preserve">, Zagreb (Grad Zagreb), </w:t>
      </w:r>
      <w:proofErr w:type="spellStart"/>
      <w:r w:rsidR="007D68B3" w:rsidRPr="007A2FD7">
        <w:rPr>
          <w:rFonts w:hAnsi="Times New Roman" w:ascii="Times New Roman"/>
        </w:rPr>
        <w:t>Fancevljev</w:t>
      </w:r>
      <w:proofErr w:type="spellEnd"/>
      <w:r w:rsidR="007D68B3" w:rsidRPr="007A2FD7">
        <w:rPr>
          <w:rFonts w:hAnsi="Times New Roman" w:ascii="Times New Roman"/>
        </w:rPr>
        <w:t xml:space="preserve"> prilaz 5</w:t>
      </w:r>
      <w:r w:rsidR="00E36582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BB0816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BB0816">
        <w:rPr>
          <w:rFonts w:cs="Times New Roman" w:hAnsi="Times New Roman" w:ascii="Times New Roman"/>
        </w:rPr>
        <w:t>lipnja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BB0816" w:rsidP="00E36582" w:rsidR="00541AF5" w:rsidRPr="00E36582">
      <w:pPr>
        <w:ind w:firstLine="72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Ročište za </w:t>
      </w:r>
      <w:r w:rsidR="007D68B3">
        <w:rPr>
          <w:rFonts w:cs="Times New Roman" w:hAnsi="Times New Roman" w:ascii="Times New Roman"/>
        </w:rPr>
        <w:t>petu</w:t>
      </w:r>
      <w:r w:rsidR="007E12E0">
        <w:rPr>
          <w:rFonts w:cs="Times New Roman" w:hAnsi="Times New Roman" w:ascii="Times New Roman"/>
        </w:rPr>
        <w:t xml:space="preserve"> javnu dražbu zakazano</w:t>
      </w:r>
      <w:r>
        <w:rPr>
          <w:rFonts w:cs="Times New Roman" w:hAnsi="Times New Roman" w:ascii="Times New Roman"/>
        </w:rPr>
        <w:t xml:space="preserve"> za dan 6</w:t>
      </w:r>
      <w:r w:rsidR="00E36582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srpnja</w:t>
      </w:r>
      <w:r w:rsidR="00E36582">
        <w:rPr>
          <w:rFonts w:cs="Times New Roman" w:hAnsi="Times New Roman" w:ascii="Times New Roman"/>
        </w:rPr>
        <w:t xml:space="preserve"> </w:t>
      </w:r>
      <w:proofErr w:type="spellStart"/>
      <w:r w:rsidR="00E36582">
        <w:rPr>
          <w:rFonts w:cs="Times New Roman" w:hAnsi="Times New Roman" w:ascii="Times New Roman"/>
        </w:rPr>
        <w:t>2017</w:t>
      </w:r>
      <w:proofErr w:type="spellEnd"/>
      <w:r w:rsidR="00E36582">
        <w:rPr>
          <w:rFonts w:cs="Times New Roman" w:hAnsi="Times New Roman" w:ascii="Times New Roman"/>
        </w:rPr>
        <w:t xml:space="preserve">. u </w:t>
      </w:r>
      <w:proofErr w:type="spellStart"/>
      <w:r w:rsidR="007D68B3">
        <w:rPr>
          <w:rFonts w:cs="Times New Roman" w:hAnsi="Times New Roman" w:ascii="Times New Roman"/>
        </w:rPr>
        <w:t>10</w:t>
      </w:r>
      <w:proofErr w:type="spellEnd"/>
      <w:r w:rsidR="007D68B3">
        <w:rPr>
          <w:rFonts w:cs="Times New Roman" w:hAnsi="Times New Roman" w:ascii="Times New Roman"/>
        </w:rPr>
        <w:t>,</w:t>
      </w:r>
      <w:proofErr w:type="spellStart"/>
      <w:r w:rsidR="007D68B3">
        <w:rPr>
          <w:rFonts w:cs="Times New Roman" w:hAnsi="Times New Roman" w:ascii="Times New Roman"/>
        </w:rPr>
        <w:t>3</w:t>
      </w:r>
      <w:r w:rsidR="008358F2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 </w:t>
      </w:r>
      <w:r w:rsidR="00E36582" w:rsidRPr="00541AF5">
        <w:rPr>
          <w:rFonts w:cs="Times New Roman" w:hAnsi="Times New Roman" w:ascii="Times New Roman"/>
        </w:rPr>
        <w:t xml:space="preserve"> </w:t>
      </w:r>
      <w:r w:rsidR="00E36582">
        <w:rPr>
          <w:rFonts w:cs="Times New Roman" w:hAnsi="Times New Roman" w:ascii="Times New Roman"/>
        </w:rPr>
        <w:t xml:space="preserve">nad </w:t>
      </w:r>
      <w:r w:rsidR="003937B6">
        <w:rPr>
          <w:rFonts w:cs="Times New Roman" w:hAnsi="Times New Roman" w:ascii="Times New Roman"/>
        </w:rPr>
        <w:t xml:space="preserve">stečajnim </w:t>
      </w:r>
      <w:r w:rsidR="00E36582">
        <w:rPr>
          <w:rFonts w:cs="Times New Roman" w:hAnsi="Times New Roman" w:ascii="Times New Roman"/>
        </w:rPr>
        <w:t xml:space="preserve">dužnikom </w:t>
      </w:r>
      <w:proofErr w:type="spellStart"/>
      <w:r w:rsidR="007D68B3" w:rsidRPr="007A2FD7">
        <w:rPr>
          <w:rFonts w:hAnsi="Times New Roman" w:ascii="Times New Roman"/>
        </w:rPr>
        <w:t>KIGEN</w:t>
      </w:r>
      <w:proofErr w:type="spellEnd"/>
      <w:r w:rsidR="007D68B3" w:rsidRPr="007A2FD7">
        <w:rPr>
          <w:rFonts w:hAnsi="Times New Roman" w:ascii="Times New Roman"/>
        </w:rPr>
        <w:t xml:space="preserve"> d.o.o. za izdavačku djelatnost u stečaju, </w:t>
      </w:r>
      <w:proofErr w:type="spellStart"/>
      <w:r w:rsidR="007D68B3" w:rsidRPr="007A2FD7">
        <w:rPr>
          <w:rFonts w:hAnsi="Times New Roman" w:ascii="Times New Roman"/>
        </w:rPr>
        <w:t>OIB</w:t>
      </w:r>
      <w:proofErr w:type="spellEnd"/>
      <w:r w:rsidR="007D68B3" w:rsidRPr="007A2FD7">
        <w:rPr>
          <w:rFonts w:hAnsi="Times New Roman" w:ascii="Times New Roman"/>
        </w:rPr>
        <w:t xml:space="preserve">: </w:t>
      </w:r>
      <w:proofErr w:type="spellStart"/>
      <w:r w:rsidR="007D68B3" w:rsidRPr="007A2FD7">
        <w:rPr>
          <w:rFonts w:hAnsi="Times New Roman" w:ascii="Times New Roman"/>
        </w:rPr>
        <w:t>66224969171</w:t>
      </w:r>
      <w:proofErr w:type="spellEnd"/>
      <w:r w:rsidR="007D68B3" w:rsidRPr="007A2FD7">
        <w:rPr>
          <w:rFonts w:hAnsi="Times New Roman" w:ascii="Times New Roman"/>
        </w:rPr>
        <w:t xml:space="preserve">, Zagreb (Grad Zagreb), </w:t>
      </w:r>
      <w:proofErr w:type="spellStart"/>
      <w:r w:rsidR="007D68B3" w:rsidRPr="007A2FD7">
        <w:rPr>
          <w:rFonts w:hAnsi="Times New Roman" w:ascii="Times New Roman"/>
        </w:rPr>
        <w:t>Fancevljev</w:t>
      </w:r>
      <w:proofErr w:type="spellEnd"/>
      <w:r w:rsidR="007D68B3" w:rsidRPr="007A2FD7">
        <w:rPr>
          <w:rFonts w:hAnsi="Times New Roman" w:ascii="Times New Roman"/>
        </w:rPr>
        <w:t xml:space="preserve"> prilaz 5</w:t>
      </w:r>
      <w:r w:rsidR="00E36582">
        <w:rPr>
          <w:rFonts w:hAnsi="Times New Roman" w:ascii="Times New Roman"/>
        </w:rPr>
        <w:t xml:space="preserve">, </w:t>
      </w:r>
      <w:proofErr w:type="spellStart"/>
      <w:r w:rsidR="00541AF5">
        <w:rPr>
          <w:rFonts w:cs="Times New Roman" w:hAnsi="Times New Roman" w:ascii="Times New Roman"/>
        </w:rPr>
        <w:t>prelaže</w:t>
      </w:r>
      <w:proofErr w:type="spellEnd"/>
      <w:r w:rsidR="00541AF5">
        <w:rPr>
          <w:rFonts w:cs="Times New Roman" w:hAnsi="Times New Roman" w:ascii="Times New Roman"/>
        </w:rPr>
        <w:t xml:space="preserve"> se na dan </w:t>
      </w:r>
      <w:proofErr w:type="spellStart"/>
      <w:r>
        <w:rPr>
          <w:rFonts w:cs="Times New Roman" w:hAnsi="Times New Roman" w:ascii="Times New Roman"/>
        </w:rPr>
        <w:t>20</w:t>
      </w:r>
      <w:proofErr w:type="spellEnd"/>
      <w:r w:rsidR="00E36582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srpnja</w:t>
      </w:r>
      <w:r w:rsidR="00E36582">
        <w:rPr>
          <w:rFonts w:cs="Times New Roman" w:hAnsi="Times New Roman" w:ascii="Times New Roman"/>
        </w:rPr>
        <w:t xml:space="preserve"> </w:t>
      </w:r>
      <w:proofErr w:type="spellStart"/>
      <w:r w:rsidR="00E36582">
        <w:rPr>
          <w:rFonts w:cs="Times New Roman" w:hAnsi="Times New Roman" w:ascii="Times New Roman"/>
        </w:rPr>
        <w:t>2017</w:t>
      </w:r>
      <w:proofErr w:type="spellEnd"/>
      <w:r w:rsidR="00E36582">
        <w:rPr>
          <w:rFonts w:cs="Times New Roman" w:hAnsi="Times New Roman" w:ascii="Times New Roman"/>
        </w:rPr>
        <w:t xml:space="preserve">. </w:t>
      </w:r>
      <w:r w:rsidR="00541AF5">
        <w:rPr>
          <w:rFonts w:cs="Times New Roman" w:hAnsi="Times New Roman" w:ascii="Times New Roman"/>
        </w:rPr>
        <w:t xml:space="preserve">u </w:t>
      </w:r>
      <w:proofErr w:type="spellStart"/>
      <w:r w:rsidR="007D68B3">
        <w:rPr>
          <w:rFonts w:cs="Times New Roman" w:hAnsi="Times New Roman" w:ascii="Times New Roman"/>
        </w:rPr>
        <w:t>10</w:t>
      </w:r>
      <w:proofErr w:type="spellEnd"/>
      <w:r w:rsidR="007D68B3">
        <w:rPr>
          <w:rFonts w:cs="Times New Roman" w:hAnsi="Times New Roman" w:ascii="Times New Roman"/>
        </w:rPr>
        <w:t>,</w:t>
      </w:r>
      <w:proofErr w:type="spellStart"/>
      <w:r w:rsidR="007D68B3">
        <w:rPr>
          <w:rFonts w:cs="Times New Roman" w:hAnsi="Times New Roman" w:ascii="Times New Roman"/>
        </w:rPr>
        <w:t>3</w:t>
      </w:r>
      <w:r w:rsidR="008358F2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="00541AF5" w:rsidRPr="00541AF5">
        <w:rPr>
          <w:rFonts w:cs="Times New Roman" w:hAnsi="Times New Roman" w:ascii="Times New Roman"/>
        </w:rPr>
        <w:t>,</w:t>
      </w:r>
      <w:r w:rsidR="00541AF5">
        <w:rPr>
          <w:rFonts w:cs="Times New Roman" w:hAnsi="Times New Roman" w:ascii="Times New Roman"/>
          <w:b/>
        </w:rPr>
        <w:t xml:space="preserve"> </w:t>
      </w:r>
      <w:r w:rsidR="00541AF5">
        <w:rPr>
          <w:rFonts w:cs="Times New Roman" w:hAnsi="Times New Roman" w:ascii="Times New Roman"/>
        </w:rPr>
        <w:t xml:space="preserve">soba </w:t>
      </w:r>
      <w:proofErr w:type="spellStart"/>
      <w:r w:rsidR="00541AF5">
        <w:rPr>
          <w:rFonts w:cs="Times New Roman" w:hAnsi="Times New Roman" w:ascii="Times New Roman"/>
        </w:rPr>
        <w:t>94</w:t>
      </w:r>
      <w:proofErr w:type="spellEnd"/>
      <w:r w:rsidR="00541AF5">
        <w:rPr>
          <w:rFonts w:cs="Times New Roman" w:hAnsi="Times New Roman" w:ascii="Times New Roman"/>
        </w:rPr>
        <w:t>/II.</w:t>
      </w: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BB0816">
        <w:rPr>
          <w:rFonts w:cs="Times New Roman" w:hAnsi="Times New Roman" w:ascii="Times New Roman"/>
        </w:rPr>
        <w:t>6</w:t>
      </w:r>
      <w:r w:rsidR="00BF05AB">
        <w:rPr>
          <w:rFonts w:cs="Times New Roman" w:hAnsi="Times New Roman" w:ascii="Times New Roman"/>
        </w:rPr>
        <w:t xml:space="preserve">. </w:t>
      </w:r>
      <w:r w:rsidR="00BB0816">
        <w:rPr>
          <w:rFonts w:cs="Times New Roman" w:hAnsi="Times New Roman" w:ascii="Times New Roman"/>
        </w:rPr>
        <w:t>lipnja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290B9E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083B14" w:rsidP="00290B9E" w:rsidR="00083B14">
      <w:pPr>
        <w:ind w:left="284"/>
        <w:jc w:val="both"/>
        <w:outlineLvl w:val="0"/>
        <w:rPr>
          <w:rFonts w:cs="Times New Roman" w:hAnsi="Times New Roman" w:ascii="Times New Roman"/>
        </w:rPr>
      </w:pPr>
    </w:p>
    <w:p w:rsidRDefault="00290B9E" w:rsidP="00290B9E" w:rsidR="00290B9E">
      <w:pPr>
        <w:ind w:left="284"/>
        <w:jc w:val="both"/>
        <w:outlineLvl w:val="0"/>
        <w:rPr>
          <w:rFonts w:cs="Times New Roman" w:hAnsi="Times New Roman" w:ascii="Times New Roman"/>
        </w:rPr>
      </w:pPr>
    </w:p>
    <w:p w:rsidRDefault="00290B9E" w:rsidP="00324504" w:rsidR="00290B9E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290B9E" w:rsidP="00324504" w:rsidR="00290B9E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290B9E" w:rsidP="00290B9E" w:rsidR="00290B9E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7D68B3">
      <w:rPr>
        <w:rFonts w:cs="Times New Roman" w:hAnsi="Times New Roman" w:ascii="Times New Roman"/>
      </w:rPr>
      <w:t>542</w:t>
    </w:r>
    <w:proofErr w:type="spellEnd"/>
    <w:r w:rsidR="007D68B3">
      <w:rPr>
        <w:rFonts w:cs="Times New Roman" w:hAnsi="Times New Roman" w:ascii="Times New Roman"/>
      </w:rPr>
      <w:t>/</w:t>
    </w:r>
    <w:proofErr w:type="spellStart"/>
    <w:r w:rsidR="007D68B3">
      <w:rPr>
        <w:rFonts w:cs="Times New Roman" w:hAnsi="Times New Roman" w:ascii="Times New Roman"/>
      </w:rPr>
      <w:t>15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83B14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0380D"/>
    <w:rsid w:val="00254245"/>
    <w:rsid w:val="00273C89"/>
    <w:rsid w:val="00290B9E"/>
    <w:rsid w:val="00347D27"/>
    <w:rsid w:val="003761DD"/>
    <w:rsid w:val="003937B6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607C24"/>
    <w:rsid w:val="00631A71"/>
    <w:rsid w:val="0067390E"/>
    <w:rsid w:val="006800D3"/>
    <w:rsid w:val="006A657E"/>
    <w:rsid w:val="00771D07"/>
    <w:rsid w:val="007D68B3"/>
    <w:rsid w:val="007E12E0"/>
    <w:rsid w:val="007E358B"/>
    <w:rsid w:val="0081746E"/>
    <w:rsid w:val="0082394E"/>
    <w:rsid w:val="008358F2"/>
    <w:rsid w:val="008473C4"/>
    <w:rsid w:val="0085247A"/>
    <w:rsid w:val="00864FAF"/>
    <w:rsid w:val="0086691F"/>
    <w:rsid w:val="00875F63"/>
    <w:rsid w:val="00936D20"/>
    <w:rsid w:val="009A7F15"/>
    <w:rsid w:val="00A22D81"/>
    <w:rsid w:val="00A43DB8"/>
    <w:rsid w:val="00A67FE1"/>
    <w:rsid w:val="00A81ADA"/>
    <w:rsid w:val="00AF74A8"/>
    <w:rsid w:val="00B72223"/>
    <w:rsid w:val="00B726FD"/>
    <w:rsid w:val="00BB0816"/>
    <w:rsid w:val="00BF05AB"/>
    <w:rsid w:val="00BF7A4A"/>
    <w:rsid w:val="00C239A7"/>
    <w:rsid w:val="00C8077B"/>
    <w:rsid w:val="00C92094"/>
    <w:rsid w:val="00CA539C"/>
    <w:rsid w:val="00CE3635"/>
    <w:rsid w:val="00CF4AD3"/>
    <w:rsid w:val="00D23059"/>
    <w:rsid w:val="00D81736"/>
    <w:rsid w:val="00D86BFA"/>
    <w:rsid w:val="00DB13CB"/>
    <w:rsid w:val="00DB3E68"/>
    <w:rsid w:val="00E108E2"/>
    <w:rsid w:val="00E147A6"/>
    <w:rsid w:val="00E228D2"/>
    <w:rsid w:val="00E36582"/>
    <w:rsid w:val="00E42D82"/>
    <w:rsid w:val="00E45CD7"/>
    <w:rsid w:val="00E85462"/>
    <w:rsid w:val="00EA034F"/>
    <w:rsid w:val="00EE54A2"/>
    <w:rsid w:val="00EE61B3"/>
    <w:rsid w:val="00F16EF1"/>
    <w:rsid w:val="00F23909"/>
    <w:rsid w:val="00F64C81"/>
    <w:rsid w:val="00F7088B"/>
    <w:rsid w:val="00F851BC"/>
    <w:rsid w:val="00F90939"/>
    <w:rsid w:val="00F90C4A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B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B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B9E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B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B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90B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B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B9E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B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B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2015.</izvorni_sadrzaj>
    <derivirana_varijabla naziv="DomainObject.Predmet.DatumOsnivanja_1">21.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St-542/2015</izvorni_sadrzaj>
    <derivirana_varijabla naziv="DomainObject.Predmet.OznakaBroj_1">St-542/2015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KIGEN d.o.o. zastupanog po punomoćniku Nenad Lihtar</izvorni_sadrzaj>
    <derivirana_varijabla naziv="DomainObject.Predmet.ProtustrankaFormated_1">  KIGEN d.o.o. zastupanog po punomoćniku Nenad Lihtar</derivirana_varijabla>
  </DomainObject.Predmet.ProtustrankaFormated>
  <DomainObject.Predmet.ProtustrankaFormatedOIB>
    <izvorni_sadrzaj>  KIGEN d.o.o., OIB 66224969171 zastupanog po punomoćniku Nenad Lihtar</izvorni_sadrzaj>
    <derivirana_varijabla naziv="DomainObject.Predmet.ProtustrankaFormatedOIB_1">  KIGEN d.o.o., OIB 66224969171 zastupanog po punomoćniku Nenad Lihtar</derivirana_varijabla>
  </DomainObject.Predmet.ProtustrankaFormatedOIB>
  <DomainObject.Predmet.ProtustrankaFormatedWithAdress>
    <izvorni_sadrzaj> KIGEN d.o.o., Fancevljev prilaz 5, 10000 Zagreb zastupanog po punomoćniku Nenad Lihtar</izvorni_sadrzaj>
    <derivirana_varijabla naziv="DomainObject.Predmet.ProtustrankaFormatedWithAdress_1"> KIGEN d.o.o., Fancevljev prilaz 5, 10000 Zagreb zastupanog po punomoćniku Nenad Lihtar</derivirana_varijabla>
  </DomainObject.Predmet.ProtustrankaFormatedWithAdress>
  <DomainObject.Predmet.ProtustrankaFormatedWithAdressOIB>
    <izvorni_sadrzaj> KIGEN d.o.o., OIB 66224969171, Fancevljev prilaz 5, 10000 Zagreb zastupanog po punomoćniku Nenad Lihtar</izvorni_sadrzaj>
    <derivirana_varijabla naziv="DomainObject.Predmet.ProtustrankaFormatedWithAdressOIB_1"> KIGEN d.o.o., OIB 66224969171, Fancevljev prilaz 5, 10000 Zagreb zastupanog po punomoćniku Nenad Lihtar</derivirana_varijabla>
  </DomainObject.Predmet.ProtustrankaFormatedWithAdressOIB>
  <DomainObject.Predmet.ProtustrankaWithAdress>
    <izvorni_sadrzaj>KIGEN d.o.o. Fancevljev prilaz 5, 10000 Zagreb</izvorni_sadrzaj>
    <derivirana_varijabla naziv="DomainObject.Predmet.ProtustrankaWithAdress_1">KIGEN d.o.o. Fancevljev prilaz 5, 10000 Zagreb</derivirana_varijabla>
  </DomainObject.Predmet.ProtustrankaWithAdress>
  <DomainObject.Predmet.ProtustrankaWithAdressOIB>
    <izvorni_sadrzaj>KIGEN d.o.o., OIB 66224969171, Fancevljev prilaz 5, 10000 Zagreb</izvorni_sadrzaj>
    <derivirana_varijabla naziv="DomainObject.Predmet.ProtustrankaWithAdressOIB_1">KIGEN d.o.o., OIB 66224969171, Fancevljev prilaz 5, 10000 Zagreb</derivirana_varijabla>
  </DomainObject.Predmet.ProtustrankaWithAdressOIB>
  <DomainObject.Predmet.ProtustrankaNazivFormated>
    <izvorni_sadrzaj>KIGEN d.o.o.</izvorni_sadrzaj>
    <derivirana_varijabla naziv="DomainObject.Predmet.ProtustrankaNazivFormated_1">KIGEN d.o.o.</derivirana_varijabla>
  </DomainObject.Predmet.ProtustrankaNazivFormated>
  <DomainObject.Predmet.ProtustrankaNazivFormatedOIB>
    <izvorni_sadrzaj>KIGEN d.o.o., OIB 66224969171</izvorni_sadrzaj>
    <derivirana_varijabla naziv="DomainObject.Predmet.ProtustrankaNazivFormatedOIB_1">KIGEN d.o.o., OIB 66224969171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KIGEN d.o.o. zastupanog po punomoćniku Nenad Lihtar</item>
    </izvorni_sadrzaj>
    <derivirana_varijabla naziv="DomainObject.Predmet.ProtuStrankaListFormated_1">
      <item>KIGEN d.o.o. zastupanog po punomoćniku Nenad Lihtar</item>
    </derivirana_varijabla>
  </DomainObject.Predmet.ProtuStrankaListFormated>
  <DomainObject.Predmet.ProtuStrankaListFormatedOIB>
    <izvorni_sadrzaj>
      <item>KIGEN d.o.o., OIB 66224969171 zastupanog po punomoćniku Nenad Lihtar</item>
    </izvorni_sadrzaj>
    <derivirana_varijabla naziv="DomainObject.Predmet.ProtuStrankaListFormatedOIB_1">
      <item>KIGEN d.o.o., OIB 66224969171 zastupanog po punomoćniku Nenad Lihtar</item>
    </derivirana_varijabla>
  </DomainObject.Predmet.ProtuStrankaListFormatedOIB>
  <DomainObject.Predmet.ProtuStrankaListFormatedWithAdress>
    <izvorni_sadrzaj>
      <item>KIGEN d.o.o., Fancevljev prilaz 5, 10000 Zagreb zastupanog po punomoćniku Nenad Lihtar</item>
    </izvorni_sadrzaj>
    <derivirana_varijabla naziv="DomainObject.Predmet.ProtuStrankaListFormatedWithAdress_1">
      <item>KIGEN d.o.o., Fancevljev prilaz 5, 10000 Zagreb zastupanog po punomoćniku Nenad Lihtar</item>
    </derivirana_varijabla>
  </DomainObject.Predmet.ProtuStrankaListFormatedWithAdress>
  <DomainObject.Predmet.ProtuStrankaListFormatedWithAdressOIB>
    <izvorni_sadrzaj>
      <item>KIGEN d.o.o., OIB 66224969171, Fancevljev prilaz 5, 10000 Zagreb zastupanog po punomoćniku Nenad Lihtar</item>
    </izvorni_sadrzaj>
    <derivirana_varijabla naziv="DomainObject.Predmet.ProtuStrankaListFormatedWithAdressOIB_1">
      <item>KIGEN d.o.o., OIB 66224969171, Fancevljev prilaz 5, 10000 Zagreb zastupanog po punomoćniku Nenad Lihtar</item>
    </derivirana_varijabla>
  </DomainObject.Predmet.ProtuStrankaListFormatedWithAdressOIB>
  <DomainObject.Predmet.ProtuStrankaListNazivFormated>
    <izvorni_sadrzaj>
      <item>KIGEN d.o.o.</item>
    </izvorni_sadrzaj>
    <derivirana_varijabla naziv="DomainObject.Predmet.ProtuStrankaListNazivFormated_1">
      <item>KIGEN d.o.o.</item>
    </derivirana_varijabla>
  </DomainObject.Predmet.ProtuStrankaListNazivFormated>
  <DomainObject.Predmet.ProtuStrankaListNazivFormatedOIB>
    <izvorni_sadrzaj>
      <item>KIGEN d.o.o., OIB 66224969171</item>
    </izvorni_sadrzaj>
    <derivirana_varijabla naziv="DomainObject.Predmet.ProtuStrankaListNazivFormatedOIB_1">
      <item>KIGEN d.o.o., OIB 66224969171</item>
    </derivirana_varijabla>
  </DomainObject.Predmet.ProtuStrankaListNazivFormatedOIB>
  <DomainObject.Predmet.OstaliListFormated>
    <izvorni_sadrzaj>
      <item>Nenad Lihtar punomoćnik sudionika u postupku KIGEN d.o.o.</item>
      <item>Mladen Šestan</item>
      <item>RH, MF, Porezna uprava</item>
      <item>Marko Paulinović odvj. u O.D. Buterin i Posavec</item>
    </izvorni_sadrzaj>
    <derivirana_varijabla naziv="DomainObject.Predmet.OstaliListFormated_1">
      <item>Nenad Lihtar punomoćnik sudionika u postupku KIGEN d.o.o.</item>
      <item>Mladen Šestan</item>
      <item>RH, MF, Porezna uprava</item>
      <item>Marko Paulinović odvj. u O.D. Buterin i Posavec</item>
    </derivirana_varijabla>
  </DomainObject.Predmet.OstaliListFormated>
  <DomainObject.Predmet.OstaliListFormatedOIB>
    <izvorni_sadrzaj>
      <item>Nenad Lihtar, OIB 43639755254 punomoćnik sudionika u postupku KIGEN d.o.o.</item>
      <item>Mladen Šestan, OIB 97235159027</item>
      <item>RH, MF, Porezna uprava</item>
      <item>Marko Paulinović odvj. u O.D. Buterin i Posavec</item>
    </izvorni_sadrzaj>
    <derivirana_varijabla naziv="DomainObject.Predmet.OstaliListFormatedOIB_1">
      <item>Nenad Lihtar, OIB 43639755254 punomoćnik sudionika u postupku KIGEN d.o.o.</item>
      <item>Mladen Šestan, OIB 97235159027</item>
      <item>RH, MF, Porezna uprava</item>
      <item>Marko Paulinović odvj. u O.D. Buterin i Posavec</item>
    </derivirana_varijabla>
  </DomainObject.Predmet.OstaliListFormatedOIB>
  <DomainObject.Predmet.OstaliListFormatedWithAdress>
    <izvorni_sadrzaj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_1">
      <item>Nenad Lihtar, Mače 133, 49250 Mače punomoćnik sudionika u postupku KIGEN d.o.o.</item>
      <item>Mladen Šestan,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>
  <DomainObject.Predmet.OstaliListFormatedWithAdressOIB>
    <izvorni_sadrzaj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izvorni_sadrzaj>
    <derivirana_varijabla naziv="DomainObject.Predmet.OstaliListFormatedWithAdressOIB_1">
      <item>Nenad Lihtar, OIB 43639755254, Mače 133, 49250 Mače punomoćnik sudionika u postupku KIGEN d.o.o.</item>
      <item>Mladen Šestan, OIB 97235159027, Samoborska 2, 10370 Velika Ostrna</item>
      <item>RH, MF, Porezna uprava, Av. Dubrovnik 32, 10000 Zagreb</item>
      <item>Marko Paulinović odvj. u O.D. Buterin i Posavec, Draškovićeva 82, 10000 Zagreb</item>
    </derivirana_varijabla>
  </DomainObject.Predmet.OstaliListFormatedWithAdressOIB>
  <DomainObject.Predmet.OstaliListNazivFormated>
    <izvorni_sadrzaj>
      <item>Nenad Lihtar</item>
      <item>Mladen Šestan</item>
      <item>RH, MF, Porezna uprava</item>
      <item>Marko Paulinović odvj. u O.D. Buterin i Posavec</item>
    </izvorni_sadrzaj>
    <derivirana_varijabla naziv="DomainObject.Predmet.OstaliListNazivFormated_1">
      <item>Nenad Lihtar</item>
      <item>Mladen Šestan</item>
      <item>RH, MF, Porezna uprava</item>
      <item>Marko Paulinović odvj. u O.D. Buterin i Posavec</item>
    </derivirana_varijabla>
  </DomainObject.Predmet.OstaliListNazivFormated>
  <DomainObject.Predmet.OstaliListNazivFormatedOIB>
    <izvorni_sadrzaj>
      <item>Nenad Lihtar, OIB 43639755254</item>
      <item>Mladen Šestan, OIB 97235159027</item>
      <item>RH, MF, Porezna uprava</item>
      <item>Marko Paulinović odvj. u O.D. Buterin i Posavec</item>
    </izvorni_sadrzaj>
    <derivirana_varijabla naziv="DomainObject.Predmet.OstaliListNazivFormatedOIB_1">
      <item>Nenad Lihtar, OIB 43639755254</item>
      <item>Mladen Šestan, OIB 97235159027</item>
      <item>RH, MF, Porezna uprava</item>
      <item>Marko Paulinović odvj. u O.D. Buterin i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KIGEN d.o.o.</izvorni_sadrzaj>
    <derivirana_varijabla naziv="DomainObject.Predmet.ProtustrankaIDrugi_1">KIGEN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KIGEN d.o.o., OIB 66224969171, Fancevljev prilaz 5, 10000 Zagreb</izvorni_sadrzaj>
    <derivirana_varijabla naziv="DomainObject.Predmet.ProtustrankaIDrugiAdressOIB_1">KIGEN d.o.o., OIB 66224969171, Fancevljev prilaz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KIGEN d.o.o.</item>
      <item>Nenad Lihtar</item>
      <item>Mladen Šestan</item>
      <item>RH, MF, Porezna uprava</item>
      <item>Marko Paulinović odvj. u O.D. Buterin i Posavec</item>
    </izvorni_sadrzaj>
    <derivirana_varijabla naziv="DomainObject.Predmet.SudioniciListNaziv_1">
      <item>FINA Regionalni centar Zagreb</item>
      <item>KIGEN d.o.o.</item>
      <item>Nenad Lihtar</item>
      <item>Mladen Šestan</item>
      <item>RH, MF, Porezna uprava</item>
      <item>Marko Paulinović odvj. u O.D. Buterin i Posavec</item>
    </derivirana_varijabla>
  </DomainObject.Predmet.SudioniciListNaziv>
  <DomainObject.Predmet.SudioniciListAdressOIB>
    <izvorni_sadrzaj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izvorni_sadrzaj>
    <derivirana_varijabla naziv="DomainObject.Predmet.SudioniciListAdressOIB_1">
      <item>FINA Regionalni centar Zagreb, OIB 85821130368, Ilica 307,10000 Zagreb</item>
      <item>KIGEN d.o.o., OIB 66224969171, Fancevljev prilaz 5,10000 Zagreb</item>
      <item>Nenad Lihtar, OIB 43639755254, Mače 133,49250 Mače</item>
      <item>Mladen Šestan, OIB 97235159027, Samoborska 2,10370 Velika Ostrna</item>
      <item>RH, MF, Porezna uprava, Av. Dubrovnik 32,10000 Zagreb</item>
      <item>Marko Paulinović odvj. u O.D. Buterin i Posavec,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66224969171</item>
      <item>, OIB 43639755254</item>
      <item>, OIB 97235159027</item>
      <item>, OIB null</item>
      <item>, OIB null</item>
    </izvorni_sadrzaj>
    <derivirana_varijabla naziv="DomainObject.Predmet.SudioniciListNazivOIB_1">
      <item>, OIB 85821130368</item>
      <item>, OIB 66224969171</item>
      <item>, OIB 43639755254</item>
      <item>, OIB 97235159027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Šestan, OIB 97235159027, Velika Ostrna, Samoborska 2 Dugo Selo</item>
    </izvorni_sadrzaj>
    <derivirana_varijabla naziv="DomainObject.Predmet.StecajniUpraviteljiListAddressOIB_1">
      <item>Mladen Šestan, OIB 97235159027, Velika Ostrna, Samoborska 2 Dugo Selo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148</properties:Words>
  <properties:Characters>638</properties:Characters>
  <properties:Lines>27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2017-06-06T08:07:00Z</dcterms:created>
  <dc:creator>KDS - 8</dc:creator>
  <cp:lastModifiedBy>Monika Grbac</cp:lastModifiedBy>
  <cp:lastPrinted>2017-01-03T09:41:00Z</cp:lastPrinted>
  <dcterms:modified xmlns:xsi="http://www.w3.org/2001/XMLSchema-instance" xsi:type="dcterms:W3CDTF">2017-06-06T08:14:00Z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