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F7A05" w:rsidRPr="00C61EDF">
        <w:trPr>
          <w:trHeight w:val="2231"/>
        </w:trPr>
        <w:tc>
          <w:tcPr>
            <w:tcW w:type="dxa" w:w="3369"/>
            <w:vAlign w:val="center"/>
          </w:tcPr>
          <w:p w:rsidRDefault="00FF7A05" w:rsidP="00A66C00" w:rsidR="00FF7A0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F7A05" w:rsidP="00A66C00" w:rsidR="00FF7A05" w:rsidRPr="00F24FD8">
            <w:pPr>
              <w:spacing w:before="100"/>
            </w:pPr>
            <w:r w:rsidRPr="00F24FD8">
              <w:t>REPUBLIKA HRVATSKA</w:t>
            </w:r>
          </w:p>
          <w:p w:rsidRDefault="00FF7A05" w:rsidP="00A66C00" w:rsidR="00FF7A05" w:rsidRPr="00F24FD8">
            <w:r w:rsidRPr="00F24FD8">
              <w:t>TRGOVAČKI SUD U SPLITU</w:t>
            </w:r>
          </w:p>
          <w:p w:rsidRDefault="00FF7A05" w:rsidP="00DA5B9D" w:rsidR="00FF7A0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F7A05" w:rsidP="00DA5B9D" w:rsidR="00FF7A05">
            <w:pPr>
              <w:jc w:val="both"/>
            </w:pPr>
          </w:p>
          <w:p w:rsidRDefault="00FF7A05" w:rsidP="00DA5B9D" w:rsidR="00FF7A05">
            <w:pPr>
              <w:jc w:val="both"/>
            </w:pPr>
          </w:p>
          <w:p w:rsidRDefault="00FF7A05" w:rsidP="00DA5B9D" w:rsidR="00FF7A05">
            <w:pPr>
              <w:jc w:val="both"/>
            </w:pPr>
          </w:p>
          <w:p w:rsidRDefault="00FF7A05" w:rsidP="00DA5B9D" w:rsidR="00FF7A05">
            <w:pPr>
              <w:jc w:val="right"/>
            </w:pPr>
          </w:p>
          <w:p w:rsidRDefault="00FF7A05" w:rsidP="00DA5B9D" w:rsidR="00FF7A05">
            <w:pPr>
              <w:jc w:val="right"/>
            </w:pPr>
          </w:p>
          <w:p w:rsidRDefault="00FF7A05" w:rsidP="00DA5B9D" w:rsidR="00FF7A05">
            <w:pPr>
              <w:jc w:val="right"/>
              <w:rPr>
                <w:noProof/>
              </w:rPr>
            </w:pPr>
          </w:p>
          <w:p w:rsidRDefault="00FF7A05" w:rsidP="00DA5B9D" w:rsidR="00FF7A05">
            <w:pPr>
              <w:jc w:val="right"/>
              <w:rPr>
                <w:noProof/>
              </w:rPr>
            </w:pPr>
          </w:p>
          <w:p w:rsidRDefault="00FF7A05" w:rsidP="00DA5B9D" w:rsidR="00FF7A05">
            <w:pPr>
              <w:jc w:val="right"/>
              <w:rPr>
                <w:noProof/>
              </w:rPr>
            </w:pPr>
          </w:p>
          <w:p w:rsidRDefault="00FF7A05" w:rsidP="00050E63" w:rsidR="00FF7A05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50E63">
              <w:rPr>
                <w:noProof/>
              </w:rPr>
              <w:t>1235</w:t>
            </w:r>
            <w:r>
              <w:rPr>
                <w:noProof/>
              </w:rPr>
              <w:t>/201</w:t>
            </w:r>
            <w:r w:rsidR="00050E63">
              <w:rPr>
                <w:noProof/>
              </w:rPr>
              <w:t>6</w:t>
            </w:r>
          </w:p>
        </w:tc>
      </w:tr>
    </w:tbl>
    <w:p w14:textId="13ed85b" w14:paraId="13ed85b" w:rsidRDefault="00187406" w:rsidP="00947972" w:rsidR="00187406">
      <w:pPr>
        <w15:collapsed w:val="false"/>
      </w:pP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94797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>Trgovački sud u Split</w:t>
      </w:r>
      <w:r w:rsidR="00947972">
        <w:t>u, po sutkinji Ani Golub Gruić,</w:t>
      </w:r>
      <w:r w:rsidR="00947972" w:rsidRPr="00947972">
        <w:t xml:space="preserve"> </w:t>
      </w:r>
      <w:r w:rsidR="00050E63" w:rsidRPr="00050E63">
        <w:t>u stečajnom postupku nad dužnikom M. MITO d.o.o., OIB: 29379276802, Makarska, Ul. Don M. Pavlinovića 30</w:t>
      </w:r>
      <w:r w:rsidR="00FF7A05" w:rsidRPr="00FF7A05">
        <w:t xml:space="preserve">, </w:t>
      </w:r>
      <w:r w:rsidR="00924071">
        <w:t>5. siječnja 2018</w:t>
      </w:r>
      <w:r w:rsidR="00FF7A05">
        <w:t>.</w:t>
      </w:r>
    </w:p>
    <w:p w:rsidRDefault="001045D2" w:rsidP="00A93301" w:rsidR="001045D2" w:rsidRPr="001536D6">
      <w:pPr>
        <w:spacing w:after="300" w:before="200"/>
        <w:jc w:val="center"/>
        <w:rPr>
          <w:bCs/>
        </w:rPr>
      </w:pPr>
      <w:r>
        <w:rPr>
          <w:bCs/>
        </w:rPr>
        <w:t>z a k l j u č i o   j e</w:t>
      </w:r>
    </w:p>
    <w:p w:rsidRDefault="00924071" w:rsidP="00050E63" w:rsidR="00A93301">
      <w:pPr>
        <w:spacing w:before="200"/>
        <w:ind w:firstLine="708"/>
        <w:jc w:val="both"/>
      </w:pPr>
      <w:r>
        <w:rPr>
          <w:rFonts w:eastAsiaTheme="minorHAnsi"/>
          <w:lang w:eastAsia="en-US"/>
        </w:rPr>
        <w:t xml:space="preserve">Zbog službene spriječenosti uređujuće sutkinje, </w:t>
      </w:r>
      <w:r w:rsidR="00050E63">
        <w:rPr>
          <w:rFonts w:eastAsiaTheme="minorHAnsi"/>
          <w:lang w:eastAsia="en-US"/>
        </w:rPr>
        <w:t>ispitno ročište</w:t>
      </w:r>
      <w:r w:rsidR="00FF7A05">
        <w:t xml:space="preserve"> određen</w:t>
      </w:r>
      <w:r w:rsidR="00050E63">
        <w:t>o</w:t>
      </w:r>
      <w:r w:rsidR="00FF7A05">
        <w:t xml:space="preserve"> za dan </w:t>
      </w:r>
      <w:r>
        <w:t>25. siječnja 2018</w:t>
      </w:r>
      <w:r w:rsidR="00050E63">
        <w:t>. u 12</w:t>
      </w:r>
      <w:r w:rsidR="00FF7A05">
        <w:t>:</w:t>
      </w:r>
      <w:r w:rsidR="00050E63">
        <w:t>0</w:t>
      </w:r>
      <w:r w:rsidR="00FF7A05">
        <w:t xml:space="preserve">0 sati preuriče </w:t>
      </w:r>
      <w:r w:rsidR="00FF7A05" w:rsidRPr="00924071">
        <w:t xml:space="preserve">se za dan </w:t>
      </w:r>
      <w:r w:rsidRPr="00924071">
        <w:t>30. siječnja</w:t>
      </w:r>
      <w:r w:rsidR="00FF7A05" w:rsidRPr="00924071">
        <w:t xml:space="preserve"> 2018.</w:t>
      </w:r>
      <w:r w:rsidR="00FF7A05">
        <w:t xml:space="preserve"> sa početkom u </w:t>
      </w:r>
      <w:r>
        <w:t>1</w:t>
      </w:r>
      <w:r w:rsidR="00050E63">
        <w:t>2</w:t>
      </w:r>
      <w:r w:rsidR="00FF7A05">
        <w:t>:</w:t>
      </w:r>
      <w:r>
        <w:t>0</w:t>
      </w:r>
      <w:r w:rsidR="00FF7A05">
        <w:t>0</w:t>
      </w:r>
      <w:r>
        <w:t xml:space="preserve"> sati</w:t>
      </w:r>
      <w:r w:rsidR="00050E63">
        <w:t xml:space="preserve">, a izvještajno ročište </w:t>
      </w:r>
      <w:r w:rsidR="00050E63" w:rsidRPr="00050E63">
        <w:t>određeno za dan 25. siječnja 2018. u 12:</w:t>
      </w:r>
      <w:r w:rsidR="00050E63">
        <w:t>15</w:t>
      </w:r>
      <w:r w:rsidR="00050E63" w:rsidRPr="00050E63">
        <w:t xml:space="preserve"> sati preuriče se za dan 30. siječnja 2018. sa početkom u 12:</w:t>
      </w:r>
      <w:r w:rsidR="00050E63">
        <w:t>15</w:t>
      </w:r>
      <w:r w:rsidR="00050E63" w:rsidRPr="00050E63">
        <w:t xml:space="preserve"> sati</w:t>
      </w:r>
      <w:r w:rsidR="00947972">
        <w:t>.</w:t>
      </w:r>
    </w:p>
    <w:p w:rsidRDefault="005E03B1" w:rsidP="00947972" w:rsidR="001045D2" w:rsidRPr="001536D6">
      <w:pPr>
        <w:spacing w:before="240"/>
        <w:jc w:val="center"/>
      </w:pPr>
      <w:r>
        <w:t xml:space="preserve">U Splitu </w:t>
      </w:r>
      <w:r w:rsidR="00924071">
        <w:t>5. siječnja 2018</w:t>
      </w:r>
      <w:r w:rsidR="00FF7A05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FF7A05" w:rsidP="00FF7A05" w:rsidR="001045D2" w:rsidRPr="001536D6">
      <w:pPr>
        <w:ind w:left="7080"/>
        <w:jc w:val="center"/>
        <w:rPr>
          <w:bCs/>
        </w:rPr>
      </w:pPr>
      <w:r w:rsidRPr="001536D6">
        <w:rPr>
          <w:bCs/>
        </w:rPr>
        <w:t>Sutkinja</w:t>
      </w:r>
    </w:p>
    <w:p w:rsidRDefault="00FF7A05" w:rsidP="00FF7A05" w:rsidR="001045D2" w:rsidRPr="001536D6">
      <w:pPr>
        <w:ind w:left="7080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FF7A05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B6711F">
      <w:pPr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D</w:t>
      </w:r>
      <w:r w:rsidR="00FF7A05">
        <w:rPr>
          <w:rFonts w:cstheme="minorBidi" w:eastAsiaTheme="minorHAnsi"/>
          <w:szCs w:val="22"/>
          <w:lang w:eastAsia="en-US"/>
        </w:rPr>
        <w:t>na</w:t>
      </w:r>
      <w:r w:rsidRPr="00B6711F">
        <w:rPr>
          <w:rFonts w:cstheme="minorBidi" w:eastAsiaTheme="minorHAnsi"/>
          <w:szCs w:val="22"/>
          <w:lang w:eastAsia="en-US"/>
        </w:rPr>
        <w:t>:</w:t>
      </w:r>
    </w:p>
    <w:p w:rsidRDefault="00947972" w:rsidP="0076614A" w:rsidR="0076614A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stečajnom upravitelju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B6711F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B6711F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C85D0D" w:rsidR="001045D2" w:rsidRPr="001536D6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2F7" w:rsidP="00FF7A05" w:rsidR="00E74386" w:rsidRPr="00A83EBE">
    <w:pPr>
      <w:pStyle w:val="Zaglavlje"/>
      <w:ind w:firstLine="1416"/>
      <w:jc w:val="right"/>
    </w:pPr>
    <w:sdt>
      <w:sdtPr>
        <w:id w:val="-758900816"/>
        <w:docPartObj>
          <w:docPartGallery w:val="Page Numbers (Top of Page)"/>
          <w:docPartUnique/>
        </w:docPartObj>
      </w:sdtPr>
      <w:sdtEndPr/>
      <w:sdtContent>
        <w:r w:rsidR="00C85D0D">
          <w:fldChar w:fldCharType="begin"/>
        </w:r>
        <w:r w:rsidR="00C85D0D">
          <w:instrText>PAGE   \* MERGEFORMAT</w:instrText>
        </w:r>
        <w:r w:rsidR="00C85D0D">
          <w:fldChar w:fldCharType="separate"/>
        </w:r>
        <w:r w:rsidR="00924071">
          <w:rPr>
            <w:noProof/>
          </w:rPr>
          <w:t>2</w:t>
        </w:r>
        <w:r w:rsidR="00C85D0D">
          <w:fldChar w:fldCharType="end"/>
        </w:r>
      </w:sdtContent>
    </w:sdt>
    <w:r w:rsidR="00FF7A05">
      <w:tab/>
      <w:t xml:space="preserve">Poslovni broj. </w:t>
    </w:r>
    <w:r w:rsidR="00443CC0">
      <w:t>11.St-</w:t>
    </w:r>
    <w:r w:rsidR="00FF7A05">
      <w:t>113/2014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50E63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422F7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3F8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E03B1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24071"/>
    <w:rsid w:val="009438FF"/>
    <w:rsid w:val="00947972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F7A0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2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FF7A0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2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studenog 2017.</izvorni_sadrzaj>
    <derivirana_varijabla naziv="DomainObject.Predmet.SpisIzvanSuda.DatumIzlazaSpisa_1">28.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987DD-36DF-4CA1-A76C-60EE6B369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692</properties:Characters>
  <properties:Lines>39</properties:Lines>
  <properties:Paragraphs>17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2018-01-05T07:22:00Z</cp:lastPrinted>
  <dcterms:modified xmlns:xsi="http://www.w3.org/2001/XMLSchema-instance" xsi:type="dcterms:W3CDTF">2018-01-05T10:41:00Z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