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c301" w14:paraId="2fbc301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453FBB" w:rsidP="00044F41" w:rsidR="00453FB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453FBB" w:rsidP="00520E5B" w:rsidR="00453FBB">
      <w:pPr>
        <w:jc w:val="center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>
      <w:pPr>
        <w:jc w:val="center"/>
      </w:pPr>
      <w:r w:rsidRPr="00152CB8">
        <w:t>R J E Š E N J E</w:t>
      </w:r>
    </w:p>
    <w:p w:rsidRDefault="00453FBB" w:rsidP="00520E5B" w:rsidR="00453FBB" w:rsidRPr="00152CB8">
      <w:pPr>
        <w:jc w:val="center"/>
      </w:pP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453FBB">
        <w:t>GRAN CORTIGO j.d.o.o., Cesta Mira 15, Split, OIB: 13526713091</w:t>
      </w:r>
      <w:r>
        <w:t xml:space="preserve">, dana </w:t>
      </w:r>
      <w:r w:rsidR="00453FBB">
        <w:t>30</w:t>
      </w:r>
      <w:r w:rsidR="00EE7377">
        <w:t>. siječnja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453FBB" w:rsidP="00520E5B" w:rsidR="00453FBB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453FBB" w:rsidP="00520E5B" w:rsidR="00453FBB">
      <w:pPr>
        <w:jc w:val="center"/>
      </w:pP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453FBB">
        <w:t>GRAN CORTIGO j.d.o.o., Cesta Mira 15, Split, OIB: 13526713091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453FBB">
        <w:t>413916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453FBB" w:rsidP="00520E5B" w:rsidR="00453FBB">
      <w:pPr>
        <w:jc w:val="center"/>
      </w:pPr>
    </w:p>
    <w:p w:rsidRDefault="00453FBB" w:rsidR="00453FBB">
      <w:r>
        <w:br w:type="page"/>
      </w:r>
    </w:p>
    <w:p w:rsidRDefault="00520E5B" w:rsidP="00520E5B" w:rsidR="00044F41" w:rsidRPr="00520E5B">
      <w:pPr>
        <w:jc w:val="center"/>
      </w:pPr>
      <w:r w:rsidRPr="00520E5B">
        <w:lastRenderedPageBreak/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453FBB" w:rsidP="00520E5B" w:rsidR="00453FBB">
      <w:pPr>
        <w:jc w:val="center"/>
        <w:rPr>
          <w:b/>
        </w:rPr>
      </w:pPr>
    </w:p>
    <w:p w:rsidRDefault="00453FBB" w:rsidP="00453FBB" w:rsidR="00453FBB">
      <w:pPr>
        <w:ind w:firstLine="708"/>
        <w:jc w:val="both"/>
      </w:pPr>
      <w:r>
        <w:t>Predlagatelj Financijska agencija, Regionalni centar Split, Podružnica Split je prijedlogom zaprimljenim na Trgovačkom sudu u Splitu, dana 08. siječnja 2016. godine predložio otvaranje stečajnog postupka nad dužnikom GRAN CORTIGO j.d.o.o., Cesta Mira 15, Split, OIB: 13526713091.</w:t>
      </w:r>
    </w:p>
    <w:p w:rsidRDefault="00453FBB" w:rsidP="00453FBB" w:rsidR="00453FBB">
      <w:pPr>
        <w:ind w:left="708"/>
        <w:jc w:val="both"/>
      </w:pPr>
    </w:p>
    <w:p w:rsidRDefault="00453FBB" w:rsidP="00453FBB" w:rsidR="00453FBB">
      <w:pPr>
        <w:ind w:firstLine="708"/>
        <w:jc w:val="both"/>
      </w:pPr>
      <w:r>
        <w:t xml:space="preserve">U prijedlogu se u bitnome navodi da dužnik na dan 05. siječnja 2016. godine u Očevidniku redoslijeda osnova za plaćanje ima evidentirane neizvršene osnove za plaćanje u neprekinutom razdoblju od 120 dana, u ukupnom iznosu od 24.748,12 kuna, te da prema podacima HZMO ima jednog zaposlenog,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453FBB" w:rsidR="002C19C5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453FBB">
        <w:t>28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453FBB">
        <w:t>27</w:t>
      </w:r>
      <w:r w:rsidR="00EE7377">
        <w:t>. siječnja 2017</w:t>
      </w:r>
      <w:r w:rsidR="008B566D">
        <w:t xml:space="preserve">. godine. </w:t>
      </w:r>
    </w:p>
    <w:p w:rsidRDefault="00453FBB" w:rsidP="00453FBB" w:rsidR="00453FBB">
      <w:pPr>
        <w:ind w:firstLine="708"/>
        <w:jc w:val="both"/>
      </w:pPr>
    </w:p>
    <w:p w:rsidRDefault="002C19C5" w:rsidP="002C19C5" w:rsidR="002C19C5">
      <w:pPr>
        <w:ind w:firstLine="708"/>
        <w:jc w:val="both"/>
      </w:pPr>
      <w:r>
        <w:t xml:space="preserve">Policijska uprava Splitsko-dalmatinske dana </w:t>
      </w:r>
      <w:r w:rsidR="00453FBB">
        <w:t>18</w:t>
      </w:r>
      <w:r>
        <w:t xml:space="preserve">. siječnja 2017. godine u spis je dostavila uvjerenje iz kojeg je razvidno da dužnik </w:t>
      </w:r>
      <w:r w:rsidR="00453FBB">
        <w:t>GRAN CORTIGO j.d.o.o., Cesta Mira 15, Split, OIB: 13526713091</w:t>
      </w:r>
      <w:r>
        <w:t xml:space="preserve"> nije evidentiran kao vlasnik vozila (list spisa </w:t>
      </w:r>
      <w:r w:rsidR="00453FBB">
        <w:t>18</w:t>
      </w:r>
      <w:r>
        <w:t xml:space="preserve">). </w:t>
      </w:r>
    </w:p>
    <w:p w:rsidRDefault="00453FBB" w:rsidP="002C19C5" w:rsidR="00453FBB">
      <w:pPr>
        <w:ind w:firstLine="708"/>
        <w:jc w:val="both"/>
      </w:pPr>
    </w:p>
    <w:p w:rsidRDefault="00453FBB" w:rsidP="00453FBB" w:rsidR="00453FBB">
      <w:pPr>
        <w:ind w:firstLine="708"/>
        <w:jc w:val="both"/>
      </w:pPr>
      <w:r>
        <w:t xml:space="preserve">Financijska agencija je dana 27. siječnja 2017. godine dostavila u spis </w:t>
      </w:r>
      <w:r w:rsidRPr="00271D1E">
        <w:t>podnesak kojim se očituje na dosadašnji tijek postupka, razloge podnošenja p</w:t>
      </w:r>
      <w:r>
        <w:t>rijedloga za otvaranje stečaja navodeći da je dan 05. siječnja 2016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>
        <w:t>24.748,12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26. siječnja 2017. godine </w:t>
      </w:r>
      <w:r w:rsidRPr="00271D1E">
        <w:t xml:space="preserve">evidentirano </w:t>
      </w:r>
      <w:r>
        <w:t>506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20).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453FBB">
        <w:t>30</w:t>
      </w:r>
      <w:r w:rsidR="00EE7377">
        <w:t>. siječnja 2017</w:t>
      </w:r>
      <w:r w:rsidRPr="00B42E80">
        <w:t xml:space="preserve">. godine </w:t>
      </w:r>
    </w:p>
    <w:p w:rsidRDefault="00453FBB" w:rsidP="00B42E80" w:rsidR="00453FBB">
      <w:pPr>
        <w:jc w:val="right"/>
      </w:pPr>
    </w:p>
    <w:p w:rsidRDefault="00B42E80" w:rsidP="00453FBB" w:rsidR="00044F41">
      <w:pPr>
        <w:ind w:firstLine="708" w:left="7080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453FBB" w:rsidP="00F57DF9" w:rsidR="00453FBB" w:rsidRPr="00F57DF9">
      <w:pPr>
        <w:jc w:val="right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7F6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453FBB">
      <w:t>139/2016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453FBB">
      <w:t>139/2016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3C2F22"/>
    <w:rsid w:val="00417EA6"/>
    <w:rsid w:val="00453FBB"/>
    <w:rsid w:val="00520E5B"/>
    <w:rsid w:val="005637F6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63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7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7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7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7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63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7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7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7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7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 (1 zaposlenik)</izvorni_sadrzaj>
    <derivirana_varijabla naziv="DomainObject.Predmet.PrimjedbaSuca_1">Čl. 110. st. 1. SZ (1 zaposlenik)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 CORTIGO j.d.o.o.</izvorni_sadrzaj>
    <derivirana_varijabla naziv="DomainObject.Predmet.ProtustrankaFormated_1">  GRAN CORTIGO j.d.o.o.</derivirana_varijabla>
  </DomainObject.Predmet.ProtustrankaFormated>
  <DomainObject.Predmet.ProtustrankaFormatedOIB>
    <izvorni_sadrzaj>  GRAN CORTIGO j.d.o.o., OIB 13526713091</izvorni_sadrzaj>
    <derivirana_varijabla naziv="DomainObject.Predmet.ProtustrankaFormatedOIB_1">  GRAN CORTIGO j.d.o.o., OIB 13526713091</derivirana_varijabla>
  </DomainObject.Predmet.ProtustrankaFormatedOIB>
  <DomainObject.Predmet.ProtustrankaFormatedWithAdress>
    <izvorni_sadrzaj> GRAN CORTIGO j.d.o.o., Cesta Mira 15, 21000 Split</izvorni_sadrzaj>
    <derivirana_varijabla naziv="DomainObject.Predmet.ProtustrankaFormatedWithAdress_1"> GRAN CORTIGO j.d.o.o., Cesta Mira 15, 21000 Split</derivirana_varijabla>
  </DomainObject.Predmet.ProtustrankaFormatedWithAdress>
  <DomainObject.Predmet.ProtustrankaFormatedWithAdressOIB>
    <izvorni_sadrzaj> GRAN CORTIGO j.d.o.o., OIB 13526713091, Cesta Mira 15, 21000 Split</izvorni_sadrzaj>
    <derivirana_varijabla naziv="DomainObject.Predmet.ProtustrankaFormatedWithAdressOIB_1"> GRAN CORTIGO j.d.o.o., OIB 13526713091, Cesta Mira 15, 21000 Split</derivirana_varijabla>
  </DomainObject.Predmet.ProtustrankaFormatedWithAdressOIB>
  <DomainObject.Predmet.ProtustrankaWithAdress>
    <izvorni_sadrzaj>GRAN CORTIGO j.d.o.o. Cesta Mira 15, 21000 Split</izvorni_sadrzaj>
    <derivirana_varijabla naziv="DomainObject.Predmet.ProtustrankaWithAdress_1">GRAN CORTIGO j.d.o.o. Cesta Mira 15, 21000 Split</derivirana_varijabla>
  </DomainObject.Predmet.ProtustrankaWithAdress>
  <DomainObject.Predmet.ProtustrankaWithAdressOIB>
    <izvorni_sadrzaj>GRAN CORTIGO j.d.o.o., OIB 13526713091, Cesta Mira 15, 21000 Split</izvorni_sadrzaj>
    <derivirana_varijabla naziv="DomainObject.Predmet.ProtustrankaWithAdressOIB_1">GRAN CORTIGO j.d.o.o., OIB 13526713091, Cesta Mira 15, 21000 Split</derivirana_varijabla>
  </DomainObject.Predmet.ProtustrankaWithAdressOIB>
  <DomainObject.Predmet.ProtustrankaNazivFormated>
    <izvorni_sadrzaj>GRAN CORTIGO j.d.o.o.</izvorni_sadrzaj>
    <derivirana_varijabla naziv="DomainObject.Predmet.ProtustrankaNazivFormated_1">GRAN CORTIGO j.d.o.o.</derivirana_varijabla>
  </DomainObject.Predmet.ProtustrankaNazivFormated>
  <DomainObject.Predmet.ProtustrankaNazivFormatedOIB>
    <izvorni_sadrzaj>GRAN CORTIGO j.d.o.o., OIB 13526713091</izvorni_sadrzaj>
    <derivirana_varijabla naziv="DomainObject.Predmet.ProtustrankaNazivFormatedOIB_1">GRAN CORTIGO j.d.o.o., OIB 13526713091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24748.12</izvorni_sadrzaj>
    <derivirana_varijabla naziv="DomainObject.Predmet.TrenutnaVrijednost_1">24748.12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 CORTIGO j.d.o.o.</item>
    </izvorni_sadrzaj>
    <derivirana_varijabla naziv="DomainObject.Predmet.ProtuStrankaListFormated_1">
      <item>GRAN CORTIGO j.d.o.o.</item>
    </derivirana_varijabla>
  </DomainObject.Predmet.ProtuStrankaListFormated>
  <DomainObject.Predmet.ProtuStrankaListFormatedOIB>
    <izvorni_sadrzaj>
      <item>GRAN CORTIGO j.d.o.o., OIB 13526713091</item>
    </izvorni_sadrzaj>
    <derivirana_varijabla naziv="DomainObject.Predmet.ProtuStrankaListFormatedOIB_1">
      <item>GRAN CORTIGO j.d.o.o., OIB 13526713091</item>
    </derivirana_varijabla>
  </DomainObject.Predmet.ProtuStrankaListFormatedOIB>
  <DomainObject.Predmet.ProtuStrankaListFormatedWithAdress>
    <izvorni_sadrzaj>
      <item>GRAN CORTIGO j.d.o.o., Cesta Mira 15, 21000 Split</item>
    </izvorni_sadrzaj>
    <derivirana_varijabla naziv="DomainObject.Predmet.ProtuStrankaListFormatedWithAdress_1">
      <item>GRAN CORTIGO j.d.o.o., Cesta Mira 15, 21000 Split</item>
    </derivirana_varijabla>
  </DomainObject.Predmet.ProtuStrankaListFormatedWithAdress>
  <DomainObject.Predmet.ProtuStrankaListFormatedWithAdressOIB>
    <izvorni_sadrzaj>
      <item>GRAN CORTIGO j.d.o.o., OIB 13526713091, Cesta Mira 15, 21000 Split</item>
    </izvorni_sadrzaj>
    <derivirana_varijabla naziv="DomainObject.Predmet.ProtuStrankaListFormatedWithAdressOIB_1">
      <item>GRAN CORTIGO j.d.o.o., OIB 13526713091, Cesta Mira 15, 21000 Split</item>
    </derivirana_varijabla>
  </DomainObject.Predmet.ProtuStrankaListFormatedWithAdressOIB>
  <DomainObject.Predmet.ProtuStrankaListNazivFormated>
    <izvorni_sadrzaj>
      <item>GRAN CORTIGO j.d.o.o.</item>
    </izvorni_sadrzaj>
    <derivirana_varijabla naziv="DomainObject.Predmet.ProtuStrankaListNazivFormated_1">
      <item>GRAN CORTIGO j.d.o.o.</item>
    </derivirana_varijabla>
  </DomainObject.Predmet.ProtuStrankaListNazivFormated>
  <DomainObject.Predmet.ProtuStrankaListNazivFormatedOIB>
    <izvorni_sadrzaj>
      <item>GRAN CORTIGO j.d.o.o., OIB 13526713091</item>
    </izvorni_sadrzaj>
    <derivirana_varijabla naziv="DomainObject.Predmet.ProtuStrankaListNazivFormatedOIB_1">
      <item>GRAN CORTIGO j.d.o.o., OIB 13526713091</item>
    </derivirana_varijabla>
  </DomainObject.Predmet.ProtuStrankaListNazivFormatedOIB>
  <DomainObject.Predmet.OstaliListFormated>
    <izvorni_sadrzaj>
      <item>Dražen Pezo</item>
    </izvorni_sadrzaj>
    <derivirana_varijabla naziv="DomainObject.Predmet.OstaliListFormated_1">
      <item>Dražen Pezo</item>
    </derivirana_varijabla>
  </DomainObject.Predmet.OstaliListFormated>
  <DomainObject.Predmet.OstaliListFormatedOIB>
    <izvorni_sadrzaj>
      <item>Dražen Pezo, OIB 71956500031</item>
    </izvorni_sadrzaj>
    <derivirana_varijabla naziv="DomainObject.Predmet.OstaliListFormatedOIB_1">
      <item>Dražen Pezo, OIB 71956500031</item>
    </derivirana_varijabla>
  </DomainObject.Predmet.OstaliListFormatedOIB>
  <DomainObject.Predmet.OstaliListFormatedWithAdress>
    <izvorni_sadrzaj>
      <item>Dražen Pezo, Cesta Mira 15, 21000 Split</item>
    </izvorni_sadrzaj>
    <derivirana_varijabla naziv="DomainObject.Predmet.OstaliListFormatedWithAdress_1">
      <item>Dražen Pezo, Cesta Mira 15, 21000 Split</item>
    </derivirana_varijabla>
  </DomainObject.Predmet.OstaliListFormatedWithAdress>
  <DomainObject.Predmet.OstaliListFormatedWithAdressOIB>
    <izvorni_sadrzaj>
      <item>Dražen Pezo, OIB 71956500031, Cesta Mira 15, 21000 Split</item>
    </izvorni_sadrzaj>
    <derivirana_varijabla naziv="DomainObject.Predmet.OstaliListFormatedWithAdressOIB_1">
      <item>Dražen Pezo, OIB 71956500031, Cesta Mira 15, 21000 Split</item>
    </derivirana_varijabla>
  </DomainObject.Predmet.OstaliListFormatedWithAdressOIB>
  <DomainObject.Predmet.OstaliListNazivFormated>
    <izvorni_sadrzaj>
      <item>Dražen Pezo</item>
    </izvorni_sadrzaj>
    <derivirana_varijabla naziv="DomainObject.Predmet.OstaliListNazivFormated_1">
      <item>Dražen Pezo</item>
    </derivirana_varijabla>
  </DomainObject.Predmet.OstaliListNazivFormated>
  <DomainObject.Predmet.OstaliListNazivFormatedOIB>
    <izvorni_sadrzaj>
      <item>Dražen Pezo, OIB 71956500031</item>
    </izvorni_sadrzaj>
    <derivirana_varijabla naziv="DomainObject.Predmet.OstaliListNazivFormatedOIB_1">
      <item>Dražen Pezo, OIB 71956500031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 CORTIGO j.d.o.o.</izvorni_sadrzaj>
    <derivirana_varijabla naziv="DomainObject.Predmet.ProtustrankaIDrugi_1">GRAN CORTIGO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 CORTIGO j.d.o.o., OIB 13526713091, Cesta Mira 15, 21000 Split</izvorni_sadrzaj>
    <derivirana_varijabla naziv="DomainObject.Predmet.ProtustrankaIDrugiAdressOIB_1">GRAN CORTIGO j.d.o.o., OIB 13526713091, Cesta Mira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 CORTIGO j.d.o.o.</item>
      <item>FINANCIJSKA AGENCIJA, RC SPLIT</item>
      <item>Dražen Pezo</item>
    </izvorni_sadrzaj>
    <derivirana_varijabla naziv="DomainObject.Predmet.SudioniciListNaziv_1">
      <item>GRAN CORTIGO j.d.o.o.</item>
      <item>FINANCIJSKA AGENCIJA, RC SPLIT</item>
      <item>Dražen Pezo</item>
    </derivirana_varijabla>
  </DomainObject.Predmet.SudioniciListNaziv>
  <DomainObject.Predmet.SudioniciListAdressOIB>
    <izvorni_sadrzaj>
      <item>GRAN CORTIGO j.d.o.o., OIB 13526713091, Cesta Mira 15,21000 Split</item>
      <item>FINANCIJSKA AGENCIJA, RC SPLIT, OIB 85821130368, Mažuranićevo šetalište 24 b,21000 Split</item>
      <item>Dražen Pezo, OIB 71956500031, Cesta Mira 15,21000 Split</item>
    </izvorni_sadrzaj>
    <derivirana_varijabla naziv="DomainObject.Predmet.SudioniciListAdressOIB_1">
      <item>GRAN CORTIGO j.d.o.o., OIB 13526713091, Cesta Mira 15,21000 Split</item>
      <item>FINANCIJSKA AGENCIJA, RC SPLIT, OIB 85821130368, Mažuranićevo šetalište 24 b,21000 Split</item>
      <item>Dražen Pezo, OIB 71956500031, Cesta Mira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13526713091</item>
      <item>, OIB 85821130368</item>
      <item>, OIB 71956500031</item>
    </izvorni_sadrzaj>
    <derivirana_varijabla naziv="DomainObject.Predmet.SudioniciListNazivOIB_1">
      <item>, OIB 13526713091</item>
      <item>, OIB 85821130368</item>
      <item>, OIB 71956500031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F198B-211E-4ED2-A645-6C474E576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846</properties:Words>
  <properties:Characters>4662</properties:Characters>
  <properties:Lines>121</properties:Lines>
  <properties:Paragraphs>36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2017-01-24T13:14:00Z</cp:lastPrinted>
  <dcterms:modified xmlns:xsi="http://www.w3.org/2001/XMLSchema-instance" xsi:type="dcterms:W3CDTF">2017-01-30T10:51:00Z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