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0509d" w14:paraId="390509d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FB04CC">
        <w:t xml:space="preserve">PRANJIĆ ALFA &amp; OMEGA d.o.o. Pula, Gajeva 10, </w:t>
      </w:r>
      <w:r w:rsidR="00EA1E30">
        <w:t xml:space="preserve">OIB: </w:t>
      </w:r>
      <w:r w:rsidR="00FB04CC">
        <w:t>09203789338,</w:t>
      </w:r>
      <w:r w:rsidR="005032AA">
        <w:t xml:space="preserve"> </w:t>
      </w:r>
      <w:r w:rsidR="00915E34">
        <w:t>13. rujna</w:t>
      </w:r>
      <w:r w:rsidR="00EA1E30">
        <w:t xml:space="preserve"> </w:t>
      </w:r>
      <w:r w:rsidRPr="00C10C53">
        <w:t xml:space="preserve">2016.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FB04CC">
        <w:t>PRANJIĆ ALFA &amp; OMEGA d.o.o. Pula, Gajeva 10, OIB: 09203789338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FB04CC">
        <w:t>734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915E34">
        <w:t>8. rujna</w:t>
      </w:r>
      <w:r w:rsidRPr="00250F22">
        <w:t xml:space="preserve"> 2016. pristupio je zakonski zastupnik dužnika </w:t>
      </w:r>
      <w:r w:rsidR="00FB04CC">
        <w:t>Miroslav Pranjić</w:t>
      </w:r>
      <w:r w:rsidRPr="00250F22">
        <w:t xml:space="preserve">, koji je naveo da </w:t>
      </w:r>
      <w:r w:rsidRPr="00250F22">
        <w:rPr>
          <w:sz w:val="23"/>
          <w:szCs w:val="23"/>
        </w:rPr>
        <w:t xml:space="preserve">društvo </w:t>
      </w:r>
      <w:r w:rsidRPr="00250F22">
        <w:t xml:space="preserve">od imovine </w:t>
      </w:r>
      <w:r w:rsidR="00915E34">
        <w:t xml:space="preserve">nema nikakve </w:t>
      </w:r>
      <w:r w:rsidR="00F2282E">
        <w:t>nekretnine ni</w:t>
      </w:r>
      <w:r w:rsidR="00FB04CC">
        <w:t xml:space="preserve"> vrijednih pokretnina</w:t>
      </w:r>
      <w:r w:rsidRPr="00250F22">
        <w:t xml:space="preserve">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915E34">
        <w:t>13. rujna</w:t>
      </w:r>
      <w:r w:rsidR="004F782C">
        <w:t xml:space="preserve"> </w:t>
      </w:r>
      <w:r w:rsidR="00C765FC" w:rsidRPr="00C10C53">
        <w:t>2016.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96B91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5032AA">
          <w:t xml:space="preserve">                             </w:t>
        </w:r>
      </w:sdtContent>
    </w:sdt>
    <w:r>
      <w:t>Posl. broj: 1 St-</w:t>
    </w:r>
    <w:r w:rsidR="00915E34">
      <w:t>73</w:t>
    </w:r>
    <w:r w:rsidR="00FB04CC">
      <w:t>4</w:t>
    </w:r>
    <w:r w:rsidR="005032AA">
      <w:t>/16-</w:t>
    </w:r>
    <w:r w:rsidR="00915E34">
      <w:t>10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 </w:t>
        </w:r>
        <w:r>
          <w:t xml:space="preserve"> </w:t>
        </w:r>
      </w:sdtContent>
    </w:sdt>
    <w:r>
      <w:t>Posl. broj: 1 St-</w:t>
    </w:r>
    <w:r w:rsidR="00FB04CC">
      <w:t>734</w:t>
    </w:r>
    <w:r w:rsidR="005032AA">
      <w:t>/16-</w:t>
    </w:r>
    <w:r w:rsidR="00915E34">
      <w:t>10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1A38BC"/>
    <w:rsid w:val="00217A54"/>
    <w:rsid w:val="002442A7"/>
    <w:rsid w:val="00250F22"/>
    <w:rsid w:val="003B092C"/>
    <w:rsid w:val="00496112"/>
    <w:rsid w:val="004A59C5"/>
    <w:rsid w:val="004F782C"/>
    <w:rsid w:val="005032AA"/>
    <w:rsid w:val="0051489A"/>
    <w:rsid w:val="00643D7D"/>
    <w:rsid w:val="0065137D"/>
    <w:rsid w:val="0065386B"/>
    <w:rsid w:val="00726F07"/>
    <w:rsid w:val="007F482F"/>
    <w:rsid w:val="00814708"/>
    <w:rsid w:val="008157C7"/>
    <w:rsid w:val="008E56F0"/>
    <w:rsid w:val="00915E34"/>
    <w:rsid w:val="009E0D54"/>
    <w:rsid w:val="009E515D"/>
    <w:rsid w:val="00A9689F"/>
    <w:rsid w:val="00AC57D6"/>
    <w:rsid w:val="00B10C40"/>
    <w:rsid w:val="00B24DE2"/>
    <w:rsid w:val="00B77EB9"/>
    <w:rsid w:val="00B97E6E"/>
    <w:rsid w:val="00C10C53"/>
    <w:rsid w:val="00C331EB"/>
    <w:rsid w:val="00C765FC"/>
    <w:rsid w:val="00C96B91"/>
    <w:rsid w:val="00CD1157"/>
    <w:rsid w:val="00D10CDB"/>
    <w:rsid w:val="00D2325F"/>
    <w:rsid w:val="00EA1E30"/>
    <w:rsid w:val="00F2282E"/>
    <w:rsid w:val="00FB04CC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B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B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B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B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6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B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B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B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B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ALFA &amp; OMEGA d.o.o. PULA</izvorni_sadrzaj>
    <derivirana_varijabla naziv="DomainObject.Predmet.ProtustrankaFormated_1">  PRANJIĆ ALFA &amp; OMEGA d.o.o. PULA</derivirana_varijabla>
  </DomainObject.Predmet.ProtustrankaFormated>
  <DomainObject.Predmet.ProtustrankaFormatedOIB>
    <izvorni_sadrzaj>  PRANJIĆ ALFA &amp; OMEGA d.o.o. PULA, OIB 09203789338</izvorni_sadrzaj>
    <derivirana_varijabla naziv="DomainObject.Predmet.ProtustrankaFormatedOIB_1">  PRANJIĆ ALFA &amp; OMEGA d.o.o. PULA, OIB 09203789338</derivirana_varijabla>
  </DomainObject.Predmet.ProtustrankaFormatedOIB>
  <DomainObject.Predmet.ProtustrankaFormatedWithAdress>
    <izvorni_sadrzaj> PRANJIĆ ALFA &amp; OMEGA d.o.o. PULA, Gajeva 10, 52100 Pula</izvorni_sadrzaj>
    <derivirana_varijabla naziv="DomainObject.Predmet.ProtustrankaFormatedWithAdress_1"> PRANJIĆ ALFA &amp; OMEGA d.o.o. PULA, Gajeva 10, 52100 Pula</derivirana_varijabla>
  </DomainObject.Predmet.ProtustrankaFormatedWithAdress>
  <DomainObject.Predmet.ProtustrankaFormatedWithAdressOIB>
    <izvorni_sadrzaj> PRANJIĆ ALFA &amp; OMEGA d.o.o. PULA, OIB 09203789338, Gajeva 10, 52100 Pula</izvorni_sadrzaj>
    <derivirana_varijabla naziv="DomainObject.Predmet.ProtustrankaFormatedWithAdressOIB_1"> PRANJIĆ ALFA &amp; OMEGA d.o.o. PULA, OIB 09203789338, Gajeva 10, 52100 Pula</derivirana_varijabla>
  </DomainObject.Predmet.ProtustrankaFormatedWithAdressOIB>
  <DomainObject.Predmet.ProtustrankaWithAdress>
    <izvorni_sadrzaj>PRANJIĆ ALFA &amp; OMEGA d.o.o. PULA Gajeva 10, 52100 Pula</izvorni_sadrzaj>
    <derivirana_varijabla naziv="DomainObject.Predmet.ProtustrankaWithAdress_1">PRANJIĆ ALFA &amp; OMEGA d.o.o. PULA Gajeva 10, 52100 Pula</derivirana_varijabla>
  </DomainObject.Predmet.ProtustrankaWithAdress>
  <DomainObject.Predmet.ProtustrankaWithAdressOIB>
    <izvorni_sadrzaj>PRANJIĆ ALFA &amp; OMEGA d.o.o. PULA, OIB 09203789338, Gajeva 10, 52100 Pula</izvorni_sadrzaj>
    <derivirana_varijabla naziv="DomainObject.Predmet.ProtustrankaWithAdressOIB_1">PRANJIĆ ALFA &amp; OMEGA d.o.o. PULA, OIB 09203789338, Gajeva 10, 52100 Pula</derivirana_varijabla>
  </DomainObject.Predmet.ProtustrankaWithAdressOIB>
  <DomainObject.Predmet.ProtustrankaNazivFormated>
    <izvorni_sadrzaj>PRANJIĆ ALFA &amp; OMEGA d.o.o. PULA</izvorni_sadrzaj>
    <derivirana_varijabla naziv="DomainObject.Predmet.ProtustrankaNazivFormated_1">PRANJIĆ ALFA &amp; OMEGA d.o.o. PULA</derivirana_varijabla>
  </DomainObject.Predmet.ProtustrankaNazivFormated>
  <DomainObject.Predmet.ProtustrankaNazivFormatedOIB>
    <izvorni_sadrzaj>PRANJIĆ ALFA &amp; OMEGA d.o.o. PULA, OIB 09203789338</izvorni_sadrzaj>
    <derivirana_varijabla naziv="DomainObject.Predmet.ProtustrankaNazivFormatedOIB_1">PRANJIĆ ALFA &amp; OMEGA d.o.o. PULA, OIB 09203789338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1840248.92</izvorni_sadrzaj>
    <derivirana_varijabla naziv="DomainObject.Predmet.TrenutnaVrijednost_1">1840248.92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PRANJIĆ ALFA &amp; OMEGA d.o.o. PULA</item>
    </izvorni_sadrzaj>
    <derivirana_varijabla naziv="DomainObject.Predmet.ProtuStrankaListFormated_1">
      <item>PRANJIĆ ALFA &amp; OMEGA d.o.o. PULA</item>
    </derivirana_varijabla>
  </DomainObject.Predmet.ProtuStrankaListFormated>
  <DomainObject.Predmet.ProtuStrankaListFormatedOIB>
    <izvorni_sadrzaj>
      <item>PRANJIĆ ALFA &amp; OMEGA d.o.o. PULA, OIB 09203789338</item>
    </izvorni_sadrzaj>
    <derivirana_varijabla naziv="DomainObject.Predmet.ProtuStrankaListFormatedOIB_1">
      <item>PRANJIĆ ALFA &amp; OMEGA d.o.o. PULA, OIB 09203789338</item>
    </derivirana_varijabla>
  </DomainObject.Predmet.ProtuStrankaListFormatedOIB>
  <DomainObject.Predmet.ProtuStrankaListFormatedWithAdress>
    <izvorni_sadrzaj>
      <item>PRANJIĆ ALFA &amp; OMEGA d.o.o. PULA, Gajeva 10, 52100 Pula</item>
    </izvorni_sadrzaj>
    <derivirana_varijabla naziv="DomainObject.Predmet.ProtuStrankaListFormatedWithAdress_1">
      <item>PRANJIĆ ALFA &amp; OMEGA d.o.o. PULA, Gajeva 10, 52100 Pula</item>
    </derivirana_varijabla>
  </DomainObject.Predmet.ProtuStrankaListFormatedWithAdress>
  <DomainObject.Predmet.ProtuStrankaListFormatedWithAdressOIB>
    <izvorni_sadrzaj>
      <item>PRANJIĆ ALFA &amp; OMEGA d.o.o. PULA, OIB 09203789338, Gajeva 10, 52100 Pula</item>
    </izvorni_sadrzaj>
    <derivirana_varijabla naziv="DomainObject.Predmet.ProtuStrankaListFormatedWithAdressOIB_1">
      <item>PRANJIĆ ALFA &amp; OMEGA d.o.o. PULA, OIB 09203789338, Gajeva 10, 52100 Pula</item>
    </derivirana_varijabla>
  </DomainObject.Predmet.ProtuStrankaListFormatedWithAdressOIB>
  <DomainObject.Predmet.ProtuStrankaListNazivFormated>
    <izvorni_sadrzaj>
      <item>PRANJIĆ ALFA &amp; OMEGA d.o.o. PULA</item>
    </izvorni_sadrzaj>
    <derivirana_varijabla naziv="DomainObject.Predmet.ProtuStrankaListNazivFormated_1">
      <item>PRANJIĆ ALFA &amp; OMEGA d.o.o. PULA</item>
    </derivirana_varijabla>
  </DomainObject.Predmet.ProtuStrankaListNazivFormated>
  <DomainObject.Predmet.ProtuStrankaListNazivFormatedOIB>
    <izvorni_sadrzaj>
      <item>PRANJIĆ ALFA &amp; OMEGA d.o.o. PULA, OIB 09203789338</item>
    </izvorni_sadrzaj>
    <derivirana_varijabla naziv="DomainObject.Predmet.ProtuStrankaListNazivFormatedOIB_1">
      <item>PRANJIĆ ALFA &amp; OMEGA d.o.o. PULA, OIB 09203789338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PRANJIĆ ALFA &amp; OMEGA d.o.o. PULA</izvorni_sadrzaj>
    <derivirana_varijabla naziv="DomainObject.Predmet.ProtustrankaIDrugi_1">PRANJIĆ ALFA &amp; OMEGA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PRANJIĆ ALFA &amp; OMEGA d.o.o. PULA, OIB 09203789338, Gajeva 10, 52100 Pula</izvorni_sadrzaj>
    <derivirana_varijabla naziv="DomainObject.Predmet.ProtustrankaIDrugiAdressOIB_1">PRANJIĆ ALFA &amp; OMEGA d.o.o. PULA, OIB 09203789338, Gajeva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PRANJIĆ ALFA &amp; OMEGA d.o.o. PULA</item>
    </izvorni_sadrzaj>
    <derivirana_varijabla naziv="DomainObject.Predmet.SudioniciListNaziv_1">
      <item>FINANCIJSKA AGENCIJA, RC RIJEKA, PODRUŽNICA PULA, PULA</item>
      <item>PRANJIĆ ALFA &amp; OMEGA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PRANJIĆ ALFA &amp; OMEGA d.o.o. PULA, OIB 09203789338, Gajeva 10,52100 Pula</item>
    </izvorni_sadrzaj>
    <derivirana_varijabla naziv="DomainObject.Predmet.SudioniciListAdressOIB_1">
      <item>FINANCIJSKA AGENCIJA, RC RIJEKA, PODRUŽNICA PULA, PULA, OIB 85821130368, Giardini 5,52100 Pula</item>
      <item>PRANJIĆ ALFA &amp; OMEGA d.o.o. PULA, OIB 09203789338, Gajeva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09203789338</item>
    </izvorni_sadrzaj>
    <derivirana_varijabla naziv="DomainObject.Predmet.SudioniciListNazivOIB_1">
      <item>, OIB 85821130368</item>
      <item>, OIB 09203789338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2183</properties:Characters>
  <properties:Lines>68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2016-09-13T11:54:00Z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2016-09-13T12:24:00Z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