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daf1" w14:paraId="b30daf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06DB2">
        <w:t xml:space="preserve">SIGMA INŽENJERING d.o.o. Split, Valpovačka ulica 13, OIB: </w:t>
      </w:r>
      <w:r w:rsidR="00906DB2" w:rsidRPr="00906DB2">
        <w:t>68414537798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06DB2" w:rsidRPr="00906DB2">
        <w:t>SIGMA INŽENJERING d.o.o. Split, Valpovačka ulica 13, OIB: 68414537798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906DB2">
        <w:t>32.989,84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06DB2">
      <w:t>1251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7E6C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INŽENJERING, d.o.o. za projektiranje i građevinarstvo</izvorni_sadrzaj>
    <derivirana_varijabla naziv="DomainObject.Predmet.ProtustrankaFormated_1">  SIGMA INŽENJERING, d.o.o. za projektiranje i građevinarstvo</derivirana_varijabla>
  </DomainObject.Predmet.ProtustrankaFormated>
  <DomainObject.Predmet.ProtustrankaFormatedOIB>
    <izvorni_sadrzaj>  SIGMA INŽENJERING, d.o.o. za projektiranje i građevinarstvo, OIB 68414537798</izvorni_sadrzaj>
    <derivirana_varijabla naziv="DomainObject.Predmet.ProtustrankaFormatedOIB_1">  SIGMA INŽENJERING, d.o.o. za projektiranje i građevinarstvo, OIB 68414537798</derivirana_varijabla>
  </DomainObject.Predmet.ProtustrankaFormatedOIB>
  <DomainObject.Predmet.ProtustrankaFormatedWithAdress>
    <izvorni_sadrzaj> SIGMA INŽENJERING, d.o.o. za projektiranje i građevinarstvo, Valpovačka Ulica 13, 21000 Split</izvorni_sadrzaj>
    <derivirana_varijabla naziv="DomainObject.Predmet.ProtustrankaFormatedWithAdress_1"> SIGMA INŽENJERING, d.o.o. za projektiranje i građevinarstvo, Valpovačka Ulica 13, 21000 Split</derivirana_varijabla>
  </DomainObject.Predmet.ProtustrankaFormatedWithAdress>
  <DomainObject.Predmet.ProtustrankaFormatedWithAdressOIB>
    <izvorni_sadrzaj> SIGMA INŽENJERING, d.o.o. za projektiranje i građevinarstvo, OIB 68414537798, Valpovačka Ulica 13, 21000 Split</izvorni_sadrzaj>
    <derivirana_varijabla naziv="DomainObject.Predmet.ProtustrankaFormatedWithAdressOIB_1"> SIGMA INŽENJERING, d.o.o. za projektiranje i građevinarstvo, OIB 68414537798, Valpovačka Ulica 13, 21000 Split</derivirana_varijabla>
  </DomainObject.Predmet.ProtustrankaFormatedWithAdressOIB>
  <DomainObject.Predmet.ProtustrankaWithAdress>
    <izvorni_sadrzaj>SIGMA INŽENJERING, d.o.o. za projektiranje i građevinarstvo Valpovačka Ulica 13, 21000 Split</izvorni_sadrzaj>
    <derivirana_varijabla naziv="DomainObject.Predmet.ProtustrankaWithAdress_1">SIGMA INŽENJERING, d.o.o. za projektiranje i građevinarstvo Valpovačka Ulica 13, 21000 Split</derivirana_varijabla>
  </DomainObject.Predmet.ProtustrankaWithAdress>
  <DomainObject.Predmet.ProtustrankaWithAdressOIB>
    <izvorni_sadrzaj>SIGMA INŽENJERING, d.o.o. za projektiranje i građevinarstvo, OIB 68414537798, Valpovačka Ulica 13, 21000 Split</izvorni_sadrzaj>
    <derivirana_varijabla naziv="DomainObject.Predmet.ProtustrankaWithAdressOIB_1">SIGMA INŽENJERING, d.o.o. za projektiranje i građevinarstvo, OIB 68414537798, Valpovačka Ulica 13, 21000 Split</derivirana_varijabla>
  </DomainObject.Predmet.ProtustrankaWithAdressOIB>
  <DomainObject.Predmet.ProtustrankaNazivFormated>
    <izvorni_sadrzaj>SIGMA INŽENJERING, d.o.o. za projektiranje i građevinarstvo</izvorni_sadrzaj>
    <derivirana_varijabla naziv="DomainObject.Predmet.ProtustrankaNazivFormated_1">SIGMA INŽENJERING, d.o.o. za projektiranje i građevinarstvo</derivirana_varijabla>
  </DomainObject.Predmet.ProtustrankaNazivFormated>
  <DomainObject.Predmet.ProtustrankaNazivFormatedOIB>
    <izvorni_sadrzaj>SIGMA INŽENJERING, d.o.o. za projektiranje i građevinarstvo, OIB 68414537798</izvorni_sadrzaj>
    <derivirana_varijabla naziv="DomainObject.Predmet.ProtustrankaNazivFormatedOIB_1">SIGMA INŽENJERING, d.o.o. za projektiranje i građevinarstvo, OIB 68414537798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32989.84</izvorni_sadrzaj>
    <derivirana_varijabla naziv="DomainObject.Predmet.TrenutnaVrijednost_1">32989.84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SIGMA INŽENJERING, d.o.o. za projektiranje i građevinarstvo</item>
    </izvorni_sadrzaj>
    <derivirana_varijabla naziv="DomainObject.Predmet.ProtuStrankaListFormated_1">
      <item>SIGMA INŽENJERING, d.o.o. za projektiranje i građevinarstvo</item>
    </derivirana_varijabla>
  </DomainObject.Predmet.ProtuStrankaListFormated>
  <DomainObject.Predmet.ProtuStrankaListFormatedOIB>
    <izvorni_sadrzaj>
      <item>SIGMA INŽENJERING, d.o.o. za projektiranje i građevinarstvo, OIB 68414537798</item>
    </izvorni_sadrzaj>
    <derivirana_varijabla naziv="DomainObject.Predmet.ProtuStrankaListFormatedOIB_1">
      <item>SIGMA INŽENJERING, d.o.o. za projektiranje i građevinarstvo, OIB 68414537798</item>
    </derivirana_varijabla>
  </DomainObject.Predmet.ProtuStrankaListFormatedOIB>
  <DomainObject.Predmet.ProtuStrankaListFormatedWithAdress>
    <izvorni_sadrzaj>
      <item>SIGMA INŽENJERING, d.o.o. za projektiranje i građevinarstvo, Valpovačka Ulica 13, 21000 Split</item>
    </izvorni_sadrzaj>
    <derivirana_varijabla naziv="DomainObject.Predmet.ProtuStrankaListFormatedWithAdress_1">
      <item>SIGMA INŽENJERING, d.o.o. za projektiranje i građevinarstvo, Valpovačka Ulica 13, 21000 Split</item>
    </derivirana_varijabla>
  </DomainObject.Predmet.ProtuStrankaListFormatedWithAdress>
  <DomainObject.Predmet.ProtuStrankaListFormatedWithAdressOIB>
    <izvorni_sadrzaj>
      <item>SIGMA INŽENJERING, d.o.o. za projektiranje i građevinarstvo, OIB 68414537798, Valpovačka Ulica 13, 21000 Split</item>
    </izvorni_sadrzaj>
    <derivirana_varijabla naziv="DomainObject.Predmet.ProtuStrankaListFormatedWithAdressOIB_1">
      <item>SIGMA INŽENJERING, d.o.o. za projektiranje i građevinarstvo, OIB 68414537798, Valpovačka Ulica 13, 21000 Split</item>
    </derivirana_varijabla>
  </DomainObject.Predmet.ProtuStrankaListFormatedWithAdressOIB>
  <DomainObject.Predmet.ProtuStrankaListNazivFormated>
    <izvorni_sadrzaj>
      <item>SIGMA INŽENJERING, d.o.o. za projektiranje i građevinarstvo</item>
    </izvorni_sadrzaj>
    <derivirana_varijabla naziv="DomainObject.Predmet.ProtuStrankaListNazivFormated_1">
      <item>SIGMA INŽENJERING, d.o.o. za projektiranje i građevinarstvo</item>
    </derivirana_varijabla>
  </DomainObject.Predmet.ProtuStrankaListNazivFormated>
  <DomainObject.Predmet.ProtuStrankaListNazivFormatedOIB>
    <izvorni_sadrzaj>
      <item>SIGMA INŽENJERING, d.o.o. za projektiranje i građevinarstvo, OIB 68414537798</item>
    </izvorni_sadrzaj>
    <derivirana_varijabla naziv="DomainObject.Predmet.ProtuStrankaListNazivFormatedOIB_1">
      <item>SIGMA INŽENJERING, d.o.o. za projektiranje i građevinarstvo, OIB 68414537798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SIGMA INŽENJERING, d.o.o. za projektiranje i građevinarstvo</izvorni_sadrzaj>
    <derivirana_varijabla naziv="DomainObject.Predmet.ProtustrankaIDrugi_1">SIGMA INŽENJERING, d.o.o. za projektiranje i građevinarstvo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SIGMA INŽENJERING, d.o.o. za projektiranje i građevinarstvo, OIB 68414537798, Valpovačka Ulica 13, 21000 Split</izvorni_sadrzaj>
    <derivirana_varijabla naziv="DomainObject.Predmet.ProtustrankaIDrugiAdressOIB_1">SIGMA INŽENJERING, d.o.o. za projektiranje i građevinarstvo, OIB 68414537798, Valpovačka Ulica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INŽENJERING, d.o.o. za projektiranje i građevinarstvo</item>
      <item>FINANCIJSKA AGENCIJA RC SPLIT</item>
    </izvorni_sadrzaj>
    <derivirana_varijabla naziv="DomainObject.Predmet.SudioniciListNaziv_1">
      <item>SIGMA INŽENJERING, d.o.o. za projektiranje i građevinarstvo</item>
      <item>FINANCIJSKA AGENCIJA RC SPLIT</item>
    </derivirana_varijabla>
  </DomainObject.Predmet.SudioniciListNaziv>
  <DomainObject.Predmet.SudioniciListAdressOIB>
    <izvorni_sadrzaj>
      <item>SIGMA INŽENJERING, d.o.o. za projektiranje i građevinarstvo, OIB 68414537798, Valpovačka Ulica 13,21000 Split</item>
      <item>FINANCIJSKA AGENCIJA RC SPLIT, OIB 85821130368, Mažuranićevo šetalište 24b,21000 Split</item>
    </izvorni_sadrzaj>
    <derivirana_varijabla naziv="DomainObject.Predmet.SudioniciListAdressOIB_1">
      <item>SIGMA INŽENJERING, d.o.o. za projektiranje i građevinarstvo, OIB 68414537798, Valpovačka Ulica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68414537798</item>
      <item>, OIB 85821130368</item>
    </izvorni_sadrzaj>
    <derivirana_varijabla naziv="DomainObject.Predmet.SudioniciListNazivOIB_1">
      <item>, OIB 68414537798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06537-09E9-4EB4-A7ED-91091BEDA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1984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2016-02-03T13:58:00Z</dcterms:created>
  <dc:creator>nmarkovic</dc:creator>
  <cp:lastModifiedBy>Ana Golub Gruić</cp:lastModifiedBy>
  <cp:lastPrinted>2016-02-03T13:58:00Z</cp:lastPrinted>
  <dcterms:modified xmlns:xsi="http://www.w3.org/2001/XMLSchema-instance" xsi:type="dcterms:W3CDTF">2016-02-04T13:27:00Z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