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991c" w14:paraId="70f991c" w:rsidRDefault="007811E0" w:rsidP="00910611" w:rsidR="007811E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1E0" w:rsidP="00910611" w:rsidR="007811E0">
      <w:r>
        <w:rPr>
          <w:rFonts w:eastAsia="MS Mincho"/>
        </w:rPr>
        <w:t xml:space="preserve">   REPUBLIKA HRVATSKA</w:t>
      </w:r>
    </w:p>
    <w:p w:rsidRDefault="007811E0" w:rsidP="00910611" w:rsidR="007811E0">
      <w:r>
        <w:rPr>
          <w:rFonts w:eastAsia="MS Mincho"/>
        </w:rPr>
        <w:t>TRGOVAČKI SUD U RIJECI</w:t>
      </w:r>
    </w:p>
    <w:p w:rsidRDefault="007811E0" w:rsidP="007811E0" w:rsidR="00453AD5" w:rsidRPr="007811E0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07025" w:rsidP="00387D14" w:rsidR="003611FE" w:rsidRPr="00DB5FB4">
      <w:pPr>
        <w:jc w:val="right"/>
      </w:pPr>
      <w:r>
        <w:t xml:space="preserve">  Poslovni broj</w:t>
      </w:r>
      <w:r w:rsidR="00387D14" w:rsidRPr="00DB5FB4">
        <w:t xml:space="preserve"> 15 St-</w:t>
      </w:r>
      <w:r w:rsidR="00387D14">
        <w:t>162/2010-1</w:t>
      </w:r>
      <w:r w:rsidR="00EA776F">
        <w:t>402</w:t>
      </w:r>
    </w:p>
    <w:p w:rsidRDefault="00062BBE" w:rsidP="0053079D" w:rsidR="00062BBE" w:rsidRPr="00DB5FB4">
      <w:pPr>
        <w:jc w:val="right"/>
      </w:pPr>
    </w:p>
    <w:p w:rsidRDefault="00DB5FB4" w:rsidP="00DB5FB4" w:rsidR="00DB5FB4" w:rsidRPr="00B07025">
      <w:pPr>
        <w:jc w:val="center"/>
      </w:pPr>
      <w:r w:rsidRPr="00B07025">
        <w:t>R E P U B L I K A    H R V A T S K A</w:t>
      </w:r>
    </w:p>
    <w:p w:rsidRDefault="003611FE" w:rsidP="003611FE" w:rsidR="003611FE" w:rsidRPr="00B07025">
      <w:pPr>
        <w:jc w:val="both"/>
        <w:rPr>
          <w:bCs/>
          <w:sz w:val="28"/>
        </w:rPr>
      </w:pPr>
      <w:r w:rsidRPr="00B07025">
        <w:tab/>
      </w:r>
      <w:r w:rsidRPr="00B07025">
        <w:tab/>
      </w:r>
    </w:p>
    <w:p w:rsidRDefault="003611FE" w:rsidP="003611FE" w:rsidR="003611FE" w:rsidRPr="00B07025">
      <w:pPr>
        <w:jc w:val="center"/>
        <w:rPr>
          <w:bCs/>
        </w:rPr>
      </w:pPr>
      <w:r w:rsidRPr="00B07025">
        <w:rPr>
          <w:bCs/>
        </w:rPr>
        <w:t>R J E Š E N J E</w:t>
      </w:r>
    </w:p>
    <w:p w:rsidRDefault="00062BBE" w:rsidP="003611FE" w:rsidR="00062BB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>po stečajnom sucu 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9E5EF8">
        <w:rPr>
          <w:b/>
        </w:rPr>
        <w:t>HIT</w:t>
      </w:r>
      <w:r w:rsidR="00674288">
        <w:rPr>
          <w:b/>
        </w:rPr>
        <w:t xml:space="preserve"> -</w:t>
      </w:r>
      <w:r w:rsidR="009E5EF8">
        <w:rPr>
          <w:b/>
        </w:rPr>
        <w:t xml:space="preserve"> MARINA d.o.o. Novi Vinodolski, Mel bb</w:t>
      </w:r>
      <w:r w:rsidR="0005186A" w:rsidRPr="00DB5FB4">
        <w:rPr>
          <w:b/>
        </w:rPr>
        <w:t xml:space="preserve">,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387D14">
        <w:t>27</w:t>
      </w:r>
      <w:r w:rsidR="00EA776F">
        <w:t>. travnja</w:t>
      </w:r>
      <w:r w:rsidR="00387D14">
        <w:t xml:space="preserve"> 2018</w:t>
      </w:r>
      <w:r w:rsidR="003611FE" w:rsidRPr="00DB5FB4">
        <w:t xml:space="preserve">. </w:t>
      </w:r>
    </w:p>
    <w:p w:rsidRDefault="00B07025" w:rsidP="003611FE" w:rsidR="00B07025" w:rsidRPr="00B07025">
      <w:pPr>
        <w:jc w:val="both"/>
      </w:pPr>
    </w:p>
    <w:p w:rsidRDefault="003611FE" w:rsidP="003611FE" w:rsidR="003611FE" w:rsidRPr="00B07025">
      <w:pPr>
        <w:jc w:val="center"/>
      </w:pPr>
      <w:r w:rsidRPr="00B07025">
        <w:t xml:space="preserve">r i j e š i o  </w:t>
      </w:r>
      <w:r w:rsidR="00271F46" w:rsidRPr="00B07025">
        <w:t xml:space="preserve"> </w:t>
      </w:r>
      <w:r w:rsidRPr="00B07025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7F0196" w:rsidP="008310B8" w:rsidR="007F0196" w:rsidRPr="00F14B7E">
      <w:pPr>
        <w:numPr>
          <w:ilvl w:val="0"/>
          <w:numId w:val="8"/>
        </w:numPr>
        <w:jc w:val="both"/>
        <w:rPr>
          <w:bCs/>
        </w:rPr>
      </w:pPr>
      <w:r w:rsidRPr="00F14B7E">
        <w:rPr>
          <w:bCs/>
        </w:rPr>
        <w:t>Iz iznosa kupovnine ostvarene prodajom nekretnine stečajnog dužnika</w:t>
      </w:r>
      <w:r w:rsidR="0015745C">
        <w:rPr>
          <w:bCs/>
        </w:rPr>
        <w:t xml:space="preserve"> upisane u </w:t>
      </w:r>
      <w:r w:rsidR="00F14B7E" w:rsidRPr="00F14B7E">
        <w:rPr>
          <w:bCs/>
        </w:rPr>
        <w:t xml:space="preserve">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</w:t>
      </w:r>
      <w:r w:rsidR="00387D14" w:rsidRPr="00BB5A9F">
        <w:t xml:space="preserve">Općinskog suda u </w:t>
      </w:r>
      <w:r w:rsidR="00387D14">
        <w:t>Rijeci</w:t>
      </w:r>
      <w:r w:rsidR="00387D14" w:rsidRPr="00BB5A9F">
        <w:t>,</w:t>
      </w:r>
      <w:r w:rsidR="00387D14" w:rsidRPr="00032B13">
        <w:rPr>
          <w:lang w:val="en-US"/>
        </w:rPr>
        <w:t xml:space="preserve"> </w:t>
      </w:r>
      <w:r w:rsidR="00387D14">
        <w:t>Zemljišnoknjižni odjel Novi Vinodolski</w:t>
      </w:r>
      <w:r w:rsidR="00EA776F">
        <w:t>: k.č.br. 16521/16, k.o. Novi, etaža 20</w:t>
      </w:r>
      <w:r w:rsidR="00972C67" w:rsidRPr="00972C67">
        <w:t xml:space="preserve">, </w:t>
      </w:r>
      <w:r w:rsidR="00EA776F">
        <w:t>stan br. 17,</w:t>
      </w:r>
      <w:r w:rsidR="00972C67" w:rsidRPr="00972C67">
        <w:t xml:space="preserve"> </w:t>
      </w:r>
      <w:r w:rsidR="00EA776F">
        <w:t>potkrovlje, površine 39,69</w:t>
      </w:r>
      <w:r w:rsidR="00972C67" w:rsidRPr="00972C67">
        <w:t xml:space="preserve"> m2</w:t>
      </w:r>
      <w:r w:rsidR="008310B8" w:rsidRPr="00972C67">
        <w:rPr>
          <w:bCs/>
        </w:rPr>
        <w:t xml:space="preserve">,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 xml:space="preserve">visini od </w:t>
      </w:r>
      <w:r w:rsidR="00EA776F">
        <w:rPr>
          <w:bCs/>
        </w:rPr>
        <w:t xml:space="preserve">219.330,28 </w:t>
      </w:r>
      <w:r w:rsidR="009E5EF8" w:rsidRPr="00F14B7E">
        <w:rPr>
          <w:bCs/>
        </w:rPr>
        <w:t>kn, namiruju se</w:t>
      </w:r>
      <w:r w:rsidR="0005186A" w:rsidRPr="00F14B7E">
        <w:rPr>
          <w:bCs/>
        </w:rPr>
        <w:t xml:space="preserve">: </w:t>
      </w:r>
    </w:p>
    <w:p w:rsidRDefault="00EA776F" w:rsidP="003611FE" w:rsidR="00EA776F">
      <w:pPr>
        <w:jc w:val="both"/>
        <w:rPr>
          <w:bCs/>
        </w:rPr>
      </w:pPr>
    </w:p>
    <w:p w:rsidRDefault="00D4344A" w:rsidP="00D4344A" w:rsidR="006C7624" w:rsidRPr="00DB5FB4">
      <w:pPr>
        <w:ind w:hanging="993" w:left="993"/>
        <w:jc w:val="both"/>
        <w:rPr>
          <w:bCs/>
        </w:rPr>
      </w:pPr>
      <w:r>
        <w:rPr>
          <w:bCs/>
        </w:rPr>
        <w:tab/>
      </w:r>
      <w:r w:rsidR="00744E2F">
        <w:rPr>
          <w:bCs/>
        </w:rPr>
        <w:t xml:space="preserve">troškovi unovčenja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</w:t>
      </w:r>
      <w:r>
        <w:rPr>
          <w:bCs/>
        </w:rPr>
        <w:t>,</w:t>
      </w:r>
      <w:r w:rsidR="003611FE" w:rsidRPr="00DB5FB4">
        <w:rPr>
          <w:bCs/>
        </w:rPr>
        <w:t xml:space="preserve"> </w:t>
      </w:r>
      <w:r>
        <w:rPr>
          <w:bCs/>
        </w:rPr>
        <w:t>u vezi čl. 441. st. 2. (Narodne novine broj 71/15, dalje: SZ-a)</w:t>
      </w:r>
      <w:r w:rsidR="00EA776F">
        <w:rPr>
          <w:bCs/>
        </w:rPr>
        <w:t xml:space="preserve"> u ukupnom iznosu od 54.320,00 kn</w:t>
      </w:r>
    </w:p>
    <w:p w:rsidRDefault="003611FE" w:rsidP="003611FE" w:rsidR="00017DC2" w:rsidRPr="00DB5FB4">
      <w:pPr>
        <w:jc w:val="both"/>
        <w:rPr>
          <w:bCs/>
        </w:rPr>
      </w:pPr>
      <w:r w:rsidRPr="00DB5FB4">
        <w:rPr>
          <w:bCs/>
        </w:rPr>
        <w:tab/>
      </w:r>
    </w:p>
    <w:p w:rsidRDefault="00DB4428" w:rsidP="00FC156A" w:rsidR="00B24C28">
      <w:pPr>
        <w:numPr>
          <w:ilvl w:val="0"/>
          <w:numId w:val="8"/>
        </w:numPr>
        <w:jc w:val="both"/>
        <w:rPr>
          <w:bCs/>
          <w:iCs/>
        </w:rPr>
      </w:pPr>
      <w:r w:rsidRPr="00DB5FB4">
        <w:rPr>
          <w:bCs/>
          <w:iCs/>
        </w:rPr>
        <w:t xml:space="preserve">Nalaže se računovodstvu ovog suda da iz </w:t>
      </w:r>
      <w:r w:rsidR="00C746A8" w:rsidRPr="00DB5FB4">
        <w:rPr>
          <w:bCs/>
          <w:iCs/>
        </w:rPr>
        <w:t>iznosa</w:t>
      </w:r>
      <w:r w:rsidR="00E64458">
        <w:rPr>
          <w:bCs/>
          <w:iCs/>
        </w:rPr>
        <w:t xml:space="preserve"> </w:t>
      </w:r>
      <w:r w:rsidR="00E64458" w:rsidRPr="00DB5FB4">
        <w:rPr>
          <w:bCs/>
          <w:iCs/>
        </w:rPr>
        <w:t>kupovnine</w:t>
      </w:r>
      <w:r w:rsidR="00E64458">
        <w:rPr>
          <w:bCs/>
          <w:iCs/>
        </w:rPr>
        <w:t xml:space="preserve"> kojeg je na račun suda </w:t>
      </w:r>
      <w:r w:rsidR="00C746A8" w:rsidRPr="00DB5FB4">
        <w:rPr>
          <w:bCs/>
          <w:iCs/>
        </w:rPr>
        <w:t xml:space="preserve"> </w:t>
      </w:r>
      <w:r w:rsidR="00E64458">
        <w:rPr>
          <w:bCs/>
          <w:iCs/>
        </w:rPr>
        <w:t xml:space="preserve">doznačio Općinski sud u Rijeci, Stalna služba u Crikvenici, </w:t>
      </w:r>
      <w:r w:rsidR="00E64458" w:rsidRPr="00DB5FB4">
        <w:rPr>
          <w:bCs/>
          <w:iCs/>
        </w:rPr>
        <w:t xml:space="preserve">u iznosu od </w:t>
      </w:r>
      <w:r w:rsidR="00EA776F">
        <w:rPr>
          <w:bCs/>
        </w:rPr>
        <w:t xml:space="preserve">219.330,28 </w:t>
      </w:r>
      <w:r w:rsidR="00E64458">
        <w:rPr>
          <w:bCs/>
          <w:iCs/>
        </w:rPr>
        <w:t>k</w:t>
      </w:r>
      <w:r w:rsidR="00E64458" w:rsidRPr="00DB5FB4">
        <w:rPr>
          <w:bCs/>
          <w:iCs/>
        </w:rPr>
        <w:t xml:space="preserve">n </w:t>
      </w:r>
      <w:r w:rsidRPr="00DB5FB4">
        <w:rPr>
          <w:bCs/>
          <w:iCs/>
        </w:rPr>
        <w:t>nakon pravomoćnosti ovog rješenja izvrši isplatu</w:t>
      </w:r>
      <w:r w:rsidR="0080372A" w:rsidRPr="00DB5FB4">
        <w:rPr>
          <w:bCs/>
          <w:iCs/>
        </w:rPr>
        <w:t>:</w:t>
      </w:r>
    </w:p>
    <w:p w:rsidRDefault="0079674A" w:rsidP="00CA7BD8" w:rsidR="0079674A">
      <w:pPr>
        <w:ind w:left="1080"/>
        <w:jc w:val="both"/>
        <w:rPr>
          <w:bCs/>
          <w:iCs/>
        </w:rPr>
      </w:pPr>
    </w:p>
    <w:p w:rsidRDefault="00DC7DE2" w:rsidP="00EA776F" w:rsidR="00FC156A" w:rsidRPr="00EA776F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017DC2" w:rsidRPr="00DB5FB4">
        <w:rPr>
          <w:bCs/>
          <w:iCs/>
        </w:rPr>
        <w:t xml:space="preserve">žiroračun stečajnog dužnika </w:t>
      </w:r>
      <w:r w:rsidR="009E5EF8" w:rsidRPr="009E5EF8">
        <w:rPr>
          <w:b/>
          <w:bCs/>
          <w:iCs/>
        </w:rPr>
        <w:t>HIT</w:t>
      </w:r>
      <w:r w:rsidR="00674288">
        <w:rPr>
          <w:b/>
          <w:bCs/>
          <w:iCs/>
        </w:rPr>
        <w:t xml:space="preserve">- </w:t>
      </w:r>
      <w:r w:rsidR="00596DFD">
        <w:rPr>
          <w:b/>
          <w:bCs/>
          <w:iCs/>
        </w:rPr>
        <w:t>M</w:t>
      </w:r>
      <w:r w:rsidR="009E5EF8" w:rsidRPr="009E5EF8">
        <w:rPr>
          <w:b/>
          <w:bCs/>
          <w:iCs/>
        </w:rPr>
        <w:t>ARINA d.o.o. Novi Vinodolski, Mel bb</w:t>
      </w:r>
      <w:r w:rsidR="00017DC2" w:rsidRPr="00DB5FB4">
        <w:t>,</w:t>
      </w:r>
      <w:r w:rsidR="00017DC2" w:rsidRPr="00DB5FB4">
        <w:rPr>
          <w:bCs/>
          <w:iCs/>
        </w:rPr>
        <w:t xml:space="preserve"> </w:t>
      </w:r>
      <w:r w:rsidR="009E5EF8">
        <w:rPr>
          <w:bCs/>
          <w:iCs/>
        </w:rPr>
        <w:tab/>
        <w:t xml:space="preserve">        </w:t>
      </w:r>
      <w:r w:rsidR="00017DC2" w:rsidRPr="00DB5FB4">
        <w:rPr>
          <w:bCs/>
          <w:iCs/>
        </w:rPr>
        <w:t xml:space="preserve">broj </w:t>
      </w:r>
      <w:r w:rsidR="00630A7E" w:rsidRPr="00DB5FB4">
        <w:rPr>
          <w:bCs/>
          <w:iCs/>
        </w:rPr>
        <w:t xml:space="preserve">IBAN: </w:t>
      </w:r>
      <w:r w:rsidR="00B73ABC">
        <w:rPr>
          <w:bCs/>
          <w:iCs/>
        </w:rPr>
        <w:t>HR</w:t>
      </w:r>
      <w:r w:rsidR="009E5EF8">
        <w:rPr>
          <w:bCs/>
          <w:iCs/>
        </w:rPr>
        <w:t>87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2500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0091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1013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6200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 xml:space="preserve">5 koji se vodi kod </w:t>
      </w:r>
      <w:r w:rsidR="00744E2F">
        <w:rPr>
          <w:bCs/>
          <w:iCs/>
        </w:rPr>
        <w:t>Addiko bank d.d.</w:t>
      </w:r>
      <w:r w:rsidR="009E5EF8">
        <w:rPr>
          <w:bCs/>
          <w:iCs/>
        </w:rPr>
        <w:tab/>
        <w:t xml:space="preserve">        Zagreb u iznosu od </w:t>
      </w:r>
      <w:r w:rsidR="00EA776F">
        <w:rPr>
          <w:b/>
          <w:bCs/>
          <w:iCs/>
        </w:rPr>
        <w:t>54.320,00</w:t>
      </w:r>
      <w:r w:rsidR="00AE4C3E">
        <w:rPr>
          <w:b/>
          <w:bCs/>
          <w:iCs/>
        </w:rPr>
        <w:t xml:space="preserve"> </w:t>
      </w:r>
      <w:r w:rsidR="00056FF9" w:rsidRPr="00DB5FB4">
        <w:rPr>
          <w:b/>
          <w:bCs/>
          <w:iCs/>
        </w:rPr>
        <w:t>kn;</w:t>
      </w:r>
    </w:p>
    <w:p w:rsidRDefault="00802B40" w:rsidP="002D6933" w:rsidR="00802B40">
      <w:pPr>
        <w:tabs>
          <w:tab w:pos="540" w:val="left"/>
        </w:tabs>
        <w:ind w:left="540"/>
        <w:jc w:val="both"/>
      </w:pPr>
    </w:p>
    <w:p w:rsidRDefault="003611FE" w:rsidP="003611FE" w:rsidR="003611FE" w:rsidRPr="00065C4D">
      <w:pPr>
        <w:jc w:val="center"/>
      </w:pPr>
      <w:r w:rsidRPr="00065C4D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B73ABC" w:rsidP="00AB093D" w:rsidR="00065C4D">
      <w:pPr>
        <w:jc w:val="both"/>
        <w:rPr>
          <w:bCs/>
        </w:rPr>
      </w:pPr>
      <w:r>
        <w:rPr>
          <w:bCs/>
        </w:rPr>
        <w:tab/>
      </w:r>
      <w:r w:rsidR="00065C4D">
        <w:rPr>
          <w:bCs/>
        </w:rPr>
        <w:t xml:space="preserve">Općinski sud u Rijeci, Stalna služba u Crikvenici je </w:t>
      </w:r>
      <w:r w:rsidR="00A056F9">
        <w:rPr>
          <w:bCs/>
        </w:rPr>
        <w:t>u ovršnom postupku koji se vodio u predmetu poslovni broj Ovr-</w:t>
      </w:r>
      <w:r w:rsidR="00EA776F">
        <w:rPr>
          <w:bCs/>
        </w:rPr>
        <w:t>3722/16</w:t>
      </w:r>
      <w:r w:rsidR="00A056F9">
        <w:rPr>
          <w:bCs/>
        </w:rPr>
        <w:t xml:space="preserve"> unovčio nekretninu stečajnog dužnika </w:t>
      </w:r>
      <w:r w:rsidR="00EA776F">
        <w:t>k.č.br. 16521/16, k.o. Novi, etaža 20</w:t>
      </w:r>
      <w:r w:rsidR="00EA776F" w:rsidRPr="00972C67">
        <w:t xml:space="preserve">, </w:t>
      </w:r>
      <w:r w:rsidR="00EA776F">
        <w:t>stan br. 17,</w:t>
      </w:r>
      <w:r w:rsidR="00EA776F" w:rsidRPr="00972C67">
        <w:t xml:space="preserve"> </w:t>
      </w:r>
      <w:r w:rsidR="00EA776F">
        <w:t>potkrovlje, površine 39,69</w:t>
      </w:r>
      <w:r w:rsidR="00EA776F" w:rsidRPr="00972C67">
        <w:t xml:space="preserve"> m2</w:t>
      </w:r>
      <w:r w:rsidR="00EA776F">
        <w:t xml:space="preserve"> </w:t>
      </w:r>
      <w:r w:rsidR="00A056F9">
        <w:rPr>
          <w:bCs/>
        </w:rPr>
        <w:t xml:space="preserve">kupcu </w:t>
      </w:r>
      <w:r w:rsidR="00EA776F">
        <w:rPr>
          <w:bCs/>
        </w:rPr>
        <w:t>Takacz Jozesf</w:t>
      </w:r>
      <w:r w:rsidR="00A056F9">
        <w:rPr>
          <w:bCs/>
        </w:rPr>
        <w:t xml:space="preserve"> za iznos kupovnine u visini od </w:t>
      </w:r>
      <w:r w:rsidR="00EA776F">
        <w:rPr>
          <w:bCs/>
        </w:rPr>
        <w:t xml:space="preserve">235.000,00 </w:t>
      </w:r>
      <w:r w:rsidR="00A056F9">
        <w:rPr>
          <w:bCs/>
        </w:rPr>
        <w:t>kn.</w:t>
      </w:r>
      <w:r w:rsidR="00C258AB">
        <w:rPr>
          <w:bCs/>
        </w:rPr>
        <w:t xml:space="preserve"> </w:t>
      </w:r>
    </w:p>
    <w:p w:rsidRDefault="00C258AB" w:rsidP="00C258AB" w:rsidR="00C258AB">
      <w:pPr>
        <w:jc w:val="both"/>
      </w:pPr>
      <w:r w:rsidRPr="00B4435D">
        <w:t xml:space="preserve">   </w:t>
      </w:r>
      <w:r w:rsidRPr="00B4435D">
        <w:tab/>
        <w:t xml:space="preserve">Rješenje o dosudi postalo je pravomoćno, kupac uplatio kupovninu u cijelosti, te je stečajni upravitelj podnio obračun troškova sukladno čl.254. Stečajnog zakona za predmetnu nekretninu.  </w:t>
      </w:r>
    </w:p>
    <w:p w:rsidRDefault="006665DF" w:rsidP="00C258AB" w:rsidR="006665DF" w:rsidRPr="00B4435D">
      <w:pPr>
        <w:jc w:val="both"/>
      </w:pPr>
      <w:r>
        <w:tab/>
        <w:t>Nakon namirenja troškov</w:t>
      </w:r>
      <w:r w:rsidR="00EA776F">
        <w:t xml:space="preserve">a ovršnog postupka u iznosu od 15.669,72 </w:t>
      </w:r>
      <w:r>
        <w:t xml:space="preserve">kn, Općinski sud u Rijeci, Stalna služba u Crikvenici je na račun suda doznačio preostali iznos kupovnine u iznosu od </w:t>
      </w:r>
      <w:r w:rsidR="00EA776F">
        <w:t xml:space="preserve">219.330,28 </w:t>
      </w:r>
      <w:r>
        <w:t>kn.</w:t>
      </w:r>
    </w:p>
    <w:p w:rsidRDefault="00A638AF" w:rsidP="00C258AB" w:rsidR="00A638AF" w:rsidRPr="00A638AF">
      <w:pPr>
        <w:jc w:val="both"/>
        <w:rPr>
          <w:bCs/>
        </w:rPr>
      </w:pPr>
      <w:r>
        <w:rPr>
          <w:bCs/>
        </w:rPr>
        <w:tab/>
      </w:r>
      <w:r w:rsidRPr="00DB5FB4">
        <w:rPr>
          <w:bCs/>
        </w:rPr>
        <w:t xml:space="preserve">Na ročište su pored stečajnog upravitelja pozvane i osobe koje prema podacima iz zemljišne knjige polažu pravo da se namire iz iznosa kupovnine. U pozivu su te osobe upozorene na činjenicu da će se tražbina vjerovnika koji ne dođe na ročište uzeti prema stanju </w:t>
      </w:r>
      <w:r w:rsidRPr="00DB5FB4">
        <w:rPr>
          <w:bCs/>
        </w:rPr>
        <w:lastRenderedPageBreak/>
        <w:t>koje proizlazi iz zemljišne knjige i spisa te da, najkasnije na ročištu za diobu, mogu drugom osporiti tražbinu, njezinu visinu i red namirenja.</w:t>
      </w:r>
    </w:p>
    <w:p w:rsidRDefault="00A638AF" w:rsidP="00C258AB" w:rsidR="00C258AB">
      <w:pPr>
        <w:jc w:val="both"/>
      </w:pPr>
      <w:r>
        <w:tab/>
      </w:r>
      <w:r w:rsidR="00C258AB" w:rsidRPr="00DB5FB4">
        <w:t>Prema odredbi čl.</w:t>
      </w:r>
      <w:r w:rsidR="00C258AB">
        <w:t>254</w:t>
      </w:r>
      <w:r w:rsidR="00C258AB" w:rsidRPr="00DB5FB4">
        <w:t>. st.</w:t>
      </w:r>
      <w:r w:rsidR="00C258AB">
        <w:t>1</w:t>
      </w:r>
      <w:r w:rsidR="00C258AB" w:rsidRPr="00DB5FB4">
        <w:t>. SZ-a</w:t>
      </w:r>
      <w:r w:rsidR="00C258AB">
        <w:t xml:space="preserve"> stečajni upravitelj dužan je dostaviti sudu obračun troškova unovčenja predmeta na kojem postoji razlučno pravo u roku od osam dana od dana pravomoćnosti rješenja o dosudi.  </w:t>
      </w:r>
    </w:p>
    <w:p w:rsidRDefault="00C258AB" w:rsidP="00C258AB" w:rsidR="00C258AB">
      <w:pPr>
        <w:jc w:val="both"/>
      </w:pPr>
      <w:r>
        <w:tab/>
        <w:t xml:space="preserve">Prema stavku 2. istog članka troškovi unovčenja iz st.1. obuhvaćaju stvarno nastale troškove i ostale obveze stečajne mase. Ako je zbog unovčenja stečajna masa opterećena porezom, iznos tog poreza uračunat će se u troškove unovčenja. </w:t>
      </w:r>
      <w:r w:rsidRPr="00C33C20">
        <w:t xml:space="preserve"> </w:t>
      </w:r>
    </w:p>
    <w:p w:rsidRDefault="00C258AB" w:rsidP="00C258AB" w:rsidR="00C258AB">
      <w:pPr>
        <w:ind w:firstLine="720"/>
        <w:jc w:val="both"/>
      </w:pPr>
      <w:r>
        <w:t xml:space="preserve">Stečajni upravitelj sačinio je obračun troškova unovčenja iz čl. 254. st. 2. SZ-a koji se odnose na stvarno nastale troškove u iznos od </w:t>
      </w:r>
      <w:r w:rsidR="00EA776F">
        <w:t xml:space="preserve">759,20 </w:t>
      </w:r>
      <w:r>
        <w:t>kn, a odnose se na dio troškova oglašavanja.</w:t>
      </w:r>
    </w:p>
    <w:p w:rsidRDefault="00C258AB" w:rsidP="00C258AB" w:rsidR="00C258AB">
      <w:pPr>
        <w:ind w:firstLine="360"/>
        <w:jc w:val="both"/>
        <w:rPr>
          <w:b/>
        </w:rPr>
      </w:pPr>
      <w:r>
        <w:tab/>
        <w:t>Razmjerni udio obveza stečajne mase unovčene nekretnine</w:t>
      </w:r>
      <w:r w:rsidRPr="00654211">
        <w:t xml:space="preserve"> opterećene razlučnim pravom u odnosu na ostalu stečajnu masu iznosi </w:t>
      </w:r>
      <w:r w:rsidR="00EA776F">
        <w:t>3,26</w:t>
      </w:r>
      <w:r>
        <w:t xml:space="preserve"> </w:t>
      </w:r>
      <w:r w:rsidRPr="00654211">
        <w:t>%</w:t>
      </w:r>
      <w:r>
        <w:t xml:space="preserve"> (ukupni iznos stečajne mase </w:t>
      </w:r>
      <w:r w:rsidR="00EA776F">
        <w:t>7.206.614,68</w:t>
      </w:r>
      <w:r>
        <w:t xml:space="preserve"> kn) i iznosi </w:t>
      </w:r>
      <w:r w:rsidR="00EA776F">
        <w:t xml:space="preserve">82.859,32 </w:t>
      </w:r>
      <w:r>
        <w:t xml:space="preserve">kn, a odnose se na </w:t>
      </w:r>
      <w:r w:rsidRPr="00654211">
        <w:t xml:space="preserve">trošak premije osiguranja stečajnog upravitelja, bruto nagradu stečajnog upravitelja, stvarni troškovi stečajnog upravitelja, troškovi vodne naknade, troškovi geodeta, troškovi pribave katastra, troškovi održavanja kompleksa Hit marine, garaže i okoliša, troškovi telefona, komunalne usluge – odvoz otpada i odvodnja, </w:t>
      </w:r>
      <w:r>
        <w:t>troškovi računovodstva trgovačkom društvu Madlen i odvjetnički troškovi radi zaštite imovine stečajnog dužnika</w:t>
      </w:r>
      <w:r w:rsidRPr="00654211">
        <w:t xml:space="preserve">. Ukupni troškovi unovčenja predmetne nekretnine iznose </w:t>
      </w:r>
      <w:r w:rsidR="00EA776F">
        <w:t xml:space="preserve">83.618,52 </w:t>
      </w:r>
      <w:r w:rsidRPr="00654211">
        <w:t xml:space="preserve">kn. </w:t>
      </w:r>
    </w:p>
    <w:p w:rsidRDefault="001B48A3" w:rsidP="00C258AB" w:rsidR="00C258AB">
      <w:pPr>
        <w:ind w:firstLine="360"/>
        <w:jc w:val="both"/>
      </w:pPr>
      <w:r>
        <w:tab/>
        <w:t>Nasljednici razlučnog vjerovnika Šime Mašina, Dragica Mavrović i Ivanka Ukalović su na ročištu za diobu kupovnine osporili obračun troškova iz čl. 254. S</w:t>
      </w:r>
      <w:r w:rsidR="005310D1">
        <w:t xml:space="preserve">Z-a </w:t>
      </w:r>
      <w:r>
        <w:t xml:space="preserve">kojeg je postavio stečajni upravitelj. Predložili su stečajnom upravitelju da umanji svoj obračun troškova na način da ukupan </w:t>
      </w:r>
      <w:r w:rsidR="00600C53">
        <w:t xml:space="preserve">iznos </w:t>
      </w:r>
      <w:r>
        <w:t>troškova unovčenja iznosi 54.320,00 kn. Stečajni upravitelj pristao je na umanjenje obračuna troškova iz čl. 254. SZ-a.</w:t>
      </w:r>
    </w:p>
    <w:p w:rsidRDefault="00D93945" w:rsidP="00C258AB" w:rsidR="00D93945">
      <w:pPr>
        <w:ind w:firstLine="360"/>
        <w:jc w:val="both"/>
      </w:pPr>
      <w:r>
        <w:tab/>
        <w:t>Na ročištu za diobu kupovnine, razlučni v</w:t>
      </w:r>
      <w:r w:rsidR="00600C53">
        <w:t>jerovnik HOLDING VINODOL d.o.o</w:t>
      </w:r>
      <w:r>
        <w:t>. u stečaju osporio je tražbinu i zasnovano pravo zaloga u korist prvoupisanog razlučnog vjerovnika Šime Mašine odnosno njegovih zakonskih nasljednica prema pravomoćnom rješenju o nasljeđivanju Općinskog suda u Crikvenici kojeg je donio javni bilježnik Jelena Tus iz Novog Vinodolskog.</w:t>
      </w:r>
    </w:p>
    <w:p w:rsidRDefault="00D93945" w:rsidP="00C258AB" w:rsidR="00D93945">
      <w:pPr>
        <w:ind w:firstLine="360"/>
        <w:jc w:val="both"/>
      </w:pPr>
      <w:r>
        <w:tab/>
        <w:t xml:space="preserve">Rješenjem od 8. ožujka 2018. sud je uputio </w:t>
      </w:r>
      <w:r w:rsidR="00EB7454">
        <w:t xml:space="preserve">osporavatelja razlučnog vjerovnika HOLDING VINODOL d.o.o. </w:t>
      </w:r>
      <w:r w:rsidR="00600C53">
        <w:t xml:space="preserve">u stečaju, </w:t>
      </w:r>
      <w:r w:rsidR="00EB7454">
        <w:t>Zagreb na parnicu protiv razlučnog vjerovnika Šime Mašine odnosno njegovih zakonskih nasljednica Dragica Mavrović iz Rijeke, Mrkopaljska 34 i Ivanke Ukalovi</w:t>
      </w:r>
      <w:r w:rsidR="009F4DD3">
        <w:t>ć iz Rijeke, Kurirski put 18/3</w:t>
      </w:r>
      <w:r w:rsidR="00600C53">
        <w:t>,</w:t>
      </w:r>
      <w:r w:rsidR="00EB7454">
        <w:t xml:space="preserve"> radi dokazivanja osnovanosti svog osporavanja, u roku osam dana od dostave rješenja. Osporavatelj je postupio po uputi suda i podnio tužbu koja je zaprimljena na ovom sudu 21. ožujka 2018. i zavedena pod poslovnim brojem P-245/18.</w:t>
      </w:r>
    </w:p>
    <w:p w:rsidRDefault="00EB7454" w:rsidP="00C258AB" w:rsidR="00D4344A">
      <w:pPr>
        <w:ind w:firstLine="360"/>
        <w:jc w:val="both"/>
      </w:pPr>
      <w:r>
        <w:tab/>
        <w:t xml:space="preserve">Stoga, nakon namirenja troškova iz čl. 254 SZ-a, preostali iznos kupovnine u visini od 165.010,28 kn bit će izdvojen na računu ovog suda do pravomoćnog okončanja parničnog postupka </w:t>
      </w:r>
      <w:r w:rsidR="00D4344A">
        <w:t>koji se vodi u predmetu poslovni broj P-245/18.</w:t>
      </w:r>
    </w:p>
    <w:p w:rsidRDefault="00C258AB" w:rsidP="00C258AB" w:rsidR="00C258AB">
      <w:pPr>
        <w:ind w:firstLine="360"/>
        <w:jc w:val="both"/>
      </w:pPr>
      <w:r>
        <w:tab/>
      </w:r>
      <w:r w:rsidRPr="00DB5FB4">
        <w:t>Slijedom navedenog, a temeljem čl.</w:t>
      </w:r>
      <w:r>
        <w:t>254</w:t>
      </w:r>
      <w:r w:rsidRPr="00DB5FB4">
        <w:t>.</w:t>
      </w:r>
      <w:r>
        <w:t xml:space="preserve"> st</w:t>
      </w:r>
      <w:r w:rsidRPr="00DB5FB4">
        <w:t>.</w:t>
      </w:r>
      <w:r>
        <w:t>1. i 2.</w:t>
      </w:r>
      <w:r w:rsidRPr="00DB5FB4">
        <w:t xml:space="preserve"> SZ-a riješeno je kao u izreci.</w:t>
      </w:r>
      <w:r>
        <w:t xml:space="preserve"> </w:t>
      </w:r>
    </w:p>
    <w:p w:rsidRDefault="00B07025" w:rsidP="00B07025" w:rsidR="00B07025">
      <w:pPr>
        <w:jc w:val="center"/>
      </w:pPr>
    </w:p>
    <w:p w:rsidRDefault="003611FE" w:rsidP="00B07025" w:rsidR="007D62BA">
      <w:pPr>
        <w:jc w:val="center"/>
      </w:pPr>
      <w:r w:rsidRPr="00DB5FB4">
        <w:t>U Rijeci</w:t>
      </w:r>
      <w:r w:rsidR="0040702F" w:rsidRPr="00DB5FB4">
        <w:t xml:space="preserve">, </w:t>
      </w:r>
      <w:r w:rsidR="00B07025">
        <w:t xml:space="preserve">27. </w:t>
      </w:r>
      <w:r w:rsidR="00D4344A">
        <w:t>travnja</w:t>
      </w:r>
      <w:r w:rsidR="004D7043">
        <w:t xml:space="preserve"> 2018.</w:t>
      </w:r>
    </w:p>
    <w:p w:rsidRDefault="00D4344A" w:rsidP="00D4344A" w:rsidR="00743ED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11FE" w:rsidRPr="00DB5FB4">
        <w:t>Stečajni sudac</w:t>
      </w:r>
    </w:p>
    <w:p w:rsidRDefault="00D4344A" w:rsidP="00A139EC" w:rsidR="00B170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3611FE" w:rsidRPr="00EF7B9C">
        <w:rPr>
          <w:rFonts w:cs="Times New Roman" w:hAnsi="Times New Roman" w:ascii="Times New Roman"/>
          <w:sz w:val="24"/>
          <w:szCs w:val="24"/>
        </w:rPr>
        <w:t>Daniela Korlević</w:t>
      </w:r>
      <w:r w:rsidR="00EF7B9C" w:rsidRPr="00EF7B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139EC" w:rsidP="00A139EC" w:rsidR="00A139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39EC" w:rsidP="00A139EC" w:rsidR="00A139EC" w:rsidRPr="00EF7B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70B3" w:rsidP="00B170B3" w:rsidR="00B170B3">
      <w:pPr>
        <w:jc w:val="both"/>
      </w:pPr>
      <w:r>
        <w:t xml:space="preserve"> </w:t>
      </w:r>
    </w:p>
    <w:p w:rsidRDefault="007D62BA" w:rsidP="00802B40" w:rsidR="007D62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62BBE" w:rsidP="00B873D9" w:rsidR="00062BBE">
      <w:pPr>
        <w:jc w:val="both"/>
        <w:rPr>
          <w:b/>
        </w:rPr>
      </w:pPr>
    </w:p>
    <w:p w:rsidRDefault="003611FE" w:rsidP="00B873D9" w:rsidR="003611FE" w:rsidRPr="00B07025">
      <w:pPr>
        <w:jc w:val="both"/>
      </w:pPr>
      <w:r w:rsidRPr="00B07025">
        <w:lastRenderedPageBreak/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214F2F" w:rsidP="003611FE" w:rsidR="00214F2F"/>
    <w:p w:rsidRDefault="00A50178" w:rsidR="00A50178" w:rsidRPr="00CB2F11">
      <w:pPr>
        <w:rPr>
          <w:sz w:val="20"/>
          <w:szCs w:val="20"/>
        </w:rPr>
      </w:pPr>
    </w:p>
    <w:sectPr w:rsidSect="00387D14"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11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</w:t>
    </w:r>
    <w:r w:rsidR="004D7043">
      <w:t>Poslovni broj</w:t>
    </w:r>
    <w:r w:rsidRPr="00DB5FB4">
      <w:t xml:space="preserve"> 15 St-</w:t>
    </w:r>
    <w:r w:rsidR="009E5EF8">
      <w:t>162/2010-</w:t>
    </w:r>
    <w:r w:rsidR="00387D14">
      <w:t>1</w:t>
    </w:r>
    <w:r w:rsidR="00D4344A">
      <w:t>402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5BC9"/>
    <w:rsid w:val="00017DC2"/>
    <w:rsid w:val="0002157A"/>
    <w:rsid w:val="00030EB2"/>
    <w:rsid w:val="00031A40"/>
    <w:rsid w:val="0005186A"/>
    <w:rsid w:val="0005651B"/>
    <w:rsid w:val="00056FF9"/>
    <w:rsid w:val="000605CE"/>
    <w:rsid w:val="00062BBE"/>
    <w:rsid w:val="00065C4D"/>
    <w:rsid w:val="000850FB"/>
    <w:rsid w:val="00092D8B"/>
    <w:rsid w:val="000931A7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A7FF1"/>
    <w:rsid w:val="001B268B"/>
    <w:rsid w:val="001B48A3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5125C"/>
    <w:rsid w:val="0025217A"/>
    <w:rsid w:val="00257F4A"/>
    <w:rsid w:val="002628FA"/>
    <w:rsid w:val="00267CD7"/>
    <w:rsid w:val="00271F46"/>
    <w:rsid w:val="00277CAE"/>
    <w:rsid w:val="002A0185"/>
    <w:rsid w:val="002A04A0"/>
    <w:rsid w:val="002B0389"/>
    <w:rsid w:val="002B1F7A"/>
    <w:rsid w:val="002D6933"/>
    <w:rsid w:val="002E33B9"/>
    <w:rsid w:val="002E3835"/>
    <w:rsid w:val="0030188C"/>
    <w:rsid w:val="00306E7D"/>
    <w:rsid w:val="003314D4"/>
    <w:rsid w:val="00333E47"/>
    <w:rsid w:val="003425E8"/>
    <w:rsid w:val="00344D14"/>
    <w:rsid w:val="0035683F"/>
    <w:rsid w:val="003611FE"/>
    <w:rsid w:val="00373007"/>
    <w:rsid w:val="00381169"/>
    <w:rsid w:val="00387D14"/>
    <w:rsid w:val="00396016"/>
    <w:rsid w:val="003963FC"/>
    <w:rsid w:val="003A74B3"/>
    <w:rsid w:val="003B50F3"/>
    <w:rsid w:val="003B70B2"/>
    <w:rsid w:val="003C2C7A"/>
    <w:rsid w:val="003F105B"/>
    <w:rsid w:val="003F146D"/>
    <w:rsid w:val="003F1A30"/>
    <w:rsid w:val="0040652A"/>
    <w:rsid w:val="0040702F"/>
    <w:rsid w:val="0040741F"/>
    <w:rsid w:val="00414D17"/>
    <w:rsid w:val="00421FA4"/>
    <w:rsid w:val="00453AD5"/>
    <w:rsid w:val="00456B30"/>
    <w:rsid w:val="004601A2"/>
    <w:rsid w:val="00464D80"/>
    <w:rsid w:val="0047416D"/>
    <w:rsid w:val="004802AD"/>
    <w:rsid w:val="00481EE3"/>
    <w:rsid w:val="0049357A"/>
    <w:rsid w:val="004C359D"/>
    <w:rsid w:val="004D7043"/>
    <w:rsid w:val="004E297A"/>
    <w:rsid w:val="004E42EB"/>
    <w:rsid w:val="004E5592"/>
    <w:rsid w:val="00501919"/>
    <w:rsid w:val="005067DC"/>
    <w:rsid w:val="00513C41"/>
    <w:rsid w:val="0053079D"/>
    <w:rsid w:val="005310D1"/>
    <w:rsid w:val="005378BD"/>
    <w:rsid w:val="005421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E7FED"/>
    <w:rsid w:val="005F2EA9"/>
    <w:rsid w:val="005F765F"/>
    <w:rsid w:val="00600C53"/>
    <w:rsid w:val="00604C2C"/>
    <w:rsid w:val="00610184"/>
    <w:rsid w:val="006111EB"/>
    <w:rsid w:val="006115D9"/>
    <w:rsid w:val="00615BD7"/>
    <w:rsid w:val="00617ED8"/>
    <w:rsid w:val="006234F4"/>
    <w:rsid w:val="00623A1C"/>
    <w:rsid w:val="0062442D"/>
    <w:rsid w:val="00630A7E"/>
    <w:rsid w:val="00662809"/>
    <w:rsid w:val="006665DF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11E0"/>
    <w:rsid w:val="00782D8F"/>
    <w:rsid w:val="007856C1"/>
    <w:rsid w:val="007904FE"/>
    <w:rsid w:val="007939E6"/>
    <w:rsid w:val="0079642D"/>
    <w:rsid w:val="0079674A"/>
    <w:rsid w:val="007C12EB"/>
    <w:rsid w:val="007C2FEA"/>
    <w:rsid w:val="007C5006"/>
    <w:rsid w:val="007C5696"/>
    <w:rsid w:val="007D62BA"/>
    <w:rsid w:val="007F0196"/>
    <w:rsid w:val="007F7034"/>
    <w:rsid w:val="00802B40"/>
    <w:rsid w:val="0080372A"/>
    <w:rsid w:val="00812C5A"/>
    <w:rsid w:val="008136BA"/>
    <w:rsid w:val="008223AD"/>
    <w:rsid w:val="008310B8"/>
    <w:rsid w:val="00832C3C"/>
    <w:rsid w:val="0084351F"/>
    <w:rsid w:val="0086577B"/>
    <w:rsid w:val="008742B7"/>
    <w:rsid w:val="008757BF"/>
    <w:rsid w:val="0089484F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EE9"/>
    <w:rsid w:val="00901D6C"/>
    <w:rsid w:val="00911319"/>
    <w:rsid w:val="009130E4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71A26"/>
    <w:rsid w:val="009727C6"/>
    <w:rsid w:val="00972C67"/>
    <w:rsid w:val="00974958"/>
    <w:rsid w:val="0097588E"/>
    <w:rsid w:val="009910CC"/>
    <w:rsid w:val="009A62C1"/>
    <w:rsid w:val="009A7716"/>
    <w:rsid w:val="009B298F"/>
    <w:rsid w:val="009B34EF"/>
    <w:rsid w:val="009B4FD6"/>
    <w:rsid w:val="009C6675"/>
    <w:rsid w:val="009D53AB"/>
    <w:rsid w:val="009E50AC"/>
    <w:rsid w:val="009E5EF8"/>
    <w:rsid w:val="009F0E47"/>
    <w:rsid w:val="009F4B8E"/>
    <w:rsid w:val="009F4DD3"/>
    <w:rsid w:val="00A0046C"/>
    <w:rsid w:val="00A056F9"/>
    <w:rsid w:val="00A139EC"/>
    <w:rsid w:val="00A347F7"/>
    <w:rsid w:val="00A37D5D"/>
    <w:rsid w:val="00A43921"/>
    <w:rsid w:val="00A50178"/>
    <w:rsid w:val="00A638AF"/>
    <w:rsid w:val="00A64D9D"/>
    <w:rsid w:val="00A6768E"/>
    <w:rsid w:val="00A75532"/>
    <w:rsid w:val="00A82F53"/>
    <w:rsid w:val="00AA580B"/>
    <w:rsid w:val="00AB093D"/>
    <w:rsid w:val="00AB6CF2"/>
    <w:rsid w:val="00AD32CC"/>
    <w:rsid w:val="00AD703D"/>
    <w:rsid w:val="00AE4C3E"/>
    <w:rsid w:val="00AE537E"/>
    <w:rsid w:val="00AF3A9A"/>
    <w:rsid w:val="00B00729"/>
    <w:rsid w:val="00B07025"/>
    <w:rsid w:val="00B170B3"/>
    <w:rsid w:val="00B24C28"/>
    <w:rsid w:val="00B26667"/>
    <w:rsid w:val="00B27385"/>
    <w:rsid w:val="00B45E0A"/>
    <w:rsid w:val="00B4635C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58AB"/>
    <w:rsid w:val="00C2786A"/>
    <w:rsid w:val="00C31280"/>
    <w:rsid w:val="00C55388"/>
    <w:rsid w:val="00C566CD"/>
    <w:rsid w:val="00C57F75"/>
    <w:rsid w:val="00C70CBE"/>
    <w:rsid w:val="00C713E5"/>
    <w:rsid w:val="00C746A8"/>
    <w:rsid w:val="00C94A26"/>
    <w:rsid w:val="00CA7BD8"/>
    <w:rsid w:val="00CB2F11"/>
    <w:rsid w:val="00CB78E7"/>
    <w:rsid w:val="00CD7667"/>
    <w:rsid w:val="00CE434B"/>
    <w:rsid w:val="00CF5614"/>
    <w:rsid w:val="00D102CA"/>
    <w:rsid w:val="00D11347"/>
    <w:rsid w:val="00D2119E"/>
    <w:rsid w:val="00D31578"/>
    <w:rsid w:val="00D34178"/>
    <w:rsid w:val="00D37AE5"/>
    <w:rsid w:val="00D4344A"/>
    <w:rsid w:val="00D44BCF"/>
    <w:rsid w:val="00D512B6"/>
    <w:rsid w:val="00D53204"/>
    <w:rsid w:val="00D56FE2"/>
    <w:rsid w:val="00D64243"/>
    <w:rsid w:val="00D64BE5"/>
    <w:rsid w:val="00D86BD3"/>
    <w:rsid w:val="00D93945"/>
    <w:rsid w:val="00D94FEC"/>
    <w:rsid w:val="00D97075"/>
    <w:rsid w:val="00DA0A6D"/>
    <w:rsid w:val="00DB4428"/>
    <w:rsid w:val="00DB5FB4"/>
    <w:rsid w:val="00DC7DE2"/>
    <w:rsid w:val="00DF0517"/>
    <w:rsid w:val="00DF5584"/>
    <w:rsid w:val="00E00154"/>
    <w:rsid w:val="00E057BA"/>
    <w:rsid w:val="00E125E1"/>
    <w:rsid w:val="00E24043"/>
    <w:rsid w:val="00E30D51"/>
    <w:rsid w:val="00E41644"/>
    <w:rsid w:val="00E42306"/>
    <w:rsid w:val="00E510B1"/>
    <w:rsid w:val="00E615AF"/>
    <w:rsid w:val="00E64458"/>
    <w:rsid w:val="00E77730"/>
    <w:rsid w:val="00E82DE5"/>
    <w:rsid w:val="00E85F7E"/>
    <w:rsid w:val="00E902DC"/>
    <w:rsid w:val="00E93095"/>
    <w:rsid w:val="00E96E65"/>
    <w:rsid w:val="00EA776F"/>
    <w:rsid w:val="00EB0DEC"/>
    <w:rsid w:val="00EB7454"/>
    <w:rsid w:val="00EC2304"/>
    <w:rsid w:val="00EC4DA6"/>
    <w:rsid w:val="00ED456A"/>
    <w:rsid w:val="00EF1747"/>
    <w:rsid w:val="00EF23EC"/>
    <w:rsid w:val="00EF5005"/>
    <w:rsid w:val="00EF7B9C"/>
    <w:rsid w:val="00F13FBC"/>
    <w:rsid w:val="00F14B7E"/>
    <w:rsid w:val="00F25ECA"/>
    <w:rsid w:val="00F308AB"/>
    <w:rsid w:val="00F33AA5"/>
    <w:rsid w:val="00F408A2"/>
    <w:rsid w:val="00F51A84"/>
    <w:rsid w:val="00F70293"/>
    <w:rsid w:val="00F731C0"/>
    <w:rsid w:val="00F7350D"/>
    <w:rsid w:val="00FB3A47"/>
    <w:rsid w:val="00FB67C9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EF7B9C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1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1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1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1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1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EF7B9C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1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1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1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1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1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St-162/2010-1402</izvorni_sadrzaj>
    <derivirana_varijabla naziv="DomainObject.Oznaka_1">St-162/2010-1402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Dragoljub Pranjić</item>
      <item>BEATA LAKATOSNE LASZLO</item>
      <item>SONJA JELEN</item>
      <item>BORISLAV TOMIĆ</item>
      <item>Sanja Gelić</item>
      <item>SANDO d.o.o.</item>
      <item>Dijana Knez</item>
      <item>Milan Došen</item>
      <item>Marina Telišman Vugrinec</item>
      <item>Mario Starčević</item>
      <item>ZAGREBAČKA BANKA d.d.</item>
      <item>IVAN PUHALO</item>
      <item>Dezso Kovacs</item>
      <item>JOSIP BOSILJ</item>
      <item>Dušan Crljenko</item>
      <item>Đurđa Dragović Grahek</item>
      <item>Nada Juras</item>
      <item>LEON GERDEN</item>
      <item>OGLASNA PLOČA</item>
      <item>VALENTINA KRANJEC</item>
      <item>Tibor Szalkai</item>
      <item>TRGOMAR društvo s ograničenom odgovornošću za trgovinu, poljoprivredu i usluge</item>
      <item>MARIJA KNEZOVIĆ</item>
      <item>Klaudija Žvorc</item>
      <item>ŽELJKO MILIČIĆ</item>
      <item>VISOKI TRGOVAČKI SUD REPUBLIKE HRVATSKE</item>
      <item>HERMINA TROŠELJ</item>
      <item>Boris Tomak</item>
      <item>IVICA MATIĆ</item>
      <item>Odvj. društvo Hanžeković i partneri</item>
      <item>BOŽIDAR ŠĆRBEC</item>
      <item>Slavica Milat</item>
      <item>Nevenko Radijevac</item>
      <item>IVONA BARBALIĆ</item>
      <item>ALMIR BEĆIREVIĆ</item>
      <item>EVA HORVATH-ŽAJA</item>
      <item>MARIO STARČEVIĆ</item>
      <item>ZDRAVKO DUNGER</item>
      <item>Nikola Juras</item>
      <item>ĐULA MUJAKIĆ</item>
      <item>DRAGICA MAVROVIĆ</item>
      <item>ELVEDIN MUJAKIĆ</item>
      <item>Dragoljub Vujasin</item>
      <item>Ivan Puhalo</item>
      <item>ŽDO RIJEKA</item>
      <item>trgovačko društvo Sando</item>
      <item>GABOR KALMAR</item>
      <item>Mario Starčević</item>
      <item>DIJANA DNEZ</item>
      <item>Ana Turina</item>
      <item>Neda Anđel</item>
      <item>Danica Galetić</item>
      <item>OS Rijeka zk odjel Novi vinodolski</item>
      <item>Jelena Polić</item>
      <item>Gavranović d.o.o.</item>
      <item>MAJA BARIČEVIĆ</item>
      <item>Senad Handžić</item>
      <item>Marin Cvitković</item>
      <item>Biserka Ćosić</item>
      <item>POREZNA UPRAVA RIJEKA</item>
      <item>Darko Perković</item>
      <item>Svjetlana Andrić</item>
      <item>Općinski sud Rijeka zk odjel</item>
      <item>PETRA GJURAŠIĆ</item>
      <item>DRAGAN DERANJA</item>
      <item>Mladen Štefančić</item>
      <item>ĐURO FARKAŠ</item>
      <item>DENIS MLADENIĆ</item>
      <item>IVICA PAVELIĆ</item>
      <item>MAKI d.o.o. za trgovinu, popravak i održavanje motornih vozila i usluge</item>
      <item>DRAGAN DERANJA</item>
      <item>Edvard Valić</item>
      <item>JANKO SIMEUNOVIĆ</item>
      <item>Vedrana Pranjić Hamarić</item>
      <item>ZORA FARKAŠ</item>
      <item>Ivica Vodopijak</item>
      <item>DANIEL STIPIĆ</item>
      <item>Anita Cvetko</item>
      <item>VOJIMIR ALAGIĆ</item>
      <item>Rok Kerin</item>
      <item>VLADIMIR CIRKVENČIĆ</item>
      <item>Boris Marohnić</item>
      <item>Nenad Molc</item>
      <item>Krešimir Loboja</item>
      <item>ANTE MILAT</item>
      <item>Berislav Maksimović</item>
      <item>Bojan Perhoč</item>
      <item>RUŽICA SPASOJEVIĆ</item>
      <item>MITJA TEMENT</item>
      <item>VLADIMIR MIOČINOVIĆ</item>
      <item>IRENA TEMENT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Dragoljub Pranjić</item>
      <item>BEATA LAKATOSNE LASZLO</item>
      <item>SONJA JELEN</item>
      <item>BORISLAV TOMIĆ</item>
      <item>Sanja Gelić</item>
      <item>SANDO d.o.o.</item>
      <item>Dijana Knez</item>
      <item>Milan Došen</item>
      <item>Marina Telišman Vugrinec</item>
      <item>Mario Starčević</item>
      <item>ZAGREBAČKA BANKA d.d.</item>
      <item>IVAN PUHALO</item>
      <item>Dezso Kovacs</item>
      <item>JOSIP BOSILJ</item>
      <item>Dušan Crljenko</item>
      <item>Đurđa Dragović Grahek</item>
      <item>Nada Juras</item>
      <item>LEON GERDEN</item>
      <item>OGLASNA PLOČA</item>
      <item>VALENTINA KRANJEC</item>
      <item>Tibor Szalkai</item>
      <item>TRGOMAR društvo s ograničenom odgovornošću za trgovinu, poljoprivredu i usluge</item>
      <item>MARIJA KNEZOVIĆ</item>
      <item>Klaudija Žvorc</item>
      <item>ŽELJKO MILIČIĆ</item>
      <item>VISOKI TRGOVAČKI SUD REPUBLIKE HRVATSKE</item>
      <item>HERMINA TROŠELJ</item>
      <item>Boris Tomak</item>
      <item>IVICA MATIĆ</item>
      <item>Odvj. društvo Hanžeković i partneri</item>
      <item>BOŽIDAR ŠĆRBEC</item>
      <item>Slavica Milat</item>
      <item>Nevenko Radijevac</item>
      <item>IVONA BARBALIĆ</item>
      <item>ALMIR BEĆIREVIĆ</item>
      <item>EVA HORVATH-ŽAJA</item>
      <item>MARIO STARČEVIĆ</item>
      <item>ZDRAVKO DUNGER</item>
      <item>Nikola Juras</item>
      <item>ĐULA MUJAKIĆ</item>
      <item>DRAGICA MAVROVIĆ</item>
      <item>ELVEDIN MUJAKIĆ</item>
      <item>Dragoljub Vujasin</item>
      <item>Ivan Puhalo</item>
      <item>ŽDO RIJEKA</item>
      <item>trgovačko društvo Sando</item>
      <item>GABOR KALMAR</item>
      <item>Mario Starčević</item>
      <item>DIJANA DNEZ</item>
      <item>Ana Turina</item>
      <item>Neda Anđel</item>
      <item>Danica Galetić</item>
      <item>OS Rijeka zk odjel Novi vinodolski</item>
      <item>Jelena Polić</item>
      <item>Gavranović d.o.o.</item>
      <item>MAJA BARIČEVIĆ</item>
      <item>Senad Handžić</item>
      <item>Marin Cvitković</item>
      <item>Biserka Ćosić</item>
      <item>POREZNA UPRAVA RIJEKA</item>
      <item>Darko Perković</item>
      <item>Svjetlana Andrić</item>
      <item>Općinski sud Rijeka zk odjel</item>
      <item>PETRA GJURAŠIĆ</item>
      <item>DRAGAN DERANJA</item>
      <item>Mladen Štefančić</item>
      <item>ĐURO FARKAŠ</item>
      <item>DENIS MLADENIĆ</item>
      <item>IVICA PAVELIĆ</item>
      <item>MAKI d.o.o. za trgovinu, popravak i održavanje motornih vozila i usluge</item>
      <item>DRAGAN DERANJA</item>
      <item>Edvard Valić</item>
      <item>JANKO SIMEUNOVIĆ</item>
      <item>Vedrana Pranjić Hamarić</item>
      <item>ZORA FARKAŠ</item>
      <item>Ivica Vodopijak</item>
      <item>DANIEL STIPIĆ</item>
      <item>Anita Cvetko</item>
      <item>VOJIMIR ALAGIĆ</item>
      <item>Rok Kerin</item>
      <item>VLADIMIR CIRKVENČIĆ</item>
      <item>Boris Marohnić</item>
      <item>Nenad Molc</item>
      <item>Krešimir Loboja</item>
      <item>ANTE MILAT</item>
      <item>Berislav Maksimović</item>
      <item>Bojan Perhoč</item>
      <item>RUŽICA SPASOJEVIĆ</item>
      <item>MITJA TEMENT</item>
      <item>VLADIMIR MIOČINOVIĆ</item>
      <item>IRENA TEMENT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Dragoljub Pranjić, OIB 54696569762</item>
      <item>BEATA LAKATOSNE LASZLO</item>
      <item>SONJA JELEN</item>
      <item>BORISLAV TOMIĆ</item>
      <item>Sanja Gelić</item>
      <item>SANDO d.o.o.</item>
      <item>Dijana Knez</item>
      <item>Milan Došen, OIB 28408384400</item>
      <item>Marina Telišman Vugrinec, OIB 62898294202</item>
      <item>Mario Starčević, OIB 56539746731</item>
      <item>ZAGREBAČKA BANKA d.d.</item>
      <item>IVAN PUHALO</item>
      <item>Dezso Kovacs</item>
      <item>JOSIP BOSILJ</item>
      <item>Dušan Crljenko, OIB 03602703658</item>
      <item>Đurđa Dragović Grahek</item>
      <item>Nada Juras, OIB 30198333880</item>
      <item>LEON GERDEN</item>
      <item>OGLASNA PLOČA</item>
      <item>VALENTINA KRANJEC</item>
      <item>Tibor Szalkai</item>
      <item>TRGOMAR društvo s ograničenom odgovornošću za trgovinu, poljoprivredu i usluge, OIB 48630703347</item>
      <item>MARIJA KNEZOVIĆ</item>
      <item>Klaudija Žvorc, OIB 53478732671</item>
      <item>ŽELJKO MILIČIĆ</item>
      <item>VISOKI TRGOVAČKI SUD REPUBLIKE HRVATSKE</item>
      <item>HERMINA TROŠELJ</item>
      <item>Boris Tomak, OIB 63989066908</item>
      <item>IVICA MATIĆ</item>
      <item>Odvj. društvo Hanžeković i partneri</item>
      <item>BOŽIDAR ŠĆRBEC</item>
      <item>Slavica Milat, OIB 12888531946</item>
      <item>Nevenko Radijevac</item>
      <item>IVONA BARBALIĆ</item>
      <item>ALMIR BEĆIREVIĆ</item>
      <item>EVA HORVATH-ŽAJA</item>
      <item>MARIO STARČEVIĆ</item>
      <item>ZDRAVKO DUNGER</item>
      <item>Nikola Juras, OIB 72380368643</item>
      <item>ĐULA MUJAKIĆ</item>
      <item>DRAGICA MAVROVIĆ</item>
      <item>ELVEDIN MUJAKIĆ</item>
      <item>Dragoljub Vujasin, OIB 98732671121</item>
      <item>Ivan Puhalo, OIB 94862726921</item>
      <item>ŽDO RIJEKA</item>
      <item>trgovačko društvo Sando</item>
      <item>GABOR KALMAR</item>
      <item>Mario Starčević, OIB 56539746731</item>
      <item>DIJANA DNEZ</item>
      <item>Ana Turina, OIB 18509990261</item>
      <item>Neda Anđel, OIB 22754499403</item>
      <item>Danica Galetić, OIB 05206564110</item>
      <item>OS Rijeka zk odjel Novi vinodolski</item>
      <item>Jelena Polić, OIB 95695690874</item>
      <item>Gavranović d.o.o.</item>
      <item>MAJA BARIČEVIĆ</item>
      <item>Senad Handžić, OIB 27131757420</item>
      <item>Marin Cvitković, OIB 80832888180</item>
      <item>Biserka Ćosić, OIB 83423997246</item>
      <item>POREZNA UPRAVA RIJEKA</item>
      <item>Darko Perković, OIB 08363620776</item>
      <item>Svjetlana Andrić, OIB 61523170829</item>
      <item>Općinski sud Rijeka zk odjel</item>
      <item>PETRA GJURAŠIĆ</item>
      <item>DRAGAN DERANJA</item>
      <item>Mladen Štefančić, OIB 77574947580</item>
      <item>ĐURO FARKAŠ</item>
      <item>DENIS MLADENIĆ</item>
      <item>IVICA PAVELIĆ</item>
      <item>MAKI d.o.o. za trgovinu, popravak i održavanje motornih vozila i usluge, OIB 38541508228</item>
      <item>DRAGAN DERANJA</item>
      <item>Edvard Valić</item>
      <item>JANKO SIMEUNOVIĆ</item>
      <item>Vedrana Pranjić Hamarić</item>
      <item>ZORA FARKAŠ</item>
      <item>Ivica Vodopijak</item>
      <item>DANIEL STIPIĆ</item>
      <item>Anita Cvetko</item>
      <item>VOJIMIR ALAGIĆ</item>
      <item>Rok Kerin, OIB 78063435104</item>
      <item>VLADIMIR CIRKVENČIĆ</item>
      <item>Boris Marohnić</item>
      <item>Nenad Molc, OIB 13090594476</item>
      <item>Krešimir Loboja</item>
      <item>ANTE MILAT</item>
      <item>Berislav Maksimović</item>
      <item>Bojan Perhoč, OIB 02020487786</item>
      <item>RUŽICA SPASOJEVIĆ</item>
      <item>MITJA TEMENT</item>
      <item>VLADIMIR MIOČINOVIĆ</item>
      <item>IRENA TEMENT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Dragoljub Pranjić, OIB 54696569762</item>
      <item>BEATA LAKATOSNE LASZLO</item>
      <item>SONJA JELEN</item>
      <item>BORISLAV TOMIĆ</item>
      <item>Sanja Gelić</item>
      <item>SANDO d.o.o.</item>
      <item>Dijana Knez</item>
      <item>Milan Došen, OIB 28408384400</item>
      <item>Marina Telišman Vugrinec, OIB 62898294202</item>
      <item>Mario Starčević, OIB 56539746731</item>
      <item>ZAGREBAČKA BANKA d.d.</item>
      <item>IVAN PUHALO</item>
      <item>Dezso Kovacs</item>
      <item>JOSIP BOSILJ</item>
      <item>Dušan Crljenko, OIB 03602703658</item>
      <item>Đurđa Dragović Grahek</item>
      <item>Nada Juras, OIB 30198333880</item>
      <item>LEON GERDEN</item>
      <item>OGLASNA PLOČA</item>
      <item>VALENTINA KRANJEC</item>
      <item>Tibor Szalkai</item>
      <item>TRGOMAR društvo s ograničenom odgovornošću za trgovinu, poljoprivredu i usluge, OIB 48630703347</item>
      <item>MARIJA KNEZOVIĆ</item>
      <item>Klaudija Žvorc, OIB 53478732671</item>
      <item>ŽELJKO MILIČIĆ</item>
      <item>VISOKI TRGOVAČKI SUD REPUBLIKE HRVATSKE</item>
      <item>HERMINA TROŠELJ</item>
      <item>Boris Tomak, OIB 63989066908</item>
      <item>IVICA MATIĆ</item>
      <item>Odvj. društvo Hanžeković i partneri</item>
      <item>BOŽIDAR ŠĆRBEC</item>
      <item>Slavica Milat, OIB 12888531946</item>
      <item>Nevenko Radijevac</item>
      <item>IVONA BARBALIĆ</item>
      <item>ALMIR BEĆIREVIĆ</item>
      <item>EVA HORVATH-ŽAJA</item>
      <item>MARIO STARČEVIĆ</item>
      <item>ZDRAVKO DUNGER</item>
      <item>Nikola Juras, OIB 72380368643</item>
      <item>ĐULA MUJAKIĆ</item>
      <item>DRAGICA MAVROVIĆ</item>
      <item>ELVEDIN MUJAKIĆ</item>
      <item>Dragoljub Vujasin, OIB 98732671121</item>
      <item>Ivan Puhalo, OIB 94862726921</item>
      <item>ŽDO RIJEKA</item>
      <item>trgovačko društvo Sando</item>
      <item>GABOR KALMAR</item>
      <item>Mario Starčević, OIB 56539746731</item>
      <item>DIJANA DNEZ</item>
      <item>Ana Turina, OIB 18509990261</item>
      <item>Neda Anđel, OIB 22754499403</item>
      <item>Danica Galetić, OIB 05206564110</item>
      <item>OS Rijeka zk odjel Novi vinodolski</item>
      <item>Jelena Polić, OIB 95695690874</item>
      <item>Gavranović d.o.o.</item>
      <item>MAJA BARIČEVIĆ</item>
      <item>Senad Handžić, OIB 27131757420</item>
      <item>Marin Cvitković, OIB 80832888180</item>
      <item>Biserka Ćosić, OIB 83423997246</item>
      <item>POREZNA UPRAVA RIJEKA</item>
      <item>Darko Perković, OIB 08363620776</item>
      <item>Svjetlana Andrić, OIB 61523170829</item>
      <item>Općinski sud Rijeka zk odjel</item>
      <item>PETRA GJURAŠIĆ</item>
      <item>DRAGAN DERANJA</item>
      <item>Mladen Štefančić, OIB 77574947580</item>
      <item>ĐURO FARKAŠ</item>
      <item>DENIS MLADENIĆ</item>
      <item>IVICA PAVELIĆ</item>
      <item>MAKI d.o.o. za trgovinu, popravak i održavanje motornih vozila i usluge, OIB 38541508228</item>
      <item>DRAGAN DERANJA</item>
      <item>Edvard Valić</item>
      <item>JANKO SIMEUNOVIĆ</item>
      <item>Vedrana Pranjić Hamarić</item>
      <item>ZORA FARKAŠ</item>
      <item>Ivica Vodopijak</item>
      <item>DANIEL STIPIĆ</item>
      <item>Anita Cvetko</item>
      <item>VOJIMIR ALAGIĆ</item>
      <item>Rok Kerin, OIB 78063435104</item>
      <item>VLADIMIR CIRKVENČIĆ</item>
      <item>Boris Marohnić</item>
      <item>Nenad Molc, OIB 13090594476</item>
      <item>Krešimir Loboja</item>
      <item>ANTE MILAT</item>
      <item>Berislav Maksimović</item>
      <item>Bojan Perhoč, OIB 02020487786</item>
      <item>RUŽICA SPASOJEVIĆ</item>
      <item>MITJA TEMENT</item>
      <item>VLADIMIR MIOČINOVIĆ</item>
      <item>IRENA TEMENT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Dragoljub Pranjić, Volaričeva Ulica 22, Postojna</item>
      <item>BEATA LAKATOSNE LASZLO</item>
      <item>SONJA JELEN</item>
      <item>BORISLAV TOMIĆ</item>
      <item>Sanja Gelić</item>
      <item>SANDO d.o.o.</item>
      <item>Dijana Knez</item>
      <item>Milan Došen, Svetog Križa 120, 33000 Milanovac</item>
      <item>Marina Telišman Vugrinec, Hrvatske Bratske Zajednice 17, 10430 Samobor</item>
      <item>Mario Starčević, Povilska 42, 51250 Novi Vinodolski</item>
      <item>ZAGREBAČKA BANKA d.d., Paromlinska 2, 10000 Zagreb</item>
      <item>IVAN PUHALO</item>
      <item>Dezso Kovacs</item>
      <item>JOSIP BOSILJ</item>
      <item>Dušan Crljenko, Brca 8c, 51000 Rijeka</item>
      <item>Đurđa Dragović Grahek, Kneza Trpimira 4, 44320 Kutina</item>
      <item>Nada Juras, Nova 23, 40000 Palovec</item>
      <item>LEON GERDEN</item>
      <item>OGLASNA PLOČA</item>
      <item>VALENTINA KRANJEC</item>
      <item>Tibor Szalkai</item>
      <item>TRGOMAR društvo s ograničenom odgovornošću za trgovinu, poljoprivredu i usluge, Ilovac 1/A, 47280 Ozalj</item>
      <item>MARIJA KNEZOVIĆ</item>
      <item>Klaudija Žvorc, Turčišće 177, 40000 Turčišće</item>
      <item>ŽELJKO MILIČIĆ</item>
      <item>VISOKI TRGOVAČKI SUD REPUBLIKE HRVATSKE, Berislavićeva 11, 10000 Zagreb</item>
      <item>HERMINA TROŠELJ</item>
      <item>Boris Tomak, Borlin 25, 47000 Karlovac</item>
      <item>IVICA MATIĆ</item>
      <item>Odvj. društvo Hanžeković i partneri, Radnička cesta 22, 10000 Zagreb</item>
      <item>BOŽIDAR ŠĆRBEC</item>
      <item>Slavica Milat, Panos 4, 51250 Novi Vinodolski</item>
      <item>Nevenko Radijevac</item>
      <item>IVONA BARBALIĆ, 51000 Rijeka</item>
      <item>ALMIR BEĆIREVIĆ</item>
      <item>EVA HORVATH-ŽAJA, Lanište 12c, 10000 Zagreb</item>
      <item>MARIO STARČEVIĆ</item>
      <item>ZDRAVKO DUNGER</item>
      <item>Nikola Juras, Nova 23, 40000 Palovec</item>
      <item>ĐULA MUJAKIĆ</item>
      <item>DRAGICA MAVROVIĆ, 51000 Rijeka</item>
      <item>ELVEDIN MUJAKIĆ</item>
      <item>Dragoljub Vujasin, Palanjek 15, 44000 Palanjek</item>
      <item>Ivan Puhalo, Antuna Branka Šimića 48, 51000 Rijeka</item>
      <item>ŽDO RIJEKA</item>
      <item>trgovačko društvo Sando</item>
      <item>GABOR KALMAR</item>
      <item>Mario Starčević, Povilska 42, 51250 Novi Vinodolski</item>
      <item>DIJANA DNEZ, 51000 Rijeka</item>
      <item>Ana Turina, Mel 7, 51250 Novi Vinodolski</item>
      <item>Neda Anđel, Turopoljska 23, 10010 Velika Mlaka</item>
      <item>Danica Galetić, Srednjaci 20, 10000 Zagreb</item>
      <item>OS Rijeka zk odjel Novi vinodolski, Trg Vinodolskog zakona 5, 51250 Novi Vinodolski</item>
      <item>Jelena Polić, Cerovnik 6b, 47303 Cerovnik</item>
      <item>Gavranović d.o.o., Majstorska 9, 10000 Zagreb</item>
      <item>MAJA BARIČEVIĆ, 51000 Rijeka</item>
      <item>Senad Handžić, Lukoranska 11c, 10000 Zagreb</item>
      <item>Marin Cvitković, Ribarska Obala 22, 51252 Klenovica</item>
      <item>Biserka Ćosić, Mavrići 67, 51244 Grižane</item>
      <item>POREZNA UPRAVA RIJEKA</item>
      <item>Darko Perković, Ante Kovačića 24, 51000 Rijeka</item>
      <item>Svjetlana Andrić, Nova Krasa 8a, 51250 Novi Vinodolski</item>
      <item>Općinski sud Rijeka zk odjel, Trg Vinodolskog zakona 5, 51250 Novi Vinodolski</item>
      <item>PETRA GJURAŠIĆ, 51000 Rijeka</item>
      <item>DRAGAN DERANJA</item>
      <item>Mladen Štefančić, Dobrodolska Cesta 31a, 10360 Dobrodol</item>
      <item>ĐURO FARKAŠ</item>
      <item>DENIS MLADENIĆ, 51000 Rijeka</item>
      <item>IVICA PAVELIĆ</item>
      <item>MAKI d.o.o. za trgovinu, popravak i održavanje motornih vozila i usluge, Ulica Pavla Radića 110, 33000 Virovitica</item>
      <item>DRAGAN DERANJA, Posteni 15, 51250 Novi Vinodolski</item>
      <item>Edvard Valić</item>
      <item>JANKO SIMEUNOVIĆ, A. Jakšića 3, 10000 Zagreb</item>
      <item>Vedrana Pranjić Hamarić</item>
      <item>ZORA FARKAŠ, ŠENOINA 22, 51250 Novi Vinodolski</item>
      <item>Ivica Vodopijak, Tišinska ulica III. odvojak 4, 10000 Zagreb</item>
      <item>DANIEL STIPIĆ, A. ŠENOE 110, 31550 Valpovo</item>
      <item>Anita Cvetko</item>
      <item>VOJIMIR ALAGIĆ, REISNEROVA ULICA 101, 31000 Osijek</item>
      <item>Rok Kerin, Papirniška Ulica 008, Krško</item>
      <item>VLADIMIR CIRKVENČIĆ, Jevnica 16, Kresnice</item>
      <item>Boris Marohnić, J. Trdine 1, 51000 Rijeka</item>
      <item>Nenad Molc, Novačka 267, 10000 Zagreb</item>
      <item>Krešimir Loboja, Đorđićeva 14, 10000 Zagreb</item>
      <item>ANTE MILAT</item>
      <item>Berislav Maksimović, Braće Radića 1, 42000 Hrašćica</item>
      <item>Bojan Perhoč, Augusta Šenoe 2a, 40000 Čakovec</item>
      <item>RUŽICA SPASOJEVIĆ, Sokol kula 6, 51000 Rijeka</item>
      <item>MITJA TEMENT</item>
      <item>VLADIMIR MIOČINOVIĆ, Trg kralja Tomislava 15, 10430 Samobor</item>
      <item>IRENA TEMENT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Dragoljub Pranjić, Volaričeva Ulica 22, Postojna</item>
      <item>BEATA LAKATOSNE LASZLO</item>
      <item>SONJA JELEN</item>
      <item>BORISLAV TOMIĆ</item>
      <item>Sanja Gelić</item>
      <item>SANDO d.o.o.</item>
      <item>Dijana Knez</item>
      <item>Milan Došen, Svetog Križa 120, 33000 Milanovac</item>
      <item>Marina Telišman Vugrinec, Hrvatske Bratske Zajednice 17, 10430 Samobor</item>
      <item>Mario Starčević, Povilska 42, 51250 Novi Vinodolski</item>
      <item>ZAGREBAČKA BANKA d.d., Paromlinska 2, 10000 Zagreb</item>
      <item>IVAN PUHALO</item>
      <item>Dezso Kovacs</item>
      <item>JOSIP BOSILJ</item>
      <item>Dušan Crljenko, Brca 8c, 51000 Rijeka</item>
      <item>Đurđa Dragović Grahek, Kneza Trpimira 4, 44320 Kutina</item>
      <item>Nada Juras, Nova 23, 40000 Palovec</item>
      <item>LEON GERDEN</item>
      <item>OGLASNA PLOČA</item>
      <item>VALENTINA KRANJEC</item>
      <item>Tibor Szalkai</item>
      <item>TRGOMAR društvo s ograničenom odgovornošću za trgovinu, poljoprivredu i usluge, Ilovac 1/A, 47280 Ozalj</item>
      <item>MARIJA KNEZOVIĆ</item>
      <item>Klaudija Žvorc, Turčišće 177, 40000 Turčišće</item>
      <item>ŽELJKO MILIČIĆ</item>
      <item>VISOKI TRGOVAČKI SUD REPUBLIKE HRVATSKE, Berislavićeva 11, 10000 Zagreb</item>
      <item>HERMINA TROŠELJ</item>
      <item>Boris Tomak, Borlin 25, 47000 Karlovac</item>
      <item>IVICA MATIĆ</item>
      <item>Odvj. društvo Hanžeković i partneri, Radnička cesta 22, 10000 Zagreb</item>
      <item>BOŽIDAR ŠĆRBEC</item>
      <item>Slavica Milat, Panos 4, 51250 Novi Vinodolski</item>
      <item>Nevenko Radijevac</item>
      <item>IVONA BARBALIĆ, 51000 Rijeka</item>
      <item>ALMIR BEĆIREVIĆ</item>
      <item>EVA HORVATH-ŽAJA, Lanište 12c, 10000 Zagreb</item>
      <item>MARIO STARČEVIĆ</item>
      <item>ZDRAVKO DUNGER</item>
      <item>Nikola Juras, Nova 23, 40000 Palovec</item>
      <item>ĐULA MUJAKIĆ</item>
      <item>DRAGICA MAVROVIĆ, 51000 Rijeka</item>
      <item>ELVEDIN MUJAKIĆ</item>
      <item>Dragoljub Vujasin, Palanjek 15, 44000 Palanjek</item>
      <item>Ivan Puhalo, Antuna Branka Šimića 48, 51000 Rijeka</item>
      <item>ŽDO RIJEKA</item>
      <item>trgovačko društvo Sando</item>
      <item>GABOR KALMAR</item>
      <item>Mario Starčević, Povilska 42, 51250 Novi Vinodolski</item>
      <item>DIJANA DNEZ, 51000 Rijeka</item>
      <item>Ana Turina, Mel 7, 51250 Novi Vinodolski</item>
      <item>Neda Anđel, Turopoljska 23, 10010 Velika Mlaka</item>
      <item>Danica Galetić, Srednjaci 20, 10000 Zagreb</item>
      <item>OS Rijeka zk odjel Novi vinodolski, Trg Vinodolskog zakona 5, 51250 Novi Vinodolski</item>
      <item>Jelena Polić, Cerovnik 6b, 47303 Cerovnik</item>
      <item>Gavranović d.o.o., Majstorska 9, 10000 Zagreb</item>
      <item>MAJA BARIČEVIĆ, 51000 Rijeka</item>
      <item>Senad Handžić, Lukoranska 11c, 10000 Zagreb</item>
      <item>Marin Cvitković, Ribarska Obala 22, 51252 Klenovica</item>
      <item>Biserka Ćosić, Mavrići 67, 51244 Grižane</item>
      <item>POREZNA UPRAVA RIJEKA</item>
      <item>Darko Perković, Ante Kovačića 24, 51000 Rijeka</item>
      <item>Svjetlana Andrić, Nova Krasa 8a, 51250 Novi Vinodolski</item>
      <item>Općinski sud Rijeka zk odjel, Trg Vinodolskog zakona 5, 51250 Novi Vinodolski</item>
      <item>PETRA GJURAŠIĆ, 51000 Rijeka</item>
      <item>DRAGAN DERANJA</item>
      <item>Mladen Štefančić, Dobrodolska Cesta 31a, 10360 Dobrodol</item>
      <item>ĐURO FARKAŠ</item>
      <item>DENIS MLADENIĆ, 51000 Rijeka</item>
      <item>IVICA PAVELIĆ</item>
      <item>MAKI d.o.o. za trgovinu, popravak i održavanje motornih vozila i usluge, Ulica Pavla Radića 110, 33000 Virovitica</item>
      <item>DRAGAN DERANJA, Posteni 15, 51250 Novi Vinodolski</item>
      <item>Edvard Valić</item>
      <item>JANKO SIMEUNOVIĆ, A. Jakšića 3, 10000 Zagreb</item>
      <item>Vedrana Pranjić Hamarić</item>
      <item>ZORA FARKAŠ, ŠENOINA 22, 51250 Novi Vinodolski</item>
      <item>Ivica Vodopijak, Tišinska ulica III. odvojak 4, 10000 Zagreb</item>
      <item>DANIEL STIPIĆ, A. ŠENOE 110, 31550 Valpovo</item>
      <item>Anita Cvetko</item>
      <item>VOJIMIR ALAGIĆ, REISNEROVA ULICA 101, 31000 Osijek</item>
      <item>Rok Kerin, Papirniška Ulica 008, Krško</item>
      <item>VLADIMIR CIRKVENČIĆ, Jevnica 16, Kresnice</item>
      <item>Boris Marohnić, J. Trdine 1, 51000 Rijeka</item>
      <item>Nenad Molc, Novačka 267, 10000 Zagreb</item>
      <item>Krešimir Loboja, Đorđićeva 14, 10000 Zagreb</item>
      <item>ANTE MILAT</item>
      <item>Berislav Maksimović, Braće Radića 1, 42000 Hrašćica</item>
      <item>Bojan Perhoč, Augusta Šenoe 2a, 40000 Čakovec</item>
      <item>RUŽICA SPASOJEVIĆ, Sokol kula 6, 51000 Rijeka</item>
      <item>MITJA TEMENT</item>
      <item>VLADIMIR MIOČINOVIĆ, Trg kralja Tomislava 15, 10430 Samobor</item>
      <item>IRENA TEMENT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Dragoljub Pranjić, OIB 54696569762, Volaričeva Ulica 22, Postojna</item>
      <item>BEATA LAKATOSNE LASZLO</item>
      <item>SONJA JELEN</item>
      <item>BORISLAV TOMIĆ</item>
      <item>Sanja Gelić</item>
      <item>SANDO d.o.o.</item>
      <item>Dijana Knez</item>
      <item>Milan Došen, OIB 28408384400, Svetog Križa 120, 33000 Milanovac</item>
      <item>Marina Telišman Vugrinec, OIB 62898294202, Hrvatske Bratske Zajednice 17, 10430 Samobor</item>
      <item>Mario Starčević, OIB 56539746731, Povilska 42, 51250 Novi Vinodolski</item>
      <item>ZAGREBAČKA BANKA d.d., Paromlinska 2, 10000 Zagreb</item>
      <item>IVAN PUHALO</item>
      <item>Dezso Kovacs</item>
      <item>JOSIP BOSILJ</item>
      <item>Dušan Crljenko, OIB 03602703658, Brca 8c, 51000 Rijeka</item>
      <item>Đurđa Dragović Grahek, Kneza Trpimira 4, 44320 Kutina</item>
      <item>Nada Juras, OIB 30198333880, Nova 23, 40000 Palovec</item>
      <item>LEON GERDEN</item>
      <item>OGLASNA PLOČA</item>
      <item>VALENTINA KRANJEC</item>
      <item>Tibor Szalkai</item>
      <item>TRGOMAR društvo s ograničenom odgovornošću za trgovinu, poljoprivredu i usluge, OIB 48630703347, Ilovac 1/A, 47280 Ozalj</item>
      <item>MARIJA KNEZOVIĆ</item>
      <item>Klaudija Žvorc, OIB 53478732671, Turčišće 177, 40000 Turčišće</item>
      <item>ŽELJKO MILIČIĆ</item>
      <item>VISOKI TRGOVAČKI SUD REPUBLIKE HRVATSKE, Berislavićeva 11, 10000 Zagreb</item>
      <item>HERMINA TROŠELJ</item>
      <item>Boris Tomak, OIB 63989066908, Borlin 25, 47000 Karlovac</item>
      <item>IVICA MATIĆ</item>
      <item>Odvj. društvo Hanžeković i partneri, Radnička cesta 22, 10000 Zagreb</item>
      <item>BOŽIDAR ŠĆRBEC</item>
      <item>Slavica Milat, OIB 12888531946, Panos 4, 51250 Novi Vinodolski</item>
      <item>Nevenko Radijevac</item>
      <item>IVONA BARBALIĆ, 51000 Rijeka</item>
      <item>ALMIR BEĆIREVIĆ</item>
      <item>EVA HORVATH-ŽAJA, Lanište 12c, 10000 Zagreb</item>
      <item>MARIO STARČEVIĆ</item>
      <item>ZDRAVKO DUNGER</item>
      <item>Nikola Juras, OIB 72380368643, Nova 23, 40000 Palovec</item>
      <item>ĐULA MUJAKIĆ</item>
      <item>DRAGICA MAVROVIĆ, 51000 Rijeka</item>
      <item>ELVEDIN MUJAKIĆ</item>
      <item>Dragoljub Vujasin, OIB 98732671121, Palanjek 15, 44000 Palanjek</item>
      <item>Ivan Puhalo, OIB 94862726921, Antuna Branka Šimića 48, 51000 Rijeka</item>
      <item>ŽDO RIJEKA</item>
      <item>trgovačko društvo Sando</item>
      <item>GABOR KALMAR</item>
      <item>Mario Starčević, OIB 56539746731, Povilska 42, 51250 Novi Vinodolski</item>
      <item>DIJANA DNEZ, 51000 Rijeka</item>
      <item>Ana Turina, OIB 18509990261, Mel 7, 51250 Novi Vinodolski</item>
      <item>Neda Anđel, OIB 22754499403, Turopoljska 23, 10010 Velika Mlaka</item>
      <item>Danica Galetić, OIB 05206564110, Srednjaci 20, 10000 Zagreb</item>
      <item>OS Rijeka zk odjel Novi vinodolski, Trg Vinodolskog zakona 5, 51250 Novi Vinodolski</item>
      <item>Jelena Polić, OIB 95695690874, Cerovnik 6b, 47303 Cerovnik</item>
      <item>Gavranović d.o.o., Majstorska 9, 10000 Zagreb</item>
      <item>MAJA BARIČEVIĆ, 51000 Rijeka</item>
      <item>Senad Handžić, OIB 27131757420, Lukoranska 11c, 10000 Zagreb</item>
      <item>Marin Cvitković, OIB 80832888180, Ribarska Obala 22, 51252 Klenovica</item>
      <item>Biserka Ćosić, OIB 83423997246, Mavrići 67, 51244 Grižane</item>
      <item>POREZNA UPRAVA RIJEKA</item>
      <item>Darko Perković, OIB 08363620776, Ante Kovačića 24, 51000 Rijeka</item>
      <item>Svjetlana Andrić, OIB 61523170829, Nova Krasa 8a, 51250 Novi Vinodolski</item>
      <item>Općinski sud Rijeka zk odjel, Trg Vinodolskog zakona 5, 51250 Novi Vinodolski</item>
      <item>PETRA GJURAŠIĆ, 51000 Rijeka</item>
      <item>DRAGAN DERANJA</item>
      <item>Mladen Štefančić, OIB 77574947580, Dobrodolska Cesta 31a, 10360 Dobrodol</item>
      <item>ĐURO FARKAŠ</item>
      <item>DENIS MLADENIĆ, 51000 Rijeka</item>
      <item>IVICA PAVELIĆ</item>
      <item>MAKI d.o.o. za trgovinu, popravak i održavanje motornih vozila i usluge, OIB 38541508228, Ulica Pavla Radića 110, 33000 Virovitica</item>
      <item>DRAGAN DERANJA, Posteni 15, 51250 Novi Vinodolski</item>
      <item>Edvard Valić</item>
      <item>JANKO SIMEUNOVIĆ, A. Jakšića 3, 10000 Zagreb</item>
      <item>Vedrana Pranjić Hamarić</item>
      <item>ZORA FARKAŠ, ŠENOINA 22, 51250 Novi Vinodolski</item>
      <item>Ivica Vodopijak, Tišinska ulica III. odvojak 4, 10000 Zagreb</item>
      <item>DANIEL STIPIĆ, A. ŠENOE 110, 31550 Valpovo</item>
      <item>Anita Cvetko</item>
      <item>VOJIMIR ALAGIĆ, REISNEROVA ULICA 101, 31000 Osijek</item>
      <item>Rok Kerin, OIB 78063435104, Papirniška Ulica 008, Krško</item>
      <item>VLADIMIR CIRKVENČIĆ, Jevnica 16, Kresnice</item>
      <item>Boris Marohnić, J. Trdine 1, 51000 Rijeka</item>
      <item>Nenad Molc, OIB 13090594476, Novačka 267, 10000 Zagreb</item>
      <item>Krešimir Loboja, Đorđićeva 14, 10000 Zagreb</item>
      <item>ANTE MILAT</item>
      <item>Berislav Maksimović, Braće Radića 1, 42000 Hrašćica</item>
      <item>Bojan Perhoč, OIB 02020487786, Augusta Šenoe 2a, 40000 Čakovec</item>
      <item>RUŽICA SPASOJEVIĆ, Sokol kula 6, 51000 Rijeka</item>
      <item>MITJA TEMENT</item>
      <item>VLADIMIR MIOČINOVIĆ, Trg kralja Tomislava 15, 10430 Samobor</item>
      <item>IRENA TEMENT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Dragoljub Pranjić, OIB 54696569762, Volaričeva Ulica 22, Postojna</item>
      <item>BEATA LAKATOSNE LASZLO</item>
      <item>SONJA JELEN</item>
      <item>BORISLAV TOMIĆ</item>
      <item>Sanja Gelić</item>
      <item>SANDO d.o.o.</item>
      <item>Dijana Knez</item>
      <item>Milan Došen, OIB 28408384400, Svetog Križa 120, 33000 Milanovac</item>
      <item>Marina Telišman Vugrinec, OIB 62898294202, Hrvatske Bratske Zajednice 17, 10430 Samobor</item>
      <item>Mario Starčević, OIB 56539746731, Povilska 42, 51250 Novi Vinodolski</item>
      <item>ZAGREBAČKA BANKA d.d., Paromlinska 2, 10000 Zagreb</item>
      <item>IVAN PUHALO</item>
      <item>Dezso Kovacs</item>
      <item>JOSIP BOSILJ</item>
      <item>Dušan Crljenko, OIB 03602703658, Brca 8c, 51000 Rijeka</item>
      <item>Đurđa Dragović Grahek, Kneza Trpimira 4, 44320 Kutina</item>
      <item>Nada Juras, OIB 30198333880, Nova 23, 40000 Palovec</item>
      <item>LEON GERDEN</item>
      <item>OGLASNA PLOČA</item>
      <item>VALENTINA KRANJEC</item>
      <item>Tibor Szalkai</item>
      <item>TRGOMAR društvo s ograničenom odgovornošću za trgovinu, poljoprivredu i usluge, OIB 48630703347, Ilovac 1/A, 47280 Ozalj</item>
      <item>MARIJA KNEZOVIĆ</item>
      <item>Klaudija Žvorc, OIB 53478732671, Turčišće 177, 40000 Turčišće</item>
      <item>ŽELJKO MILIČIĆ</item>
      <item>VISOKI TRGOVAČKI SUD REPUBLIKE HRVATSKE, Berislavićeva 11, 10000 Zagreb</item>
      <item>HERMINA TROŠELJ</item>
      <item>Boris Tomak, OIB 63989066908, Borlin 25, 47000 Karlovac</item>
      <item>IVICA MATIĆ</item>
      <item>Odvj. društvo Hanžeković i partneri, Radnička cesta 22, 10000 Zagreb</item>
      <item>BOŽIDAR ŠĆRBEC</item>
      <item>Slavica Milat, OIB 12888531946, Panos 4, 51250 Novi Vinodolski</item>
      <item>Nevenko Radijevac</item>
      <item>IVONA BARBALIĆ, 51000 Rijeka</item>
      <item>ALMIR BEĆIREVIĆ</item>
      <item>EVA HORVATH-ŽAJA, Lanište 12c, 10000 Zagreb</item>
      <item>MARIO STARČEVIĆ</item>
      <item>ZDRAVKO DUNGER</item>
      <item>Nikola Juras, OIB 72380368643, Nova 23, 40000 Palovec</item>
      <item>ĐULA MUJAKIĆ</item>
      <item>DRAGICA MAVROVIĆ, 51000 Rijeka</item>
      <item>ELVEDIN MUJAKIĆ</item>
      <item>Dragoljub Vujasin, OIB 98732671121, Palanjek 15, 44000 Palanjek</item>
      <item>Ivan Puhalo, OIB 94862726921, Antuna Branka Šimića 48, 51000 Rijeka</item>
      <item>ŽDO RIJEKA</item>
      <item>trgovačko društvo Sando</item>
      <item>GABOR KALMAR</item>
      <item>Mario Starčević, OIB 56539746731, Povilska 42, 51250 Novi Vinodolski</item>
      <item>DIJANA DNEZ, 51000 Rijeka</item>
      <item>Ana Turina, OIB 18509990261, Mel 7, 51250 Novi Vinodolski</item>
      <item>Neda Anđel, OIB 22754499403, Turopoljska 23, 10010 Velika Mlaka</item>
      <item>Danica Galetić, OIB 05206564110, Srednjaci 20, 10000 Zagreb</item>
      <item>OS Rijeka zk odjel Novi vinodolski, Trg Vinodolskog zakona 5, 51250 Novi Vinodolski</item>
      <item>Jelena Polić, OIB 95695690874, Cerovnik 6b, 47303 Cerovnik</item>
      <item>Gavranović d.o.o., Majstorska 9, 10000 Zagreb</item>
      <item>MAJA BARIČEVIĆ, 51000 Rijeka</item>
      <item>Senad Handžić, OIB 27131757420, Lukoranska 11c, 10000 Zagreb</item>
      <item>Marin Cvitković, OIB 80832888180, Ribarska Obala 22, 51252 Klenovica</item>
      <item>Biserka Ćosić, OIB 83423997246, Mavrići 67, 51244 Grižane</item>
      <item>POREZNA UPRAVA RIJEKA</item>
      <item>Darko Perković, OIB 08363620776, Ante Kovačića 24, 51000 Rijeka</item>
      <item>Svjetlana Andrić, OIB 61523170829, Nova Krasa 8a, 51250 Novi Vinodolski</item>
      <item>Općinski sud Rijeka zk odjel, Trg Vinodolskog zakona 5, 51250 Novi Vinodolski</item>
      <item>PETRA GJURAŠIĆ, 51000 Rijeka</item>
      <item>DRAGAN DERANJA</item>
      <item>Mladen Štefančić, OIB 77574947580, Dobrodolska Cesta 31a, 10360 Dobrodol</item>
      <item>ĐURO FARKAŠ</item>
      <item>DENIS MLADENIĆ, 51000 Rijeka</item>
      <item>IVICA PAVELIĆ</item>
      <item>MAKI d.o.o. za trgovinu, popravak i održavanje motornih vozila i usluge, OIB 38541508228, Ulica Pavla Radića 110, 33000 Virovitica</item>
      <item>DRAGAN DERANJA, Posteni 15, 51250 Novi Vinodolski</item>
      <item>Edvard Valić</item>
      <item>JANKO SIMEUNOVIĆ, A. Jakšića 3, 10000 Zagreb</item>
      <item>Vedrana Pranjić Hamarić</item>
      <item>ZORA FARKAŠ, ŠENOINA 22, 51250 Novi Vinodolski</item>
      <item>Ivica Vodopijak, Tišinska ulica III. odvojak 4, 10000 Zagreb</item>
      <item>DANIEL STIPIĆ, A. ŠENOE 110, 31550 Valpovo</item>
      <item>Anita Cvetko</item>
      <item>VOJIMIR ALAGIĆ, REISNEROVA ULICA 101, 31000 Osijek</item>
      <item>Rok Kerin, OIB 78063435104, Papirniška Ulica 008, Krško</item>
      <item>VLADIMIR CIRKVENČIĆ, Jevnica 16, Kresnice</item>
      <item>Boris Marohnić, J. Trdine 1, 51000 Rijeka</item>
      <item>Nenad Molc, OIB 13090594476, Novačka 267, 10000 Zagreb</item>
      <item>Krešimir Loboja, Đorđićeva 14, 10000 Zagreb</item>
      <item>ANTE MILAT</item>
      <item>Berislav Maksimović, Braće Radića 1, 42000 Hrašćica</item>
      <item>Bojan Perhoč, OIB 02020487786, Augusta Šenoe 2a, 40000 Čakovec</item>
      <item>RUŽICA SPASOJEVIĆ, Sokol kula 6, 51000 Rijeka</item>
      <item>MITJA TEMENT</item>
      <item>VLADIMIR MIOČINOVIĆ, Trg kralja Tomislava 15, 10430 Samobor</item>
      <item>IRENA TEMENT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Dragoljub Pranjić</item>
      <item>BEATA LAKATOSNE LASZLO</item>
      <item>SONJA JELEN</item>
      <item>BORISLAV TOMIĆ</item>
      <item>Sanja Gelić</item>
      <item>SANDO d.o.o.</item>
      <item>Dijana Knez</item>
      <item>Milan Došen</item>
      <item>Marina Telišman Vugrinec</item>
      <item>Mario Starčević</item>
      <item>ZAGREBAČKA BANKA d.d.</item>
      <item>IVAN PUHALO</item>
      <item>Dezso Kovacs</item>
      <item>JOSIP BOSILJ</item>
      <item>Dušan Crljenko</item>
      <item>Đurđa Dragović Grahek</item>
      <item>Nada Juras</item>
      <item>LEON GERDEN</item>
      <item>OGLASNA PLOČA</item>
      <item>VALENTINA KRANJEC</item>
      <item>Tibor Szalkai</item>
      <item>TRGOMAR društvo s ograničenom odgovornošću za trgovinu, poljoprivredu i usluge</item>
      <item>MARIJA KNEZOVIĆ</item>
      <item>Klaudija Žvorc</item>
      <item>ŽELJKO MILIČIĆ</item>
      <item>VISOKI TRGOVAČKI SUD REPUBLIKE HRVATSKE</item>
      <item>HERMINA TROŠELJ</item>
      <item>Boris Tomak</item>
      <item>IVICA MATIĆ</item>
      <item>Odvj. društvo Hanžeković i partneri</item>
      <item>BOŽIDAR ŠĆRBEC</item>
      <item>Slavica Milat</item>
      <item>Nevenko Radijevac</item>
      <item>IVONA BARBALIĆ</item>
      <item>ALMIR BEĆIREVIĆ</item>
      <item>EVA HORVATH-ŽAJA</item>
      <item>MARIO STARČEVIĆ</item>
      <item>ZDRAVKO DUNGER</item>
      <item>Nikola Juras</item>
      <item>ĐULA MUJAKIĆ</item>
      <item>DRAGICA MAVROVIĆ</item>
      <item>ELVEDIN MUJAKIĆ</item>
      <item>Dragoljub Vujasin</item>
      <item>Ivan Puhalo</item>
      <item>ŽDO RIJEKA</item>
      <item>trgovačko društvo Sando</item>
      <item>GABOR KALMAR</item>
      <item>Mario Starčević</item>
      <item>DIJANA DNEZ</item>
      <item>Ana Turina</item>
      <item>Neda Anđel</item>
      <item>Danica Galetić</item>
      <item>OS Rijeka zk odjel Novi vinodolski</item>
      <item>Jelena Polić</item>
      <item>Gavranović d.o.o.</item>
      <item>MAJA BARIČEVIĆ</item>
      <item>Senad Handžić</item>
      <item>Marin Cvitković</item>
      <item>Biserka Ćosić</item>
      <item>POREZNA UPRAVA RIJEKA</item>
      <item>Darko Perković</item>
      <item>Svjetlana Andrić</item>
      <item>Općinski sud Rijeka zk odjel</item>
      <item>PETRA GJURAŠIĆ</item>
      <item>DRAGAN DERANJA</item>
      <item>Mladen Štefančić</item>
      <item>ĐURO FARKAŠ</item>
      <item>DENIS MLADENIĆ</item>
      <item>IVICA PAVELIĆ</item>
      <item>MAKI d.o.o. za trgovinu, popravak i održavanje motornih vozila i usluge</item>
      <item>DRAGAN DERANJA</item>
      <item>Edvard Valić</item>
      <item>JANKO SIMEUNOVIĆ</item>
      <item>Vedrana Pranjić Hamarić</item>
      <item>ZORA FARKAŠ</item>
      <item>Ivica Vodopijak</item>
      <item>DANIEL STIPIĆ</item>
      <item>Anita Cvetko</item>
      <item>VOJIMIR ALAGIĆ</item>
      <item>Rok Kerin</item>
      <item>VLADIMIR CIRKVENČIĆ</item>
      <item>Boris Marohnić</item>
      <item>Nenad Molc</item>
      <item>Krešimir Loboja</item>
      <item>ANTE MILAT</item>
      <item>Berislav Maksimović</item>
      <item>Bojan Perhoč</item>
      <item>RUŽICA SPASOJEVIĆ</item>
      <item>MITJA TEMENT</item>
      <item>VLADIMIR MIOČINOVIĆ</item>
      <item>IRENA TEMENT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Dragoljub Pranjić</item>
      <item>BEATA LAKATOSNE LASZLO</item>
      <item>SONJA JELEN</item>
      <item>BORISLAV TOMIĆ</item>
      <item>Sanja Gelić</item>
      <item>SANDO d.o.o.</item>
      <item>Dijana Knez</item>
      <item>Milan Došen</item>
      <item>Marina Telišman Vugrinec</item>
      <item>Mario Starčević</item>
      <item>ZAGREBAČKA BANKA d.d.</item>
      <item>IVAN PUHALO</item>
      <item>Dezso Kovacs</item>
      <item>JOSIP BOSILJ</item>
      <item>Dušan Crljenko</item>
      <item>Đurđa Dragović Grahek</item>
      <item>Nada Juras</item>
      <item>LEON GERDEN</item>
      <item>OGLASNA PLOČA</item>
      <item>VALENTINA KRANJEC</item>
      <item>Tibor Szalkai</item>
      <item>TRGOMAR društvo s ograničenom odgovornošću za trgovinu, poljoprivredu i usluge</item>
      <item>MARIJA KNEZOVIĆ</item>
      <item>Klaudija Žvorc</item>
      <item>ŽELJKO MILIČIĆ</item>
      <item>VISOKI TRGOVAČKI SUD REPUBLIKE HRVATSKE</item>
      <item>HERMINA TROŠELJ</item>
      <item>Boris Tomak</item>
      <item>IVICA MATIĆ</item>
      <item>Odvj. društvo Hanžeković i partneri</item>
      <item>BOŽIDAR ŠĆRBEC</item>
      <item>Slavica Milat</item>
      <item>Nevenko Radijevac</item>
      <item>IVONA BARBALIĆ</item>
      <item>ALMIR BEĆIREVIĆ</item>
      <item>EVA HORVATH-ŽAJA</item>
      <item>MARIO STARČEVIĆ</item>
      <item>ZDRAVKO DUNGER</item>
      <item>Nikola Juras</item>
      <item>ĐULA MUJAKIĆ</item>
      <item>DRAGICA MAVROVIĆ</item>
      <item>ELVEDIN MUJAKIĆ</item>
      <item>Dragoljub Vujasin</item>
      <item>Ivan Puhalo</item>
      <item>ŽDO RIJEKA</item>
      <item>trgovačko društvo Sando</item>
      <item>GABOR KALMAR</item>
      <item>Mario Starčević</item>
      <item>DIJANA DNEZ</item>
      <item>Ana Turina</item>
      <item>Neda Anđel</item>
      <item>Danica Galetić</item>
      <item>OS Rijeka zk odjel Novi vinodolski</item>
      <item>Jelena Polić</item>
      <item>Gavranović d.o.o.</item>
      <item>MAJA BARIČEVIĆ</item>
      <item>Senad Handžić</item>
      <item>Marin Cvitković</item>
      <item>Biserka Ćosić</item>
      <item>POREZNA UPRAVA RIJEKA</item>
      <item>Darko Perković</item>
      <item>Svjetlana Andrić</item>
      <item>Općinski sud Rijeka zk odjel</item>
      <item>PETRA GJURAŠIĆ</item>
      <item>DRAGAN DERANJA</item>
      <item>Mladen Štefančić</item>
      <item>ĐURO FARKAŠ</item>
      <item>DENIS MLADENIĆ</item>
      <item>IVICA PAVELIĆ</item>
      <item>MAKI d.o.o. za trgovinu, popravak i održavanje motornih vozila i usluge</item>
      <item>DRAGAN DERANJA</item>
      <item>Edvard Valić</item>
      <item>JANKO SIMEUNOVIĆ</item>
      <item>Vedrana Pranjić Hamarić</item>
      <item>ZORA FARKAŠ</item>
      <item>Ivica Vodopijak</item>
      <item>DANIEL STIPIĆ</item>
      <item>Anita Cvetko</item>
      <item>VOJIMIR ALAGIĆ</item>
      <item>Rok Kerin</item>
      <item>VLADIMIR CIRKVENČIĆ</item>
      <item>Boris Marohnić</item>
      <item>Nenad Molc</item>
      <item>Krešimir Loboja</item>
      <item>ANTE MILAT</item>
      <item>Berislav Maksimović</item>
      <item>Bojan Perhoč</item>
      <item>RUŽICA SPASOJEVIĆ</item>
      <item>MITJA TEMENT</item>
      <item>VLADIMIR MIOČINOVIĆ</item>
      <item>IRENA TEMENT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Dragoljub Pranjić, OIB 54696569762</item>
      <item>BEATA LAKATOSNE LASZLO</item>
      <item>SONJA JELEN</item>
      <item>BORISLAV TOMIĆ</item>
      <item>Sanja Gelić</item>
      <item>SANDO d.o.o.</item>
      <item>Dijana Knez</item>
      <item>Milan Došen, OIB 28408384400</item>
      <item>Marina Telišman Vugrinec, OIB 62898294202</item>
      <item>Mario Starčević, OIB 56539746731</item>
      <item>ZAGREBAČKA BANKA d.d.</item>
      <item>IVAN PUHALO</item>
      <item>Dezso Kovacs</item>
      <item>JOSIP BOSILJ</item>
      <item>Dušan Crljenko, OIB 03602703658</item>
      <item>Đurđa Dragović Grahek</item>
      <item>Nada Juras, OIB 30198333880</item>
      <item>LEON GERDEN</item>
      <item>OGLASNA PLOČA</item>
      <item>VALENTINA KRANJEC</item>
      <item>Tibor Szalkai</item>
      <item>TRGOMAR društvo s ograničenom odgovornošću za trgovinu, poljoprivredu i usluge, OIB 48630703347</item>
      <item>MARIJA KNEZOVIĆ</item>
      <item>Klaudija Žvorc, OIB 53478732671</item>
      <item>ŽELJKO MILIČIĆ</item>
      <item>VISOKI TRGOVAČKI SUD REPUBLIKE HRVATSKE</item>
      <item>HERMINA TROŠELJ</item>
      <item>Boris Tomak, OIB 63989066908</item>
      <item>IVICA MATIĆ</item>
      <item>Odvj. društvo Hanžeković i partneri</item>
      <item>BOŽIDAR ŠĆRBEC</item>
      <item>Slavica Milat, OIB 12888531946</item>
      <item>Nevenko Radijevac</item>
      <item>IVONA BARBALIĆ</item>
      <item>ALMIR BEĆIREVIĆ</item>
      <item>EVA HORVATH-ŽAJA</item>
      <item>MARIO STARČEVIĆ</item>
      <item>ZDRAVKO DUNGER</item>
      <item>Nikola Juras, OIB 72380368643</item>
      <item>ĐULA MUJAKIĆ</item>
      <item>DRAGICA MAVROVIĆ</item>
      <item>ELVEDIN MUJAKIĆ</item>
      <item>Dragoljub Vujasin, OIB 98732671121</item>
      <item>Ivan Puhalo, OIB 94862726921</item>
      <item>ŽDO RIJEKA</item>
      <item>trgovačko društvo Sando</item>
      <item>GABOR KALMAR</item>
      <item>Mario Starčević, OIB 56539746731</item>
      <item>DIJANA DNEZ</item>
      <item>Ana Turina, OIB 18509990261</item>
      <item>Neda Anđel, OIB 22754499403</item>
      <item>Danica Galetić, OIB 05206564110</item>
      <item>OS Rijeka zk odjel Novi vinodolski</item>
      <item>Jelena Polić, OIB 95695690874</item>
      <item>Gavranović d.o.o.</item>
      <item>MAJA BARIČEVIĆ</item>
      <item>Senad Handžić, OIB 27131757420</item>
      <item>Marin Cvitković, OIB 80832888180</item>
      <item>Biserka Ćosić, OIB 83423997246</item>
      <item>POREZNA UPRAVA RIJEKA</item>
      <item>Darko Perković, OIB 08363620776</item>
      <item>Svjetlana Andrić, OIB 61523170829</item>
      <item>Općinski sud Rijeka zk odjel</item>
      <item>PETRA GJURAŠIĆ</item>
      <item>DRAGAN DERANJA</item>
      <item>Mladen Štefančić, OIB 77574947580</item>
      <item>ĐURO FARKAŠ</item>
      <item>DENIS MLADENIĆ</item>
      <item>IVICA PAVELIĆ</item>
      <item>MAKI d.o.o. za trgovinu, popravak i održavanje motornih vozila i usluge, OIB 38541508228</item>
      <item>DRAGAN DERANJA</item>
      <item>Edvard Valić</item>
      <item>JANKO SIMEUNOVIĆ</item>
      <item>Vedrana Pranjić Hamarić</item>
      <item>ZORA FARKAŠ</item>
      <item>Ivica Vodopijak</item>
      <item>DANIEL STIPIĆ</item>
      <item>Anita Cvetko</item>
      <item>VOJIMIR ALAGIĆ</item>
      <item>Rok Kerin, OIB 78063435104</item>
      <item>VLADIMIR CIRKVENČIĆ</item>
      <item>Boris Marohnić</item>
      <item>Nenad Molc, OIB 13090594476</item>
      <item>Krešimir Loboja</item>
      <item>ANTE MILAT</item>
      <item>Berislav Maksimović</item>
      <item>Bojan Perhoč, OIB 02020487786</item>
      <item>RUŽICA SPASOJEVIĆ</item>
      <item>MITJA TEMENT</item>
      <item>VLADIMIR MIOČINOVIĆ</item>
      <item>IRENA TEMENT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Dragoljub Pranjić, OIB 54696569762</item>
      <item>BEATA LAKATOSNE LASZLO</item>
      <item>SONJA JELEN</item>
      <item>BORISLAV TOMIĆ</item>
      <item>Sanja Gelić</item>
      <item>SANDO d.o.o.</item>
      <item>Dijana Knez</item>
      <item>Milan Došen, OIB 28408384400</item>
      <item>Marina Telišman Vugrinec, OIB 62898294202</item>
      <item>Mario Starčević, OIB 56539746731</item>
      <item>ZAGREBAČKA BANKA d.d.</item>
      <item>IVAN PUHALO</item>
      <item>Dezso Kovacs</item>
      <item>JOSIP BOSILJ</item>
      <item>Dušan Crljenko, OIB 03602703658</item>
      <item>Đurđa Dragović Grahek</item>
      <item>Nada Juras, OIB 30198333880</item>
      <item>LEON GERDEN</item>
      <item>OGLASNA PLOČA</item>
      <item>VALENTINA KRANJEC</item>
      <item>Tibor Szalkai</item>
      <item>TRGOMAR društvo s ograničenom odgovornošću za trgovinu, poljoprivredu i usluge, OIB 48630703347</item>
      <item>MARIJA KNEZOVIĆ</item>
      <item>Klaudija Žvorc, OIB 53478732671</item>
      <item>ŽELJKO MILIČIĆ</item>
      <item>VISOKI TRGOVAČKI SUD REPUBLIKE HRVATSKE</item>
      <item>HERMINA TROŠELJ</item>
      <item>Boris Tomak, OIB 63989066908</item>
      <item>IVICA MATIĆ</item>
      <item>Odvj. društvo Hanžeković i partneri</item>
      <item>BOŽIDAR ŠĆRBEC</item>
      <item>Slavica Milat, OIB 12888531946</item>
      <item>Nevenko Radijevac</item>
      <item>IVONA BARBALIĆ</item>
      <item>ALMIR BEĆIREVIĆ</item>
      <item>EVA HORVATH-ŽAJA</item>
      <item>MARIO STARČEVIĆ</item>
      <item>ZDRAVKO DUNGER</item>
      <item>Nikola Juras, OIB 72380368643</item>
      <item>ĐULA MUJAKIĆ</item>
      <item>DRAGICA MAVROVIĆ</item>
      <item>ELVEDIN MUJAKIĆ</item>
      <item>Dragoljub Vujasin, OIB 98732671121</item>
      <item>Ivan Puhalo, OIB 94862726921</item>
      <item>ŽDO RIJEKA</item>
      <item>trgovačko društvo Sando</item>
      <item>GABOR KALMAR</item>
      <item>Mario Starčević, OIB 56539746731</item>
      <item>DIJANA DNEZ</item>
      <item>Ana Turina, OIB 18509990261</item>
      <item>Neda Anđel, OIB 22754499403</item>
      <item>Danica Galetić, OIB 05206564110</item>
      <item>OS Rijeka zk odjel Novi vinodolski</item>
      <item>Jelena Polić, OIB 95695690874</item>
      <item>Gavranović d.o.o.</item>
      <item>MAJA BARIČEVIĆ</item>
      <item>Senad Handžić, OIB 27131757420</item>
      <item>Marin Cvitković, OIB 80832888180</item>
      <item>Biserka Ćosić, OIB 83423997246</item>
      <item>POREZNA UPRAVA RIJEKA</item>
      <item>Darko Perković, OIB 08363620776</item>
      <item>Svjetlana Andrić, OIB 61523170829</item>
      <item>Općinski sud Rijeka zk odjel</item>
      <item>PETRA GJURAŠIĆ</item>
      <item>DRAGAN DERANJA</item>
      <item>Mladen Štefančić, OIB 77574947580</item>
      <item>ĐURO FARKAŠ</item>
      <item>DENIS MLADENIĆ</item>
      <item>IVICA PAVELIĆ</item>
      <item>MAKI d.o.o. za trgovinu, popravak i održavanje motornih vozila i usluge, OIB 38541508228</item>
      <item>DRAGAN DERANJA</item>
      <item>Edvard Valić</item>
      <item>JANKO SIMEUNOVIĆ</item>
      <item>Vedrana Pranjić Hamarić</item>
      <item>ZORA FARKAŠ</item>
      <item>Ivica Vodopijak</item>
      <item>DANIEL STIPIĆ</item>
      <item>Anita Cvetko</item>
      <item>VOJIMIR ALAGIĆ</item>
      <item>Rok Kerin, OIB 78063435104</item>
      <item>VLADIMIR CIRKVENČIĆ</item>
      <item>Boris Marohnić</item>
      <item>Nenad Molc, OIB 13090594476</item>
      <item>Krešimir Loboja</item>
      <item>ANTE MILAT</item>
      <item>Berislav Maksimović</item>
      <item>Bojan Perhoč, OIB 02020487786</item>
      <item>RUŽICA SPASOJEVIĆ</item>
      <item>MITJA TEMENT</item>
      <item>VLADIMIR MIOČINOVIĆ</item>
      <item>IRENA TEMENT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St-162/2010-1402</izvorni_sadrzaj>
    <derivirana_varijabla naziv="DomainObject.PoslovniBrojDokumenta_1">St-162/2010-1402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Dragoljub Pranjić</item>
      <item>BEATA LAKATOSNE LASZLO</item>
      <item>SONJA JELEN</item>
      <item>BORISLAV TOMIĆ</item>
      <item>Sanja Gelić</item>
      <item>SANDO d.o.o.</item>
      <item>Dijana Knez</item>
      <item>Milan Došen</item>
      <item>Marina Telišman Vugrinec</item>
      <item>Mario Starčević</item>
      <item>ZAGREBAČKA BANKA d.d.</item>
      <item>IVAN PUHALO</item>
      <item>Dezso Kovacs</item>
      <item>JOSIP BOSILJ</item>
      <item>Dušan Crljenko</item>
      <item>Đurđa Dragović Grahek</item>
      <item>Nada Juras</item>
      <item>LEON GERDEN</item>
      <item>OGLASNA PLOČA</item>
      <item>VALENTINA KRANJEC</item>
      <item>Tibor Szalkai</item>
      <item>TRGOMAR društvo s ograničenom odgovornošću za trgovinu, poljoprivredu i usluge</item>
      <item>MARIJA KNEZOVIĆ</item>
      <item>Klaudija Žvorc</item>
      <item>ŽELJKO MILIČIĆ</item>
      <item>VISOKI TRGOVAČKI SUD REPUBLIKE HRVATSKE</item>
      <item>HERMINA TROŠELJ</item>
      <item>Boris Tomak</item>
      <item>IVICA MATIĆ</item>
      <item>Odvj. društvo Hanžeković i partneri</item>
      <item>BOŽIDAR ŠĆRBEC</item>
      <item>Slavica Milat</item>
      <item>Nevenko Radijevac</item>
      <item>IVONA BARBALIĆ</item>
      <item>ALMIR BEĆIREVIĆ</item>
      <item>EVA HORVATH-ŽAJA</item>
      <item>MARIO STARČEVIĆ</item>
      <item>ZDRAVKO DUNGER</item>
      <item>Nikola Juras</item>
      <item>ĐULA MUJAKIĆ</item>
      <item>DRAGICA MAVROVIĆ</item>
      <item>ELVEDIN MUJAKIĆ</item>
      <item>Dragoljub Vujasin</item>
      <item>Ivan Puhalo</item>
      <item>ŽDO RIJEKA</item>
      <item>trgovačko društvo Sando</item>
      <item>GABOR KALMAR</item>
      <item>Mario Starčević</item>
      <item>DIJANA DNEZ</item>
      <item>Ana Turina</item>
      <item>Neda Anđel</item>
      <item>Danica Galetić</item>
      <item>OS Rijeka zk odjel Novi vinodolski</item>
      <item>Jelena Polić</item>
      <item>Gavranović d.o.o.</item>
      <item>MAJA BARIČEVIĆ</item>
      <item>Senad Handžić</item>
      <item>Marin Cvitković</item>
      <item>Biserka Ćosić</item>
      <item>POREZNA UPRAVA RIJEKA</item>
      <item>Darko Perković</item>
      <item>Svjetlana Andrić</item>
      <item>Općinski sud Rijeka zk odjel</item>
      <item>PETRA GJURAŠIĆ</item>
      <item>DRAGAN DERANJA</item>
      <item>Mladen Štefančić</item>
      <item>ĐURO FARKAŠ</item>
      <item>DENIS MLADENIĆ</item>
      <item>IVICA PAVELIĆ</item>
      <item>MAKI d.o.o. za trgovinu, popravak i održavanje motornih vozila i usluge</item>
      <item>DRAGAN DERANJA</item>
      <item>Edvard Valić</item>
      <item>JANKO SIMEUNOVIĆ</item>
      <item>Vedrana Pranjić Hamarić</item>
      <item>ZORA FARKAŠ</item>
      <item>Ivica Vodopijak</item>
      <item>DANIEL STIPIĆ</item>
      <item>Anita Cvetko</item>
      <item>VOJIMIR ALAGIĆ</item>
      <item>Rok Kerin</item>
      <item>VLADIMIR CIRKVENČIĆ</item>
      <item>Boris Marohnić</item>
      <item>Nenad Molc</item>
      <item>Krešimir Loboja</item>
      <item>ANTE MILAT</item>
      <item>Berislav Maksimović</item>
      <item>Bojan Perhoč</item>
      <item>RUŽICA SPASOJEVIĆ</item>
      <item>MITJA TEMENT</item>
      <item>VLADIMIR MIOČINOVIĆ</item>
      <item>IRENA TEMENT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Dragoljub Pranjić</item>
      <item>BEATA LAKATOSNE LASZLO</item>
      <item>SONJA JELEN</item>
      <item>BORISLAV TOMIĆ</item>
      <item>Sanja Gelić</item>
      <item>SANDO d.o.o.</item>
      <item>Dijana Knez</item>
      <item>Milan Došen</item>
      <item>Marina Telišman Vugrinec</item>
      <item>Mario Starčević</item>
      <item>ZAGREBAČKA BANKA d.d.</item>
      <item>IVAN PUHALO</item>
      <item>Dezso Kovacs</item>
      <item>JOSIP BOSILJ</item>
      <item>Dušan Crljenko</item>
      <item>Đurđa Dragović Grahek</item>
      <item>Nada Juras</item>
      <item>LEON GERDEN</item>
      <item>OGLASNA PLOČA</item>
      <item>VALENTINA KRANJEC</item>
      <item>Tibor Szalkai</item>
      <item>TRGOMAR društvo s ograničenom odgovornošću za trgovinu, poljoprivredu i usluge</item>
      <item>MARIJA KNEZOVIĆ</item>
      <item>Klaudija Žvorc</item>
      <item>ŽELJKO MILIČIĆ</item>
      <item>VISOKI TRGOVAČKI SUD REPUBLIKE HRVATSKE</item>
      <item>HERMINA TROŠELJ</item>
      <item>Boris Tomak</item>
      <item>IVICA MATIĆ</item>
      <item>Odvj. društvo Hanžeković i partneri</item>
      <item>BOŽIDAR ŠĆRBEC</item>
      <item>Slavica Milat</item>
      <item>Nevenko Radijevac</item>
      <item>IVONA BARBALIĆ</item>
      <item>ALMIR BEĆIREVIĆ</item>
      <item>EVA HORVATH-ŽAJA</item>
      <item>MARIO STARČEVIĆ</item>
      <item>ZDRAVKO DUNGER</item>
      <item>Nikola Juras</item>
      <item>ĐULA MUJAKIĆ</item>
      <item>DRAGICA MAVROVIĆ</item>
      <item>ELVEDIN MUJAKIĆ</item>
      <item>Dragoljub Vujasin</item>
      <item>Ivan Puhalo</item>
      <item>ŽDO RIJEKA</item>
      <item>trgovačko društvo Sando</item>
      <item>GABOR KALMAR</item>
      <item>Mario Starčević</item>
      <item>DIJANA DNEZ</item>
      <item>Ana Turina</item>
      <item>Neda Anđel</item>
      <item>Danica Galetić</item>
      <item>OS Rijeka zk odjel Novi vinodolski</item>
      <item>Jelena Polić</item>
      <item>Gavranović d.o.o.</item>
      <item>MAJA BARIČEVIĆ</item>
      <item>Senad Handžić</item>
      <item>Marin Cvitković</item>
      <item>Biserka Ćosić</item>
      <item>POREZNA UPRAVA RIJEKA</item>
      <item>Darko Perković</item>
      <item>Svjetlana Andrić</item>
      <item>Općinski sud Rijeka zk odjel</item>
      <item>PETRA GJURAŠIĆ</item>
      <item>DRAGAN DERANJA</item>
      <item>Mladen Štefančić</item>
      <item>ĐURO FARKAŠ</item>
      <item>DENIS MLADENIĆ</item>
      <item>IVICA PAVELIĆ</item>
      <item>MAKI d.o.o. za trgovinu, popravak i održavanje motornih vozila i usluge</item>
      <item>DRAGAN DERANJA</item>
      <item>Edvard Valić</item>
      <item>JANKO SIMEUNOVIĆ</item>
      <item>Vedrana Pranjić Hamarić</item>
      <item>ZORA FARKAŠ</item>
      <item>Ivica Vodopijak</item>
      <item>DANIEL STIPIĆ</item>
      <item>Anita Cvetko</item>
      <item>VOJIMIR ALAGIĆ</item>
      <item>Rok Kerin</item>
      <item>VLADIMIR CIRKVENČIĆ</item>
      <item>Boris Marohnić</item>
      <item>Nenad Molc</item>
      <item>Krešimir Loboja</item>
      <item>ANTE MILAT</item>
      <item>Berislav Maksimović</item>
      <item>Bojan Perhoč</item>
      <item>RUŽICA SPASOJEVIĆ</item>
      <item>MITJA TEMENT</item>
      <item>VLADIMIR MIOČINOVIĆ</item>
      <item>IRENA TEMENT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Dragoljub Pranjić, OIB 54696569762, Volaričeva Ulica 22,Postojna</item>
      <item>BEATA LAKATOSNE LASZLO</item>
      <item>SONJA JELEN</item>
      <item>BORISLAV TOMIĆ</item>
      <item>Sanja Gelić</item>
      <item>SANDO d.o.o.</item>
      <item>Dijana Knez</item>
      <item>Milan Došen, OIB 28408384400, Svetog Križa 120,33000 Milanovac</item>
      <item>Marina Telišman Vugrinec, OIB 62898294202, Hrvatske Bratske Zajednice 17,10430 Samobor</item>
      <item>Mario Starčević, OIB 56539746731, Povilska 42,51250 Novi Vinodolski</item>
      <item>ZAGREBAČKA BANKA d.d., Paromlinska 2,10000 Zagreb</item>
      <item>IVAN PUHALO</item>
      <item>Dezso Kovacs</item>
      <item>JOSIP BOSILJ</item>
      <item>Dušan Crljenko, OIB 03602703658, Brca 8c,51000 Rijeka</item>
      <item>Đurđa Dragović Grahek, Kneza Trpimira 4,44320 Kutina</item>
      <item>Nada Juras, OIB 30198333880, Nova 23,40000 Palovec</item>
      <item>LEON GERDEN</item>
      <item>OGLASNA PLOČA</item>
      <item>VALENTINA KRANJEC</item>
      <item>Tibor Szalkai</item>
      <item>TRGOMAR društvo s ograničenom odgovornošću za trgovinu, poljoprivredu i usluge, OIB 48630703347, Ilovac 1/A,47280 Ozalj</item>
      <item>MARIJA KNEZOVIĆ</item>
      <item>Klaudija Žvorc, OIB 53478732671, Turčišće 177,40000 Turčišće</item>
      <item>ŽELJKO MILIČIĆ</item>
      <item>VISOKI TRGOVAČKI SUD REPUBLIKE HRVATSKE, Berislavićeva 11,10000 Zagreb</item>
      <item>HERMINA TROŠELJ</item>
      <item>Boris Tomak, OIB 63989066908, Borlin 25,47000 Karlovac</item>
      <item>IVICA MATIĆ</item>
      <item>Odvj. društvo Hanžeković i partneri, Radnička cesta 22,10000 Zagreb</item>
      <item>BOŽIDAR ŠĆRBEC</item>
      <item>Slavica Milat, OIB 12888531946, Panos 4,51250 Novi Vinodolski</item>
      <item>Nevenko Radijevac</item>
      <item>IVONA BARBALIĆ, 51000 Rijeka</item>
      <item>ALMIR BEĆIREVIĆ</item>
      <item>EVA HORVATH-ŽAJA, Lanište 12c,10000 Zagreb</item>
      <item>MARIO STARČEVIĆ</item>
      <item>ZDRAVKO DUNGER</item>
      <item>Nikola Juras, OIB 72380368643, Nova 23,40000 Palovec</item>
      <item>ĐULA MUJAKIĆ</item>
      <item>DRAGICA MAVROVIĆ, 51000 Rijeka</item>
      <item>ELVEDIN MUJAKIĆ</item>
      <item>Dragoljub Vujasin, OIB 98732671121, Palanjek 15,44000 Palanjek</item>
      <item>Ivan Puhalo, OIB 94862726921, Antuna Branka Šimića 48,51000 Rijeka</item>
      <item>ŽDO RIJEKA</item>
      <item>trgovačko društvo Sando</item>
      <item>GABOR KALMAR</item>
      <item>Mario Starčević, OIB 56539746731, Povilska 42,51250 Novi Vinodolski</item>
      <item>DIJANA DNEZ, 51000 Rijeka</item>
      <item>Ana Turina, OIB 18509990261, Mel 7,51250 Novi Vinodolski</item>
      <item>Neda Anđel, OIB 22754499403, Turopoljska 23,10010 Velika Mlaka</item>
      <item>Danica Galetić, OIB 05206564110, Srednjaci 20,10000 Zagreb</item>
      <item>OS Rijeka zk odjel Novi vinodolski, Trg Vinodolskog zakona 5,51250 Novi Vinodolski</item>
      <item>Jelena Polić, OIB 95695690874, Cerovnik 6b,47303 Cerovnik</item>
      <item>Gavranović d.o.o., Majstorska 9,10000 Zagreb</item>
      <item>MAJA BARIČEVIĆ, 51000 Rijeka</item>
      <item>Senad Handžić, OIB 27131757420, Lukoranska 11c,10000 Zagreb</item>
      <item>Marin Cvitković, OIB 80832888180, Ribarska Obala 22,51252 Klenovica</item>
      <item>Biserka Ćosić, OIB 83423997246, Mavrići 67,51244 Grižane</item>
      <item>POREZNA UPRAVA RIJEKA</item>
      <item>Darko Perković, OIB 08363620776, Ante Kovačića 24,51000 Rijeka</item>
      <item>Svjetlana Andrić, OIB 61523170829, Nova Krasa 8a,51250 Novi Vinodolski</item>
      <item>Općinski sud Rijeka zk odjel, Trg Vinodolskog zakona 5,51250 Novi Vinodolski</item>
      <item>PETRA GJURAŠIĆ, 51000 Rijeka</item>
      <item>DRAGAN DERANJA</item>
      <item>Mladen Štefančić, OIB 77574947580, Dobrodolska Cesta 31a,10360 Dobrodol</item>
      <item>ĐURO FARKAŠ</item>
      <item>DENIS MLADENIĆ, 51000 Rijeka</item>
      <item>IVICA PAVELIĆ</item>
      <item>MAKI d.o.o. za trgovinu, popravak i održavanje motornih vozila i usluge, OIB 38541508228, Ulica Pavla Radića 110,33000 Virovitica</item>
      <item>DRAGAN DERANJA, Posteni 15,51250 Novi Vinodolski</item>
      <item>Edvard Valić</item>
      <item>JANKO SIMEUNOVIĆ, A. Jakšića 3,10000 Zagreb</item>
      <item>Vedrana Pranjić Hamarić</item>
      <item>ZORA FARKAŠ, ŠENOINA 22,51250 Novi Vinodolski</item>
      <item>Ivica Vodopijak, Tišinska ulica III. odvojak 4,10000 Zagreb</item>
      <item>DANIEL STIPIĆ, A. ŠENOE 110,31550 Valpovo</item>
      <item>Anita Cvetko</item>
      <item>VOJIMIR ALAGIĆ, REISNEROVA ULICA 101,31000 Osijek</item>
      <item>Rok Kerin, OIB 78063435104, Papirniška Ulica 008,Krško</item>
      <item>VLADIMIR CIRKVENČIĆ, Jevnica 16,Kresnice</item>
      <item>Boris Marohnić, J. Trdine 1,51000 Rijeka</item>
      <item>Nenad Molc, OIB 13090594476, Novačka 267,10000 Zagreb</item>
      <item>Krešimir Loboja, Đorđićeva 14,10000 Zagreb</item>
      <item>ANTE MILAT</item>
      <item>Berislav Maksimović, Braće Radića 1,42000 Hrašćica</item>
      <item>Bojan Perhoč, OIB 02020487786, Augusta Šenoe 2a,40000 Čakovec</item>
      <item>RUŽICA SPASOJEVIĆ, Sokol kula 6,51000 Rijeka</item>
      <item>MITJA TEMENT</item>
      <item>VLADIMIR MIOČINOVIĆ, Trg kralja Tomislava 15,10430 Samobor</item>
      <item>IRENA TEMENT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Dragoljub Pranjić, OIB 54696569762, Volaričeva Ulica 22,Postojna</item>
      <item>BEATA LAKATOSNE LASZLO</item>
      <item>SONJA JELEN</item>
      <item>BORISLAV TOMIĆ</item>
      <item>Sanja Gelić</item>
      <item>SANDO d.o.o.</item>
      <item>Dijana Knez</item>
      <item>Milan Došen, OIB 28408384400, Svetog Križa 120,33000 Milanovac</item>
      <item>Marina Telišman Vugrinec, OIB 62898294202, Hrvatske Bratske Zajednice 17,10430 Samobor</item>
      <item>Mario Starčević, OIB 56539746731, Povilska 42,51250 Novi Vinodolski</item>
      <item>ZAGREBAČKA BANKA d.d., Paromlinska 2,10000 Zagreb</item>
      <item>IVAN PUHALO</item>
      <item>Dezso Kovacs</item>
      <item>JOSIP BOSILJ</item>
      <item>Dušan Crljenko, OIB 03602703658, Brca 8c,51000 Rijeka</item>
      <item>Đurđa Dragović Grahek, Kneza Trpimira 4,44320 Kutina</item>
      <item>Nada Juras, OIB 30198333880, Nova 23,40000 Palovec</item>
      <item>LEON GERDEN</item>
      <item>OGLASNA PLOČA</item>
      <item>VALENTINA KRANJEC</item>
      <item>Tibor Szalkai</item>
      <item>TRGOMAR društvo s ograničenom odgovornošću za trgovinu, poljoprivredu i usluge, OIB 48630703347, Ilovac 1/A,47280 Ozalj</item>
      <item>MARIJA KNEZOVIĆ</item>
      <item>Klaudija Žvorc, OIB 53478732671, Turčišće 177,40000 Turčišće</item>
      <item>ŽELJKO MILIČIĆ</item>
      <item>VISOKI TRGOVAČKI SUD REPUBLIKE HRVATSKE, Berislavićeva 11,10000 Zagreb</item>
      <item>HERMINA TROŠELJ</item>
      <item>Boris Tomak, OIB 63989066908, Borlin 25,47000 Karlovac</item>
      <item>IVICA MATIĆ</item>
      <item>Odvj. društvo Hanžeković i partneri, Radnička cesta 22,10000 Zagreb</item>
      <item>BOŽIDAR ŠĆRBEC</item>
      <item>Slavica Milat, OIB 12888531946, Panos 4,51250 Novi Vinodolski</item>
      <item>Nevenko Radijevac</item>
      <item>IVONA BARBALIĆ, 51000 Rijeka</item>
      <item>ALMIR BEĆIREVIĆ</item>
      <item>EVA HORVATH-ŽAJA, Lanište 12c,10000 Zagreb</item>
      <item>MARIO STARČEVIĆ</item>
      <item>ZDRAVKO DUNGER</item>
      <item>Nikola Juras, OIB 72380368643, Nova 23,40000 Palovec</item>
      <item>ĐULA MUJAKIĆ</item>
      <item>DRAGICA MAVROVIĆ, 51000 Rijeka</item>
      <item>ELVEDIN MUJAKIĆ</item>
      <item>Dragoljub Vujasin, OIB 98732671121, Palanjek 15,44000 Palanjek</item>
      <item>Ivan Puhalo, OIB 94862726921, Antuna Branka Šimića 48,51000 Rijeka</item>
      <item>ŽDO RIJEKA</item>
      <item>trgovačko društvo Sando</item>
      <item>GABOR KALMAR</item>
      <item>Mario Starčević, OIB 56539746731, Povilska 42,51250 Novi Vinodolski</item>
      <item>DIJANA DNEZ, 51000 Rijeka</item>
      <item>Ana Turina, OIB 18509990261, Mel 7,51250 Novi Vinodolski</item>
      <item>Neda Anđel, OIB 22754499403, Turopoljska 23,10010 Velika Mlaka</item>
      <item>Danica Galetić, OIB 05206564110, Srednjaci 20,10000 Zagreb</item>
      <item>OS Rijeka zk odjel Novi vinodolski, Trg Vinodolskog zakona 5,51250 Novi Vinodolski</item>
      <item>Jelena Polić, OIB 95695690874, Cerovnik 6b,47303 Cerovnik</item>
      <item>Gavranović d.o.o., Majstorska 9,10000 Zagreb</item>
      <item>MAJA BARIČEVIĆ, 51000 Rijeka</item>
      <item>Senad Handžić, OIB 27131757420, Lukoranska 11c,10000 Zagreb</item>
      <item>Marin Cvitković, OIB 80832888180, Ribarska Obala 22,51252 Klenovica</item>
      <item>Biserka Ćosić, OIB 83423997246, Mavrići 67,51244 Grižane</item>
      <item>POREZNA UPRAVA RIJEKA</item>
      <item>Darko Perković, OIB 08363620776, Ante Kovačića 24,51000 Rijeka</item>
      <item>Svjetlana Andrić, OIB 61523170829, Nova Krasa 8a,51250 Novi Vinodolski</item>
      <item>Općinski sud Rijeka zk odjel, Trg Vinodolskog zakona 5,51250 Novi Vinodolski</item>
      <item>PETRA GJURAŠIĆ, 51000 Rijeka</item>
      <item>DRAGAN DERANJA</item>
      <item>Mladen Štefančić, OIB 77574947580, Dobrodolska Cesta 31a,10360 Dobrodol</item>
      <item>ĐURO FARKAŠ</item>
      <item>DENIS MLADENIĆ, 51000 Rijeka</item>
      <item>IVICA PAVELIĆ</item>
      <item>MAKI d.o.o. za trgovinu, popravak i održavanje motornih vozila i usluge, OIB 38541508228, Ulica Pavla Radića 110,33000 Virovitica</item>
      <item>DRAGAN DERANJA, Posteni 15,51250 Novi Vinodolski</item>
      <item>Edvard Valić</item>
      <item>JANKO SIMEUNOVIĆ, A. Jakšića 3,10000 Zagreb</item>
      <item>Vedrana Pranjić Hamarić</item>
      <item>ZORA FARKAŠ, ŠENOINA 22,51250 Novi Vinodolski</item>
      <item>Ivica Vodopijak, Tišinska ulica III. odvojak 4,10000 Zagreb</item>
      <item>DANIEL STIPIĆ, A. ŠENOE 110,31550 Valpovo</item>
      <item>Anita Cvetko</item>
      <item>VOJIMIR ALAGIĆ, REISNEROVA ULICA 101,31000 Osijek</item>
      <item>Rok Kerin, OIB 78063435104, Papirniška Ulica 008,Krško</item>
      <item>VLADIMIR CIRKVENČIĆ, Jevnica 16,Kresnice</item>
      <item>Boris Marohnić, J. Trdine 1,51000 Rijeka</item>
      <item>Nenad Molc, OIB 13090594476, Novačka 267,10000 Zagreb</item>
      <item>Krešimir Loboja, Đorđićeva 14,10000 Zagreb</item>
      <item>ANTE MILAT</item>
      <item>Berislav Maksimović, Braće Radića 1,42000 Hrašćica</item>
      <item>Bojan Perhoč, OIB 02020487786, Augusta Šenoe 2a,40000 Čakovec</item>
      <item>RUŽICA SPASOJEVIĆ, Sokol kula 6,51000 Rijeka</item>
      <item>MITJA TEMENT</item>
      <item>VLADIMIR MIOČINOVIĆ, Trg kralja Tomislava 15,10430 Samobor</item>
      <item>IRENA TEMENT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54696569762</item>
      <item>, OIB null</item>
      <item>, OIB null</item>
      <item>, OIB null</item>
      <item>, OIB null</item>
      <item>, OIB null</item>
      <item>, OIB null</item>
      <item>, OIB 28408384400</item>
      <item>, OIB 62898294202</item>
      <item>, OIB 56539746731</item>
      <item>, OIB null</item>
      <item>, OIB null</item>
      <item>, OIB null</item>
      <item>, OIB null</item>
      <item>, OIB 03602703658</item>
      <item>, OIB null</item>
      <item>, OIB 30198333880</item>
      <item>, OIB null</item>
      <item>, OIB null</item>
      <item>, OIB null</item>
      <item>, OIB null</item>
      <item>, OIB 48630703347</item>
      <item>, OIB null</item>
      <item>, OIB 53478732671</item>
      <item>, OIB null</item>
      <item>, OIB null</item>
      <item>, OIB null</item>
      <item>, OIB 63989066908</item>
      <item>, OIB null</item>
      <item>, OIB null</item>
      <item>, OIB null</item>
      <item>, OIB 12888531946</item>
      <item>, OIB null</item>
      <item>, OIB null</item>
      <item>, OIB null</item>
      <item>, OIB null</item>
      <item>, OIB null</item>
      <item>, OIB null</item>
      <item>, OIB 72380368643</item>
      <item>, OIB null</item>
      <item>, OIB null</item>
      <item>, OIB null</item>
      <item>, OIB 98732671121</item>
      <item>, OIB 94862726921</item>
      <item>, OIB null</item>
      <item>, OIB null</item>
      <item>, OIB null</item>
      <item>, OIB 56539746731</item>
      <item>, OIB null</item>
      <item>, OIB 18509990261</item>
      <item>, OIB 22754499403</item>
      <item>, OIB 05206564110</item>
      <item>, OIB null</item>
      <item>, OIB 95695690874</item>
      <item>, OIB null</item>
      <item>, OIB null</item>
      <item>, OIB 27131757420</item>
      <item>, OIB 80832888180</item>
      <item>, OIB 83423997246</item>
      <item>, OIB null</item>
      <item>, OIB 08363620776</item>
      <item>, OIB 61523170829</item>
      <item>, OIB null</item>
      <item>, OIB null</item>
      <item>, OIB null</item>
      <item>, OIB 77574947580</item>
      <item>, OIB null</item>
      <item>, OIB null</item>
      <item>, OIB null</item>
      <item>, OIB 38541508228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13090594476</item>
      <item>, OIB null</item>
      <item>, OIB null</item>
      <item>, OIB null</item>
      <item>, OIB 02020487786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54696569762</item>
      <item>, OIB null</item>
      <item>, OIB null</item>
      <item>, OIB null</item>
      <item>, OIB null</item>
      <item>, OIB null</item>
      <item>, OIB null</item>
      <item>, OIB 28408384400</item>
      <item>, OIB 62898294202</item>
      <item>, OIB 56539746731</item>
      <item>, OIB null</item>
      <item>, OIB null</item>
      <item>, OIB null</item>
      <item>, OIB null</item>
      <item>, OIB 03602703658</item>
      <item>, OIB null</item>
      <item>, OIB 30198333880</item>
      <item>, OIB null</item>
      <item>, OIB null</item>
      <item>, OIB null</item>
      <item>, OIB null</item>
      <item>, OIB 48630703347</item>
      <item>, OIB null</item>
      <item>, OIB 53478732671</item>
      <item>, OIB null</item>
      <item>, OIB null</item>
      <item>, OIB null</item>
      <item>, OIB 63989066908</item>
      <item>, OIB null</item>
      <item>, OIB null</item>
      <item>, OIB null</item>
      <item>, OIB 12888531946</item>
      <item>, OIB null</item>
      <item>, OIB null</item>
      <item>, OIB null</item>
      <item>, OIB null</item>
      <item>, OIB null</item>
      <item>, OIB null</item>
      <item>, OIB 72380368643</item>
      <item>, OIB null</item>
      <item>, OIB null</item>
      <item>, OIB null</item>
      <item>, OIB 98732671121</item>
      <item>, OIB 94862726921</item>
      <item>, OIB null</item>
      <item>, OIB null</item>
      <item>, OIB null</item>
      <item>, OIB 56539746731</item>
      <item>, OIB null</item>
      <item>, OIB 18509990261</item>
      <item>, OIB 22754499403</item>
      <item>, OIB 05206564110</item>
      <item>, OIB null</item>
      <item>, OIB 95695690874</item>
      <item>, OIB null</item>
      <item>, OIB null</item>
      <item>, OIB 27131757420</item>
      <item>, OIB 80832888180</item>
      <item>, OIB 83423997246</item>
      <item>, OIB null</item>
      <item>, OIB 08363620776</item>
      <item>, OIB 61523170829</item>
      <item>, OIB null</item>
      <item>, OIB null</item>
      <item>, OIB null</item>
      <item>, OIB 77574947580</item>
      <item>, OIB null</item>
      <item>, OIB null</item>
      <item>, OIB null</item>
      <item>, OIB 38541508228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13090594476</item>
      <item>, OIB null</item>
      <item>, OIB null</item>
      <item>, OIB null</item>
      <item>, OIB 02020487786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227CFF-CD52-4654-A5D2-7ABB0DD76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893</properties:Words>
  <properties:Characters>4901</properties:Characters>
  <properties:Lines>106</properties:Lines>
  <properties:Paragraphs>32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2018-04-27T08:40:00Z</dcterms:created>
  <dc:creator>dcmelik</dc:creator>
  <cp:lastModifiedBy>Jasna Radulović</cp:lastModifiedBy>
  <cp:lastPrinted>2018-04-27T09:17:00Z</cp:lastPrinted>
  <dcterms:modified xmlns:xsi="http://www.w3.org/2001/XMLSchema-instance" xsi:type="dcterms:W3CDTF">2018-04-27T09:19:00Z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St-162/2010-1402 / Odluka - Rješenje - o namirenju (162-10-1402 namirenje NOVO čl.254 27.4.18.docx)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