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dac0f" w14:paraId="89dac0f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F04000">
        <w:t>2</w:t>
      </w:r>
      <w:r w:rsidR="002D70C6">
        <w:t>445</w:t>
      </w:r>
      <w:r w:rsidR="009B76F4">
        <w:t>/16-</w:t>
      </w:r>
      <w:r w:rsidR="005F5C2D">
        <w:t>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4411F9" w:rsidP="004411F9" w:rsidR="004411F9"/>
    <w:p w:rsidRDefault="004411F9" w:rsidP="004411F9" w:rsidR="004411F9">
      <w:pPr>
        <w:jc w:val="both"/>
      </w:pPr>
      <w:r>
        <w:t xml:space="preserve">               TRGOVAČKI SUD U OSIJEKU, po sucu Dubravki Kuveždić, u stečajnom predmetu povodom zahtjeva Financijske agencije Regionalni centar </w:t>
      </w:r>
      <w:r w:rsidR="00332709">
        <w:t>ZAGREB</w:t>
      </w:r>
      <w:r>
        <w:t xml:space="preserve">, Podružnica </w:t>
      </w:r>
      <w:r w:rsidR="00332709">
        <w:t>ZAGREB</w:t>
      </w:r>
      <w:r>
        <w:t xml:space="preserve">, </w:t>
      </w:r>
      <w:r w:rsidR="00332709">
        <w:t>Trg svibanjskih žrtava 1995. 1</w:t>
      </w:r>
      <w:r>
        <w:t xml:space="preserve">, </w:t>
      </w:r>
      <w:r w:rsidR="008C6570">
        <w:t xml:space="preserve">OIB 85821130368 </w:t>
      </w:r>
      <w:r>
        <w:t>za provedbom skraćenog stečajnog postupka nad dužnikom</w:t>
      </w:r>
      <w:r w:rsidR="002D70C6">
        <w:t xml:space="preserve"> UDRUGA ODJEK Zagreb, Đalskog 36, OIB 45201794949,</w:t>
      </w:r>
      <w:r w:rsidR="00332709">
        <w:t xml:space="preserve"> dana 31. siječnja 2017., </w:t>
      </w:r>
    </w:p>
    <w:p w:rsidRDefault="004411F9" w:rsidP="004411F9" w:rsidR="004411F9">
      <w:pPr>
        <w:jc w:val="both"/>
      </w:pPr>
    </w:p>
    <w:p w:rsidRDefault="004411F9" w:rsidP="004411F9" w:rsidR="004411F9">
      <w:pPr>
        <w:jc w:val="both"/>
      </w:pPr>
    </w:p>
    <w:p w:rsidRDefault="004411F9" w:rsidP="004411F9" w:rsidR="004411F9">
      <w:pPr>
        <w:jc w:val="center"/>
        <w:rPr>
          <w:bCs/>
        </w:rPr>
      </w:pPr>
      <w:r>
        <w:rPr>
          <w:bCs/>
        </w:rPr>
        <w:t>r i j e š i o    j e</w:t>
      </w:r>
    </w:p>
    <w:p w:rsidRDefault="004411F9" w:rsidP="004411F9" w:rsidR="004411F9">
      <w:pPr>
        <w:ind w:left="360"/>
        <w:jc w:val="both"/>
      </w:pPr>
      <w:r>
        <w:t xml:space="preserve">                                                </w:t>
      </w:r>
    </w:p>
    <w:p w:rsidRDefault="004411F9" w:rsidP="004411F9" w:rsidR="004411F9">
      <w:pPr>
        <w:ind w:left="360"/>
        <w:jc w:val="both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2D70C6">
        <w:t>UDRUGA ODJEK Zagreb, Đalskog 36, OIB 45201794949</w:t>
      </w:r>
      <w:r>
        <w:t>.</w:t>
      </w:r>
    </w:p>
    <w:p w:rsidRDefault="004411F9" w:rsidP="004411F9" w:rsidR="004411F9">
      <w:pPr>
        <w:pStyle w:val="Odlomakpopisa"/>
        <w:ind w:left="1571"/>
        <w:jc w:val="both"/>
      </w:pPr>
    </w:p>
    <w:p w:rsidRDefault="004411F9" w:rsidP="004411F9" w:rsidR="004411F9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 xml:space="preserve">Za stečajnog upravitelja imenuje se </w:t>
      </w:r>
      <w:r w:rsidR="002D70C6">
        <w:t>Damir Cincar iz Osijeka</w:t>
      </w:r>
      <w:r w:rsidR="008C6570">
        <w:t xml:space="preserve">, </w:t>
      </w:r>
      <w:r w:rsidR="002D70C6">
        <w:t xml:space="preserve">Svete Ane 15 b, OIB 60464850994.                    </w:t>
      </w:r>
    </w:p>
    <w:p w:rsidRDefault="004411F9" w:rsidP="004411F9" w:rsidR="004411F9">
      <w:pPr>
        <w:jc w:val="both"/>
      </w:pPr>
      <w:r>
        <w:t xml:space="preserve"> </w:t>
      </w: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2D70C6">
        <w:t>UDRUGA ODJEK Zagreb, Đalskog 36, OIB 45201794949</w:t>
      </w:r>
      <w:r>
        <w:t>.</w:t>
      </w:r>
    </w:p>
    <w:p w:rsidRDefault="004411F9" w:rsidP="004411F9" w:rsidR="004411F9">
      <w:pPr>
        <w:pStyle w:val="Odlomakpopisa"/>
        <w:rPr>
          <w:bCs/>
        </w:rPr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411F9" w:rsidP="004411F9" w:rsidR="004411F9">
      <w:pPr>
        <w:pStyle w:val="Tijeloteksta"/>
        <w:rPr>
          <w:b/>
          <w:bCs/>
        </w:rPr>
      </w:pPr>
    </w:p>
    <w:p w:rsidRDefault="004411F9" w:rsidP="004411F9" w:rsidR="004411F9">
      <w:pPr>
        <w:pStyle w:val="Tijeloteksta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4411F9" w:rsidP="004411F9" w:rsidR="004411F9">
      <w:pPr>
        <w:pStyle w:val="Tijeloteksta"/>
        <w:jc w:val="center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</w:p>
    <w:p w:rsidRDefault="00332709" w:rsidP="00081B23" w:rsidR="00332709">
      <w:pPr>
        <w:ind w:firstLine="708"/>
        <w:jc w:val="both"/>
      </w:pPr>
      <w:r>
        <w:t xml:space="preserve">Financijska agencija Regionalni centar Zagreb, Podružnica Zagreb podnijela je Trgovačkom sudu u Zagrebu, dana </w:t>
      </w:r>
      <w:r w:rsidR="00DC3C5E">
        <w:t xml:space="preserve"> 8</w:t>
      </w:r>
      <w:r w:rsidR="008C6570">
        <w:t xml:space="preserve">. lipnja </w:t>
      </w:r>
      <w:r w:rsidR="00081B23">
        <w:t>2</w:t>
      </w:r>
      <w:r>
        <w:t xml:space="preserve">016. zahtjev za provedbu skraćenog stečajnog postupka nad dužnikom </w:t>
      </w:r>
      <w:r w:rsidR="002D70C6">
        <w:t>UDRUGA ODJEK OIB 45201794949</w:t>
      </w:r>
      <w:r w:rsidR="00DC3C5E">
        <w:t xml:space="preserve"> sa sjedištem u Đalskog 36, Zagreb. </w:t>
      </w:r>
    </w:p>
    <w:p w:rsidRDefault="00332709" w:rsidP="00332709" w:rsidR="00332709">
      <w:pPr>
        <w:jc w:val="both"/>
      </w:pPr>
    </w:p>
    <w:p w:rsidRDefault="00332709" w:rsidP="00332709" w:rsidR="00332709">
      <w:pPr>
        <w:ind w:firstLine="708"/>
        <w:jc w:val="both"/>
      </w:pPr>
      <w:r>
        <w:t>Visoki Trgovački suda RH u Zagrebu je rješenjem broj 31-Su-958/16-3 od 20. rujna 2016. odredio Trgovački sud u Osijeku kao drugi stvarno nadležni sud za postupanje u stečajnim predmetima Trgovačkog suda u Zagrebu.</w:t>
      </w:r>
    </w:p>
    <w:p w:rsidRDefault="00332709" w:rsidP="00332709" w:rsidR="00332709">
      <w:pPr>
        <w:ind w:firstLine="708"/>
        <w:jc w:val="both"/>
      </w:pPr>
    </w:p>
    <w:p w:rsidRDefault="00332709" w:rsidP="00332709" w:rsidR="00332709">
      <w:pPr>
        <w:ind w:firstLine="708"/>
        <w:jc w:val="both"/>
      </w:pPr>
      <w:r>
        <w:t xml:space="preserve">Trgovački sud u Osijeku je dana </w:t>
      </w:r>
      <w:r w:rsidR="00081B23">
        <w:t>23</w:t>
      </w:r>
      <w:r>
        <w:t>. studenoga 2016.  godine objavio oglas na mrežnoj stranici e-Oglasna ploča sudova pod poslovnim brojem St-2</w:t>
      </w:r>
      <w:r w:rsidR="00A1216E">
        <w:t>445</w:t>
      </w:r>
      <w:r>
        <w:t xml:space="preserve">/16-3 sukladno članku 430. </w:t>
      </w:r>
      <w:r>
        <w:lastRenderedPageBreak/>
        <w:t xml:space="preserve">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332709" w:rsidP="00332709" w:rsidR="00332709">
      <w:pPr>
        <w:pStyle w:val="Tijeloteksta"/>
        <w:ind w:firstLine="708"/>
        <w:jc w:val="center"/>
      </w:pPr>
    </w:p>
    <w:p w:rsidRDefault="00332709" w:rsidP="00332709" w:rsidR="00332709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081B23">
        <w:t>31</w:t>
      </w:r>
      <w:r w:rsidR="00AD6FCE">
        <w:t>.</w:t>
      </w:r>
      <w:r w:rsidR="00D62F0A">
        <w:t xml:space="preserve"> siječnja 2017. </w:t>
      </w:r>
      <w:r w:rsidR="00A46EC8">
        <w:t xml:space="preserve">  </w:t>
      </w: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ind w:firstLine="708" w:left="4956"/>
      </w:pPr>
      <w:r>
        <w:t xml:space="preserve">          S U D A C :</w:t>
      </w:r>
    </w:p>
    <w:p w:rsidRDefault="002C7D0A" w:rsidP="002C7D0A" w:rsidR="002C7D0A">
      <w:pPr>
        <w:ind w:firstLine="708" w:left="4248"/>
      </w:pPr>
      <w:r>
        <w:t xml:space="preserve">             Dubravka Kuveždić, v.r.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pStyle w:val="Tijeloteksta"/>
        <w:jc w:val="left"/>
      </w:pPr>
      <w:r>
        <w:t>UPUTA O PRAVNOM LIJEKU:</w:t>
      </w:r>
    </w:p>
    <w:p w:rsidRDefault="002C7D0A" w:rsidP="002C7D0A" w:rsidR="002C7D0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ind w:firstLine="708" w:left="4248"/>
      </w:pPr>
      <w:r>
        <w:t xml:space="preserve">                   Za točnost otpravka</w:t>
      </w:r>
    </w:p>
    <w:p w:rsidRDefault="002C7D0A" w:rsidP="002C7D0A" w:rsidR="002C7D0A">
      <w:pPr>
        <w:ind w:firstLine="708" w:left="4248"/>
      </w:pPr>
      <w:r>
        <w:t xml:space="preserve">                   ovlašteni službenik:</w:t>
      </w:r>
    </w:p>
    <w:p w:rsidRDefault="002C7D0A" w:rsidP="002C7D0A" w:rsidR="002C7D0A">
      <w:pPr>
        <w:ind w:firstLine="708" w:left="4956"/>
      </w:pPr>
      <w:r>
        <w:t xml:space="preserve">           Darija Miličević </w:t>
      </w:r>
    </w:p>
    <w:p w:rsidRDefault="002C7D0A" w:rsidP="002C7D0A" w:rsidR="002C7D0A"/>
    <w:p w:rsidRDefault="00387471" w:rsidP="002C7D0A" w:rsidR="00387471">
      <w:pPr>
        <w:tabs>
          <w:tab w:pos="1590" w:val="left"/>
        </w:tabs>
      </w:pPr>
    </w:p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/>
    <w:p w:rsidRDefault="002C7D0A" w:rsidP="00387471" w:rsidR="002C7D0A">
      <w:pPr>
        <w:ind w:firstLine="708"/>
      </w:pPr>
    </w:p>
    <w:p w:rsidRDefault="00387471" w:rsidP="00387471" w:rsidR="00387471">
      <w:pPr>
        <w:ind w:firstLine="708"/>
      </w:pPr>
    </w:p>
    <w:sectPr w:rsidSect="00595F9B" w:rsidR="00387471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40F" w:rsidP="00C02BFE" w:rsidR="0097640F">
      <w:r>
        <w:separator/>
      </w:r>
    </w:p>
  </w:endnote>
  <w:endnote w:id="0" w:type="continuationSeparator">
    <w:p w:rsidRDefault="0097640F" w:rsidP="00C02BFE" w:rsidR="009764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40F" w:rsidP="00C02BFE" w:rsidR="0097640F">
      <w:r>
        <w:separator/>
      </w:r>
    </w:p>
  </w:footnote>
  <w:footnote w:id="0" w:type="continuationSeparator">
    <w:p w:rsidRDefault="0097640F" w:rsidP="00C02BFE" w:rsidR="009764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804C5F">
      <w:t>2</w:t>
    </w:r>
    <w:r w:rsidR="00DC3C5E">
      <w:t>445</w:t>
    </w:r>
    <w:r w:rsidR="00027074">
      <w:t>/</w:t>
    </w:r>
    <w:r w:rsidR="009365DE">
      <w:t>16-</w:t>
    </w:r>
    <w:r w:rsidR="007843B5">
      <w:t>4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15C2B"/>
    <w:rsid w:val="00027074"/>
    <w:rsid w:val="000316CF"/>
    <w:rsid w:val="00050B75"/>
    <w:rsid w:val="00054544"/>
    <w:rsid w:val="00081B23"/>
    <w:rsid w:val="00086BC9"/>
    <w:rsid w:val="00094B08"/>
    <w:rsid w:val="000A64A8"/>
    <w:rsid w:val="000B3807"/>
    <w:rsid w:val="000F7E2C"/>
    <w:rsid w:val="00121279"/>
    <w:rsid w:val="001268C6"/>
    <w:rsid w:val="00141797"/>
    <w:rsid w:val="00160A18"/>
    <w:rsid w:val="00161749"/>
    <w:rsid w:val="001B0F11"/>
    <w:rsid w:val="001C0539"/>
    <w:rsid w:val="001C2E37"/>
    <w:rsid w:val="001D0B40"/>
    <w:rsid w:val="001D7633"/>
    <w:rsid w:val="00207C66"/>
    <w:rsid w:val="0022270F"/>
    <w:rsid w:val="00223884"/>
    <w:rsid w:val="00233E44"/>
    <w:rsid w:val="002762CF"/>
    <w:rsid w:val="0028288F"/>
    <w:rsid w:val="002A6267"/>
    <w:rsid w:val="002B093D"/>
    <w:rsid w:val="002B3018"/>
    <w:rsid w:val="002C3A94"/>
    <w:rsid w:val="002C7D0A"/>
    <w:rsid w:val="002D6515"/>
    <w:rsid w:val="002D70C6"/>
    <w:rsid w:val="002E7F27"/>
    <w:rsid w:val="002F192F"/>
    <w:rsid w:val="00332709"/>
    <w:rsid w:val="00333084"/>
    <w:rsid w:val="00333E66"/>
    <w:rsid w:val="00344A23"/>
    <w:rsid w:val="00351AA2"/>
    <w:rsid w:val="00380A05"/>
    <w:rsid w:val="00387471"/>
    <w:rsid w:val="003902DD"/>
    <w:rsid w:val="0039778E"/>
    <w:rsid w:val="003A5A04"/>
    <w:rsid w:val="003A5C60"/>
    <w:rsid w:val="003A7D8E"/>
    <w:rsid w:val="003D4A8A"/>
    <w:rsid w:val="003E31C1"/>
    <w:rsid w:val="003E3449"/>
    <w:rsid w:val="003E6665"/>
    <w:rsid w:val="003F4E19"/>
    <w:rsid w:val="003F51E4"/>
    <w:rsid w:val="004041FE"/>
    <w:rsid w:val="00414929"/>
    <w:rsid w:val="00416C12"/>
    <w:rsid w:val="0042070B"/>
    <w:rsid w:val="00431668"/>
    <w:rsid w:val="00436A52"/>
    <w:rsid w:val="004411F9"/>
    <w:rsid w:val="004460B0"/>
    <w:rsid w:val="00463599"/>
    <w:rsid w:val="004645CC"/>
    <w:rsid w:val="00471875"/>
    <w:rsid w:val="004801BA"/>
    <w:rsid w:val="00487D9C"/>
    <w:rsid w:val="004A301E"/>
    <w:rsid w:val="004A468D"/>
    <w:rsid w:val="004B4396"/>
    <w:rsid w:val="004B4586"/>
    <w:rsid w:val="004C42DC"/>
    <w:rsid w:val="004C62EB"/>
    <w:rsid w:val="004C7D57"/>
    <w:rsid w:val="004E55C1"/>
    <w:rsid w:val="004F3A00"/>
    <w:rsid w:val="005171C2"/>
    <w:rsid w:val="00546065"/>
    <w:rsid w:val="005736CB"/>
    <w:rsid w:val="00595F9B"/>
    <w:rsid w:val="005B1364"/>
    <w:rsid w:val="005C48E5"/>
    <w:rsid w:val="005C4A2D"/>
    <w:rsid w:val="005D44DA"/>
    <w:rsid w:val="005F356E"/>
    <w:rsid w:val="005F512D"/>
    <w:rsid w:val="005F5C2D"/>
    <w:rsid w:val="006210EA"/>
    <w:rsid w:val="00625F99"/>
    <w:rsid w:val="00627340"/>
    <w:rsid w:val="00627821"/>
    <w:rsid w:val="00631D0A"/>
    <w:rsid w:val="00644074"/>
    <w:rsid w:val="0066353D"/>
    <w:rsid w:val="006711EF"/>
    <w:rsid w:val="0067227F"/>
    <w:rsid w:val="00673A33"/>
    <w:rsid w:val="00691113"/>
    <w:rsid w:val="006C28D7"/>
    <w:rsid w:val="006C495E"/>
    <w:rsid w:val="006D018E"/>
    <w:rsid w:val="006E0C7A"/>
    <w:rsid w:val="0071496C"/>
    <w:rsid w:val="00716632"/>
    <w:rsid w:val="00741E59"/>
    <w:rsid w:val="0078007A"/>
    <w:rsid w:val="007843B5"/>
    <w:rsid w:val="007A2A05"/>
    <w:rsid w:val="007B27D4"/>
    <w:rsid w:val="007C3A74"/>
    <w:rsid w:val="007D0B3D"/>
    <w:rsid w:val="007D56BF"/>
    <w:rsid w:val="007F503E"/>
    <w:rsid w:val="007F5161"/>
    <w:rsid w:val="00804C5F"/>
    <w:rsid w:val="0081001F"/>
    <w:rsid w:val="008134D9"/>
    <w:rsid w:val="00827C72"/>
    <w:rsid w:val="00832F73"/>
    <w:rsid w:val="008415D2"/>
    <w:rsid w:val="008466C6"/>
    <w:rsid w:val="008529A7"/>
    <w:rsid w:val="00886ACB"/>
    <w:rsid w:val="00896E37"/>
    <w:rsid w:val="008A21DB"/>
    <w:rsid w:val="008C1F00"/>
    <w:rsid w:val="008C6570"/>
    <w:rsid w:val="008F3926"/>
    <w:rsid w:val="009365DE"/>
    <w:rsid w:val="009441A8"/>
    <w:rsid w:val="00955E0E"/>
    <w:rsid w:val="009716F5"/>
    <w:rsid w:val="0097640F"/>
    <w:rsid w:val="00986876"/>
    <w:rsid w:val="009877A4"/>
    <w:rsid w:val="009A7D2C"/>
    <w:rsid w:val="009B5AFE"/>
    <w:rsid w:val="009B76F4"/>
    <w:rsid w:val="009C193D"/>
    <w:rsid w:val="009C3D31"/>
    <w:rsid w:val="009F6327"/>
    <w:rsid w:val="00A05179"/>
    <w:rsid w:val="00A1216E"/>
    <w:rsid w:val="00A229AD"/>
    <w:rsid w:val="00A46EC8"/>
    <w:rsid w:val="00A60733"/>
    <w:rsid w:val="00AB2B2A"/>
    <w:rsid w:val="00AB72B8"/>
    <w:rsid w:val="00AC0495"/>
    <w:rsid w:val="00AC3901"/>
    <w:rsid w:val="00AD6FCE"/>
    <w:rsid w:val="00AE5115"/>
    <w:rsid w:val="00AE5F81"/>
    <w:rsid w:val="00B002FB"/>
    <w:rsid w:val="00B11BFF"/>
    <w:rsid w:val="00B30AB4"/>
    <w:rsid w:val="00B4199C"/>
    <w:rsid w:val="00B720CE"/>
    <w:rsid w:val="00B83080"/>
    <w:rsid w:val="00BD27AA"/>
    <w:rsid w:val="00BD3736"/>
    <w:rsid w:val="00BE3F93"/>
    <w:rsid w:val="00BF1260"/>
    <w:rsid w:val="00BF5CB0"/>
    <w:rsid w:val="00C00CDD"/>
    <w:rsid w:val="00C027D8"/>
    <w:rsid w:val="00C02BFE"/>
    <w:rsid w:val="00C20FE3"/>
    <w:rsid w:val="00C55A69"/>
    <w:rsid w:val="00C62BDE"/>
    <w:rsid w:val="00C63862"/>
    <w:rsid w:val="00C878D4"/>
    <w:rsid w:val="00C957C6"/>
    <w:rsid w:val="00CC340C"/>
    <w:rsid w:val="00CF1046"/>
    <w:rsid w:val="00CF2B6E"/>
    <w:rsid w:val="00D5137D"/>
    <w:rsid w:val="00D5233E"/>
    <w:rsid w:val="00D62F0A"/>
    <w:rsid w:val="00D676D9"/>
    <w:rsid w:val="00D82629"/>
    <w:rsid w:val="00D82959"/>
    <w:rsid w:val="00D86BDC"/>
    <w:rsid w:val="00D87B7A"/>
    <w:rsid w:val="00DC12DF"/>
    <w:rsid w:val="00DC1DED"/>
    <w:rsid w:val="00DC3C5E"/>
    <w:rsid w:val="00E0015C"/>
    <w:rsid w:val="00E42F9C"/>
    <w:rsid w:val="00E50563"/>
    <w:rsid w:val="00E51095"/>
    <w:rsid w:val="00E63356"/>
    <w:rsid w:val="00E702E7"/>
    <w:rsid w:val="00E77E8B"/>
    <w:rsid w:val="00EA03DC"/>
    <w:rsid w:val="00EA34A8"/>
    <w:rsid w:val="00EA3BCD"/>
    <w:rsid w:val="00EB0C94"/>
    <w:rsid w:val="00EB1C28"/>
    <w:rsid w:val="00EB359B"/>
    <w:rsid w:val="00EB6665"/>
    <w:rsid w:val="00EE3A0F"/>
    <w:rsid w:val="00EF5ED2"/>
    <w:rsid w:val="00F009C9"/>
    <w:rsid w:val="00F04000"/>
    <w:rsid w:val="00F04855"/>
    <w:rsid w:val="00F24ABD"/>
    <w:rsid w:val="00F2586D"/>
    <w:rsid w:val="00F414CC"/>
    <w:rsid w:val="00F71E82"/>
    <w:rsid w:val="00FA119A"/>
    <w:rsid w:val="00FB150C"/>
    <w:rsid w:val="00FB30E5"/>
    <w:rsid w:val="00FB51A3"/>
    <w:rsid w:val="00FC47AA"/>
    <w:rsid w:val="00FD51A5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60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60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60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60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60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60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60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60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60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60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638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St-2445/2016-4</izvorni_sadrzaj>
    <derivirana_varijabla naziv="DomainObject.Oznaka_1">St-2445/2016-4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2445</izvorni_sadrzaj>
    <derivirana_varijabla naziv="DomainObject.Predmet.Broj_1">2445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siječnja 2017.</izvorni_sadrzaj>
    <derivirana_varijabla naziv="DomainObject.Predmet.DatumRjesavanja_1">31.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St-2445/2016</izvorni_sadrzaj>
    <derivirana_varijabla naziv="DomainObject.Predmet.OznakaBroj_1">St-2445/2016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Dubravka</izvorni_sadrzaj>
    <derivirana_varijabla naziv="DomainObject.Predmet.PredmetRijesio.Ime_1">Dubravka</derivirana_varijabla>
  </DomainObject.Predmet.PredmetRijesio.Ime>
  <DomainObject.Predmet.PredmetRijesio.Oib>
    <izvorni_sadrzaj>18098632440</izvorni_sadrzaj>
    <derivirana_varijabla naziv="DomainObject.Predmet.PredmetRijesio.Oib_1">18098632440</derivirana_varijabla>
  </DomainObject.Predmet.PredmetRijesio.Oib>
  <DomainObject.Predmet.PredmetRijesio.Prezime>
    <izvorni_sadrzaj>Kuveždić</izvorni_sadrzaj>
    <derivirana_varijabla naziv="DomainObject.Predmet.PredmetRijesio.Prezime_1">Kuveždić</derivirana_varijabla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ODJEK</izvorni_sadrzaj>
    <derivirana_varijabla naziv="DomainObject.Predmet.ProtustrankaFormated_1">  UDRUGA ODJEK</derivirana_varijabla>
  </DomainObject.Predmet.ProtustrankaFormated>
  <DomainObject.Predmet.ProtustrankaFormatedOIB>
    <izvorni_sadrzaj>  UDRUGA ODJEK, OIB 45201794949</izvorni_sadrzaj>
    <derivirana_varijabla naziv="DomainObject.Predmet.ProtustrankaFormatedOIB_1">  UDRUGA ODJEK, OIB 45201794949</derivirana_varijabla>
  </DomainObject.Predmet.ProtustrankaFormatedOIB>
  <DomainObject.Predmet.ProtustrankaFormatedWithAdress>
    <izvorni_sadrzaj> UDRUGA ODJEK, Đalskoga 36, 10000 Zagreb</izvorni_sadrzaj>
    <derivirana_varijabla naziv="DomainObject.Predmet.ProtustrankaFormatedWithAdress_1"> UDRUGA ODJEK, Đalskoga 36, 10000 Zagreb</derivirana_varijabla>
  </DomainObject.Predmet.ProtustrankaFormatedWithAdress>
  <DomainObject.Predmet.ProtustrankaFormatedWithAdressOIB>
    <izvorni_sadrzaj> UDRUGA ODJEK, OIB 45201794949, Đalskoga 36, 10000 Zagreb</izvorni_sadrzaj>
    <derivirana_varijabla naziv="DomainObject.Predmet.ProtustrankaFormatedWithAdressOIB_1"> UDRUGA ODJEK, OIB 45201794949, Đalskoga 36, 10000 Zagreb</derivirana_varijabla>
  </DomainObject.Predmet.ProtustrankaFormatedWithAdressOIB>
  <DomainObject.Predmet.ProtustrankaWithAdress>
    <izvorni_sadrzaj>UDRUGA ODJEK Đalskoga 36, 10000 Zagreb</izvorni_sadrzaj>
    <derivirana_varijabla naziv="DomainObject.Predmet.ProtustrankaWithAdress_1">UDRUGA ODJEK Đalskoga 36, 10000 Zagreb</derivirana_varijabla>
  </DomainObject.Predmet.ProtustrankaWithAdress>
  <DomainObject.Predmet.ProtustrankaWithAdressOIB>
    <izvorni_sadrzaj>UDRUGA ODJEK, OIB 45201794949, Đalskoga 36, 10000 Zagreb</izvorni_sadrzaj>
    <derivirana_varijabla naziv="DomainObject.Predmet.ProtustrankaWithAdressOIB_1">UDRUGA ODJEK, OIB 45201794949, Đalskoga 36, 10000 Zagreb</derivirana_varijabla>
  </DomainObject.Predmet.ProtustrankaWithAdressOIB>
  <DomainObject.Predmet.ProtustrankaNazivFormated>
    <izvorni_sadrzaj>UDRUGA ODJEK</izvorni_sadrzaj>
    <derivirana_varijabla naziv="DomainObject.Predmet.ProtustrankaNazivFormated_1">UDRUGA ODJEK</derivirana_varijabla>
  </DomainObject.Predmet.ProtustrankaNazivFormated>
  <DomainObject.Predmet.ProtustrankaNazivFormatedOIB>
    <izvorni_sadrzaj>UDRUGA ODJEK, OIB 45201794949</izvorni_sadrzaj>
    <derivirana_varijabla naziv="DomainObject.Predmet.ProtustrankaNazivFormatedOIB_1">UDRUGA ODJEK, OIB 45201794949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ODJEK</item>
    </izvorni_sadrzaj>
    <derivirana_varijabla naziv="DomainObject.Predmet.ProtuStrankaListFormated_1">
      <item>UDRUGA ODJEK</item>
    </derivirana_varijabla>
  </DomainObject.Predmet.ProtuStrankaListFormated>
  <DomainObject.Predmet.ProtuStrankaListFormatedOIB>
    <izvorni_sadrzaj>
      <item>UDRUGA ODJEK, OIB 45201794949</item>
    </izvorni_sadrzaj>
    <derivirana_varijabla naziv="DomainObject.Predmet.ProtuStrankaListFormatedOIB_1">
      <item>UDRUGA ODJEK, OIB 45201794949</item>
    </derivirana_varijabla>
  </DomainObject.Predmet.ProtuStrankaListFormatedOIB>
  <DomainObject.Predmet.ProtuStrankaListFormatedWithAdress>
    <izvorni_sadrzaj>
      <item>UDRUGA ODJEK, Đalskoga 36, 10000 Zagreb</item>
    </izvorni_sadrzaj>
    <derivirana_varijabla naziv="DomainObject.Predmet.ProtuStrankaListFormatedWithAdress_1">
      <item>UDRUGA ODJEK, Đalskoga 36, 10000 Zagreb</item>
    </derivirana_varijabla>
  </DomainObject.Predmet.ProtuStrankaListFormatedWithAdress>
  <DomainObject.Predmet.ProtuStrankaListFormatedWithAdressOIB>
    <izvorni_sadrzaj>
      <item>UDRUGA ODJEK, OIB 45201794949, Đalskoga 36, 10000 Zagreb</item>
    </izvorni_sadrzaj>
    <derivirana_varijabla naziv="DomainObject.Predmet.ProtuStrankaListFormatedWithAdressOIB_1">
      <item>UDRUGA ODJEK, OIB 45201794949, Đalskoga 36, 10000 Zagreb</item>
    </derivirana_varijabla>
  </DomainObject.Predmet.ProtuStrankaListFormatedWithAdressOIB>
  <DomainObject.Predmet.ProtuStrankaListNazivFormated>
    <izvorni_sadrzaj>
      <item>UDRUGA ODJEK</item>
    </izvorni_sadrzaj>
    <derivirana_varijabla naziv="DomainObject.Predmet.ProtuStrankaListNazivFormated_1">
      <item>UDRUGA ODJEK</item>
    </derivirana_varijabla>
  </DomainObject.Predmet.ProtuStrankaListNazivFormated>
  <DomainObject.Predmet.ProtuStrankaListNazivFormatedOIB>
    <izvorni_sadrzaj>
      <item>UDRUGA ODJEK, OIB 45201794949</item>
    </izvorni_sadrzaj>
    <derivirana_varijabla naziv="DomainObject.Predmet.ProtuStrankaListNazivFormatedOIB_1">
      <item>UDRUGA ODJEK, OIB 45201794949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>St-2445/2016-4</izvorni_sadrzaj>
    <derivirana_varijabla naziv="DomainObject.PoslovniBrojDokumenta_1">St-2445/2016-4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ODJEK</izvorni_sadrzaj>
    <derivirana_varijabla naziv="DomainObject.Predmet.ProtustrankaIDrugi_1">UDRUGA ODJEK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ODJEK, OIB 45201794949, Đalskoga 36, 10000 Zagreb</izvorni_sadrzaj>
    <derivirana_varijabla naziv="DomainObject.Predmet.ProtustrankaIDrugiAdressOIB_1">UDRUGA ODJEK, OIB 45201794949, Đalskoga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siječnja 2017.</izvorni_sadrzaj>
    <derivirana_varijabla naziv="DomainObject.Predmet.OdlukaRjesenje.DatumDonosenjaOdluke_1">31.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St-2445/2016-4</izvorni_sadrzaj>
    <derivirana_varijabla naziv="DomainObject.Predmet.OdlukaRjesenje.Oznaka_1">St-2445/2016-4</derivirana_varijabla>
  </DomainObject.Predmet.OdlukaRjesenje.Oznaka>
  <DomainObject.Predmet.SudioniciListNaziv>
    <izvorni_sadrzaj>
      <item>UDRUGA ODJEK</item>
      <item>FINA Regionalni centar Zagreb</item>
    </izvorni_sadrzaj>
    <derivirana_varijabla naziv="DomainObject.Predmet.SudioniciListNaziv_1">
      <item>UDRUGA ODJEK</item>
      <item>FINA Regionalni centar Zagreb</item>
    </derivirana_varijabla>
  </DomainObject.Predmet.SudioniciListNaziv>
  <DomainObject.Predmet.SudioniciListAdressOIB>
    <izvorni_sadrzaj>
      <item>UDRUGA ODJEK, OIB 45201794949, Đalskoga 36,10000 Zagreb</item>
      <item>FINA Regionalni centar Zagreb, OIB 85821130368, Trg svibanjskih žrtava 1995. 1,10000 Zagreb</item>
    </izvorni_sadrzaj>
    <derivirana_varijabla naziv="DomainObject.Predmet.SudioniciListAdressOIB_1">
      <item>UDRUGA ODJEK, OIB 45201794949, Đalskoga 36,10000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45201794949</item>
      <item>, OIB 85821130368</item>
    </izvorni_sadrzaj>
    <derivirana_varijabla naziv="DomainObject.Predmet.SudioniciListNazivOIB_1">
      <item>, OIB 45201794949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46F269-EAA3-449D-A21F-18EA459A59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422</properties:Words>
  <properties:Characters>2184</properties:Characters>
  <properties:Lines>87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2017-01-31T12:00:00Z</dcterms:created>
  <dc:creator>Darija Miličević</dc:creator>
  <cp:lastModifiedBy>Darija Miličević</cp:lastModifiedBy>
  <cp:lastPrinted>2017-01-31T11:59:00Z</cp:lastPrinted>
  <dcterms:modified xmlns:xsi="http://www.w3.org/2001/XMLSchema-instance" xsi:type="dcterms:W3CDTF">2017-01-31T12:48:00Z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St-2445/2016-4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