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31338" w14:paraId="b531338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6539DB">
        <w:t>947</w:t>
      </w:r>
      <w:r w:rsidR="00D27F5C">
        <w:t>/17-</w:t>
      </w:r>
      <w:r w:rsidR="00FD7BC0">
        <w:t>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AB0B8C">
        <w:t>Financijske agencije OIB: 85821130368 RC Zagreb, Podružnica Zagreb, Trg svibanjskih žrtava 1995. 1, Zagreb, za pokretan</w:t>
      </w:r>
      <w:r w:rsidR="003C3F83">
        <w:t>je skraćenog stečajnog postupka</w:t>
      </w:r>
      <w:r w:rsidR="00AB0B8C">
        <w:t xml:space="preserve"> nad dužnikom </w:t>
      </w:r>
      <w:r w:rsidR="006539DB">
        <w:t>JADRAN SOJA d.o.o., Zagreb, Štefanovečka 10, MBS: 080864444, OIB: 81155168950</w:t>
      </w:r>
      <w:r>
        <w:t xml:space="preserve">, dana </w:t>
      </w:r>
      <w:r w:rsidR="006539DB">
        <w:t>27</w:t>
      </w:r>
      <w:r w:rsidR="000A63F3">
        <w:t>. studenoga</w:t>
      </w:r>
      <w:r w:rsidR="00902821">
        <w:t xml:space="preserve">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6539DB">
        <w:t>JADRAN SOJA d.o.o., Zagreb, Štefanovečka 10, MBS: 080864444, OIB: 81155168950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6539DB">
        <w:t>Nikola Bojanić, Osijek, Bračka 179, OIB: 32886956915</w:t>
      </w:r>
      <w:r w:rsidR="000F5A9A" w:rsidRPr="005C2CD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6539DB">
        <w:t>JADRAN SOJA d.o.o., Zagreb, Štefanovečka 10, MBS: 080864444, OIB: 81155168950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6539DB">
        <w:rPr>
          <w:bCs/>
        </w:rPr>
        <w:t>29</w:t>
      </w:r>
      <w:r w:rsidR="00977605">
        <w:rPr>
          <w:bCs/>
        </w:rPr>
        <w:t>. svibnja</w:t>
      </w:r>
      <w:r w:rsidRPr="00F877AB">
        <w:rPr>
          <w:bCs/>
        </w:rPr>
        <w:t xml:space="preserve"> 2017. zaprimio je zahtjev Financijske agencije, Regionalnog centra Zagreb, Podružnice </w:t>
      </w:r>
      <w:r w:rsidR="00AB0B8C">
        <w:rPr>
          <w:bCs/>
        </w:rPr>
        <w:t>Zagreb</w:t>
      </w:r>
      <w:r w:rsidRPr="00F877AB">
        <w:rPr>
          <w:bCs/>
        </w:rPr>
        <w:t>, za provedbu skraćenog stečajnog postupka, Klasa: 110-07/17-01/04, Ur.broj: 04-06-17-</w:t>
      </w:r>
      <w:r w:rsidR="006539DB">
        <w:rPr>
          <w:bCs/>
        </w:rPr>
        <w:t>2855</w:t>
      </w:r>
      <w:r w:rsidRPr="00F877AB">
        <w:rPr>
          <w:bCs/>
        </w:rPr>
        <w:t xml:space="preserve"> od </w:t>
      </w:r>
      <w:r w:rsidR="006539DB">
        <w:rPr>
          <w:bCs/>
        </w:rPr>
        <w:t>25</w:t>
      </w:r>
      <w:r w:rsidR="00977605">
        <w:rPr>
          <w:bCs/>
        </w:rPr>
        <w:t>. svibnja</w:t>
      </w:r>
      <w:r w:rsidRPr="00F877AB">
        <w:rPr>
          <w:bCs/>
        </w:rPr>
        <w:t xml:space="preserve"> 2017. nad stečajnim dužnikom</w:t>
      </w:r>
      <w:r w:rsidR="003C3F83">
        <w:t xml:space="preserve"> </w:t>
      </w:r>
      <w:r w:rsidR="006539DB">
        <w:t>JADRAN SOJA d.o.o., Zagreb, Štefanovečka 10, MBS: 080864444, OIB: 81155168950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C17D23" w:rsidP="00F877AB" w:rsidR="00C17D23">
      <w:pPr>
        <w:pStyle w:val="Tijeloteksta"/>
        <w:ind w:firstLine="708"/>
        <w:rPr>
          <w:bCs/>
        </w:rPr>
      </w:pP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AB0B8C" w:rsidP="00F877AB" w:rsidR="00AB0B8C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lastRenderedPageBreak/>
        <w:t>19 St-</w:t>
      </w:r>
      <w:r w:rsidR="006539DB">
        <w:rPr>
          <w:bCs/>
        </w:rPr>
        <w:t>947</w:t>
      </w:r>
      <w:r w:rsidRPr="004D73A2">
        <w:rPr>
          <w:bCs/>
        </w:rPr>
        <w:t>/17-</w:t>
      </w:r>
      <w:r w:rsidR="00FD7BC0">
        <w:rPr>
          <w:bCs/>
        </w:rPr>
        <w:t>5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6539DB">
        <w:t>9</w:t>
      </w:r>
      <w:r w:rsidR="00AB0B8C">
        <w:t>. 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6539DB">
        <w:t>947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6539DB">
        <w:t>27</w:t>
      </w:r>
      <w:r w:rsidR="000A63F3">
        <w:t>. studenog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 xml:space="preserve">PODRUŽNICA </w:t>
      </w:r>
      <w:r w:rsidR="00AB0B8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5A3FB0">
        <w:t>18</w:t>
      </w:r>
      <w:r w:rsidR="000A63F3">
        <w:t>/12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6632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97455"/>
    <w:rsid w:val="000A63F3"/>
    <w:rsid w:val="000D0569"/>
    <w:rsid w:val="000E762A"/>
    <w:rsid w:val="000F5A9A"/>
    <w:rsid w:val="00102060"/>
    <w:rsid w:val="00102927"/>
    <w:rsid w:val="0012001E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38A3"/>
    <w:rsid w:val="00367658"/>
    <w:rsid w:val="0037256D"/>
    <w:rsid w:val="00375C7E"/>
    <w:rsid w:val="003832CA"/>
    <w:rsid w:val="00386632"/>
    <w:rsid w:val="003879D1"/>
    <w:rsid w:val="003924AF"/>
    <w:rsid w:val="003924EA"/>
    <w:rsid w:val="00392DF6"/>
    <w:rsid w:val="003A56C0"/>
    <w:rsid w:val="003A610E"/>
    <w:rsid w:val="003C01DF"/>
    <w:rsid w:val="003C3F83"/>
    <w:rsid w:val="003D02B1"/>
    <w:rsid w:val="003E7C98"/>
    <w:rsid w:val="00406C1C"/>
    <w:rsid w:val="0041638D"/>
    <w:rsid w:val="00421D71"/>
    <w:rsid w:val="00423F56"/>
    <w:rsid w:val="00436570"/>
    <w:rsid w:val="00440504"/>
    <w:rsid w:val="00450456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24A49"/>
    <w:rsid w:val="00534964"/>
    <w:rsid w:val="0053545A"/>
    <w:rsid w:val="005437AE"/>
    <w:rsid w:val="00550133"/>
    <w:rsid w:val="00556098"/>
    <w:rsid w:val="0057324F"/>
    <w:rsid w:val="005931E7"/>
    <w:rsid w:val="005A3FB0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39DB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77605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82540"/>
    <w:rsid w:val="00B95B20"/>
    <w:rsid w:val="00B97428"/>
    <w:rsid w:val="00BB6169"/>
    <w:rsid w:val="00BE0AFD"/>
    <w:rsid w:val="00BE126A"/>
    <w:rsid w:val="00BE33FF"/>
    <w:rsid w:val="00C03092"/>
    <w:rsid w:val="00C047C6"/>
    <w:rsid w:val="00C17D23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C066D"/>
    <w:rsid w:val="00FC0D76"/>
    <w:rsid w:val="00FD0F74"/>
    <w:rsid w:val="00FD7BC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66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66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66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6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6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66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66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66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6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66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St-947/2017</izvorni_sadrzaj>
    <derivirana_varijabla naziv="DomainObject.Predmet.OznakaBroj_1">St-947/2017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JADRAN SOJA d.o.o.</izvorni_sadrzaj>
    <derivirana_varijabla naziv="DomainObject.Predmet.ProtustrankaFormated_1">  JADRAN SOJA d.o.o.</derivirana_varijabla>
  </DomainObject.Predmet.ProtustrankaFormated>
  <DomainObject.Predmet.ProtustrankaFormatedOIB>
    <izvorni_sadrzaj>  JADRAN SOJA d.o.o., OIB 81155168950</izvorni_sadrzaj>
    <derivirana_varijabla naziv="DomainObject.Predmet.ProtustrankaFormatedOIB_1">  JADRAN SOJA d.o.o., OIB 81155168950</derivirana_varijabla>
  </DomainObject.Predmet.ProtustrankaFormatedOIB>
  <DomainObject.Predmet.ProtustrankaFormatedWithAdress>
    <izvorni_sadrzaj> JADRAN SOJA d.o.o., Štefanovečka 10, 10000 Zagreb</izvorni_sadrzaj>
    <derivirana_varijabla naziv="DomainObject.Predmet.ProtustrankaFormatedWithAdress_1"> JADRAN SOJA d.o.o., Štefanovečka 10, 10000 Zagreb</derivirana_varijabla>
  </DomainObject.Predmet.ProtustrankaFormatedWithAdress>
  <DomainObject.Predmet.ProtustrankaFormatedWithAdressOIB>
    <izvorni_sadrzaj> JADRAN SOJA d.o.o., OIB 81155168950, Štefanovečka 10, 10000 Zagreb</izvorni_sadrzaj>
    <derivirana_varijabla naziv="DomainObject.Predmet.ProtustrankaFormatedWithAdressOIB_1"> JADRAN SOJA d.o.o., OIB 81155168950, Štefanovečka 10, 10000 Zagreb</derivirana_varijabla>
  </DomainObject.Predmet.ProtustrankaFormatedWithAdressOIB>
  <DomainObject.Predmet.ProtustrankaWithAdress>
    <izvorni_sadrzaj>JADRAN SOJA d.o.o. Štefanovečka 10, 10000 Zagreb</izvorni_sadrzaj>
    <derivirana_varijabla naziv="DomainObject.Predmet.ProtustrankaWithAdress_1">JADRAN SOJA d.o.o. Štefanovečka 10, 10000 Zagreb</derivirana_varijabla>
  </DomainObject.Predmet.ProtustrankaWithAdress>
  <DomainObject.Predmet.ProtustrankaWithAdressOIB>
    <izvorni_sadrzaj>JADRAN SOJA d.o.o., OIB 81155168950, Štefanovečka 10, 10000 Zagreb</izvorni_sadrzaj>
    <derivirana_varijabla naziv="DomainObject.Predmet.ProtustrankaWithAdressOIB_1">JADRAN SOJA d.o.o., OIB 81155168950, Štefanovečka 10, 10000 Zagreb</derivirana_varijabla>
  </DomainObject.Predmet.ProtustrankaWithAdressOIB>
  <DomainObject.Predmet.ProtustrankaNazivFormated>
    <izvorni_sadrzaj>JADRAN SOJA d.o.o.</izvorni_sadrzaj>
    <derivirana_varijabla naziv="DomainObject.Predmet.ProtustrankaNazivFormated_1">JADRAN SOJA d.o.o.</derivirana_varijabla>
  </DomainObject.Predmet.ProtustrankaNazivFormated>
  <DomainObject.Predmet.ProtustrankaNazivFormatedOIB>
    <izvorni_sadrzaj>JADRAN SOJA d.o.o., OIB 81155168950</izvorni_sadrzaj>
    <derivirana_varijabla naziv="DomainObject.Predmet.ProtustrankaNazivFormatedOIB_1">JADRAN SOJA d.o.o., OIB 81155168950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JADRAN SOJA d.o.o.</item>
    </izvorni_sadrzaj>
    <derivirana_varijabla naziv="DomainObject.Predmet.ProtuStrankaListFormated_1">
      <item>JADRAN SOJA d.o.o.</item>
    </derivirana_varijabla>
  </DomainObject.Predmet.ProtuStrankaListFormated>
  <DomainObject.Predmet.ProtuStrankaListFormatedOIB>
    <izvorni_sadrzaj>
      <item>JADRAN SOJA d.o.o., OIB 81155168950</item>
    </izvorni_sadrzaj>
    <derivirana_varijabla naziv="DomainObject.Predmet.ProtuStrankaListFormatedOIB_1">
      <item>JADRAN SOJA d.o.o., OIB 81155168950</item>
    </derivirana_varijabla>
  </DomainObject.Predmet.ProtuStrankaListFormatedOIB>
  <DomainObject.Predmet.ProtuStrankaListFormatedWithAdress>
    <izvorni_sadrzaj>
      <item>JADRAN SOJA d.o.o., Štefanovečka 10, 10000 Zagreb</item>
    </izvorni_sadrzaj>
    <derivirana_varijabla naziv="DomainObject.Predmet.ProtuStrankaListFormatedWithAdress_1">
      <item>JADRAN SOJA d.o.o., Štefanovečka 10, 10000 Zagreb</item>
    </derivirana_varijabla>
  </DomainObject.Predmet.ProtuStrankaListFormatedWithAdress>
  <DomainObject.Predmet.ProtuStrankaListFormatedWithAdressOIB>
    <izvorni_sadrzaj>
      <item>JADRAN SOJA d.o.o., OIB 81155168950, Štefanovečka 10, 10000 Zagreb</item>
    </izvorni_sadrzaj>
    <derivirana_varijabla naziv="DomainObject.Predmet.ProtuStrankaListFormatedWithAdressOIB_1">
      <item>JADRAN SOJA d.o.o., OIB 81155168950, Štefanovečka 10, 10000 Zagreb</item>
    </derivirana_varijabla>
  </DomainObject.Predmet.ProtuStrankaListFormatedWithAdressOIB>
  <DomainObject.Predmet.ProtuStrankaListNazivFormated>
    <izvorni_sadrzaj>
      <item>JADRAN SOJA d.o.o.</item>
    </izvorni_sadrzaj>
    <derivirana_varijabla naziv="DomainObject.Predmet.ProtuStrankaListNazivFormated_1">
      <item>JADRAN SOJA d.o.o.</item>
    </derivirana_varijabla>
  </DomainObject.Predmet.ProtuStrankaListNazivFormated>
  <DomainObject.Predmet.ProtuStrankaListNazivFormatedOIB>
    <izvorni_sadrzaj>
      <item>JADRAN SOJA d.o.o., OIB 81155168950</item>
    </izvorni_sadrzaj>
    <derivirana_varijabla naziv="DomainObject.Predmet.ProtuStrankaListNazivFormatedOIB_1">
      <item>JADRAN SOJA d.o.o., OIB 81155168950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JADRAN SOJA d.o.o.</izvorni_sadrzaj>
    <derivirana_varijabla naziv="DomainObject.Predmet.ProtustrankaIDrugi_1">JADRAN SOJA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JADRAN SOJA d.o.o., OIB 81155168950, Štefanovečka 10, 10000 Zagreb</izvorni_sadrzaj>
    <derivirana_varijabla naziv="DomainObject.Predmet.ProtustrankaIDrugiAdressOIB_1">JADRAN SOJA d.o.o., OIB 81155168950, Štefanovečka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 SOJA d.o.o.</item>
      <item>FINA Regionalni centar Zagreb</item>
    </izvorni_sadrzaj>
    <derivirana_varijabla naziv="DomainObject.Predmet.SudioniciListNaziv_1">
      <item>JADRAN SOJA d.o.o.</item>
      <item>FINA Regionalni centar Zagreb</item>
    </derivirana_varijabla>
  </DomainObject.Predmet.SudioniciListNaziv>
  <DomainObject.Predmet.SudioniciListAdressOIB>
    <izvorni_sadrzaj>
      <item>JADRAN SOJA d.o.o., OIB 81155168950, Štefanovečka 10,10000 Zagreb</item>
      <item>FINA Regionalni centar Zagreb, OIB 85821130368, Trg svibanjskih žrtava 1995. 1,10000 Zagreb</item>
    </izvorni_sadrzaj>
    <derivirana_varijabla naziv="DomainObject.Predmet.SudioniciListAdressOIB_1">
      <item>JADRAN SOJA d.o.o., OIB 81155168950, Štefanovečka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81155168950</item>
      <item>, OIB 85821130368</item>
    </izvorni_sadrzaj>
    <derivirana_varijabla naziv="DomainObject.Predmet.SudioniciListNazivOIB_1">
      <item>, OIB 81155168950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7D05C1-A7F8-442D-8330-E5012F2DE6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548</properties:Words>
  <properties:Characters>3049</properties:Characters>
  <properties:Lines>92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2017-11-27T09:34:00Z</dcterms:created>
  <dc:creator>Korisnik</dc:creator>
  <cp:lastModifiedBy>Žana Bem</cp:lastModifiedBy>
  <cp:lastPrinted>2017-10-13T06:13:00Z</cp:lastPrinted>
  <dcterms:modified xmlns:xsi="http://www.w3.org/2001/XMLSchema-instance" xsi:type="dcterms:W3CDTF">2017-11-27T09:39:00Z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