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ab15" w14:paraId="81bab15" w:rsidRDefault="003369B8" w:rsidP="003369B8" w:rsidR="003369B8" w:rsidRPr="0054264B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3369B8" w:rsidP="003369B8" w:rsidR="003369B8" w:rsidRPr="00ED67A9">
      <w:r w:rsidRPr="0054264B">
        <w:t xml:space="preserve">    REPUBLIKA HRVATSKA </w:t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Pr="0054264B">
        <w:tab/>
        <w:t xml:space="preserve">                </w:t>
      </w:r>
    </w:p>
    <w:p w:rsidRDefault="003369B8" w:rsidP="003369B8" w:rsidR="003369B8" w:rsidRPr="008803EB">
      <w:r w:rsidRPr="008803EB">
        <w:t>TRGOVAČKI SUD U PAZINU</w:t>
      </w:r>
    </w:p>
    <w:p w:rsidRDefault="003369B8" w:rsidP="003369B8" w:rsidR="003369B8" w:rsidRPr="008803EB">
      <w:r w:rsidRPr="008803EB">
        <w:t xml:space="preserve">    52000 PAZIN, Dršćevka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</w:p>
    <w:p w:rsidRDefault="003369B8" w:rsidP="003369B8" w:rsidR="003369B8">
      <w:pPr>
        <w:jc w:val="both"/>
      </w:pPr>
      <w:r w:rsidRPr="008803EB">
        <w:tab/>
      </w:r>
    </w:p>
    <w:p w:rsidRDefault="003369B8" w:rsidP="003369B8" w:rsidR="003369B8">
      <w:pPr>
        <w:jc w:val="both"/>
      </w:pPr>
    </w:p>
    <w:p w:rsidRDefault="003369B8" w:rsidP="003369B8" w:rsidR="003369B8">
      <w:pPr>
        <w:jc w:val="both"/>
      </w:pPr>
    </w:p>
    <w:p w:rsidRDefault="003369B8" w:rsidP="003369B8" w:rsidR="003369B8">
      <w:pPr>
        <w:jc w:val="both"/>
      </w:pPr>
    </w:p>
    <w:p w:rsidRDefault="003369B8" w:rsidP="003369B8" w:rsidR="003369B8">
      <w:pPr>
        <w:jc w:val="both"/>
      </w:pPr>
    </w:p>
    <w:p w:rsidRDefault="003369B8" w:rsidP="003369B8" w:rsidR="003369B8" w:rsidRPr="008803EB">
      <w:pPr>
        <w:jc w:val="right"/>
      </w:pPr>
      <w:r>
        <w:t>2 St-55</w:t>
      </w:r>
      <w:r w:rsidRPr="0054264B">
        <w:t>/20</w:t>
      </w:r>
      <w:r w:rsidRPr="00ED67A9">
        <w:t>1</w:t>
      </w:r>
      <w:r>
        <w:t>9</w:t>
      </w:r>
      <w:r w:rsidRPr="00ED67A9">
        <w:t>-</w:t>
      </w:r>
      <w:r w:rsidR="007B44E0">
        <w:t>6</w:t>
      </w:r>
    </w:p>
    <w:p w:rsidRDefault="003369B8" w:rsidP="003369B8" w:rsidR="003369B8" w:rsidRPr="008803EB">
      <w:pPr>
        <w:jc w:val="center"/>
      </w:pPr>
    </w:p>
    <w:p w:rsidRDefault="003369B8" w:rsidP="003369B8" w:rsidR="003369B8" w:rsidRPr="000B28C5">
      <w:pPr>
        <w:jc w:val="center"/>
      </w:pPr>
      <w:r w:rsidRPr="000B28C5">
        <w:t>R E P U B L I K A  H R V A T S K A</w:t>
      </w:r>
    </w:p>
    <w:p w:rsidRDefault="003369B8" w:rsidP="003369B8" w:rsidR="003369B8" w:rsidRPr="000B28C5"/>
    <w:p w:rsidRDefault="003369B8" w:rsidP="003369B8" w:rsidR="003369B8" w:rsidRPr="000B28C5">
      <w:pPr>
        <w:jc w:val="center"/>
      </w:pPr>
      <w:r w:rsidRPr="000B28C5">
        <w:t>R J E Š E NJ E</w:t>
      </w:r>
    </w:p>
    <w:p w:rsidRDefault="003369B8" w:rsidP="003369B8" w:rsidR="003369B8" w:rsidRPr="000B28C5"/>
    <w:p w:rsidRDefault="003369B8" w:rsidP="003369B8" w:rsidR="003369B8" w:rsidRPr="000B28C5">
      <w:pPr>
        <w:jc w:val="both"/>
      </w:pPr>
      <w:r w:rsidRPr="000B28C5">
        <w:tab/>
        <w:t xml:space="preserve">Trgovački sud u Pazinu, po sucu Adrijani Labinjan Skok, radi otvaranja stečajnog postupka nad dužnikom </w:t>
      </w:r>
      <w:r>
        <w:t>ČUVAR j.d.o.o. Umag, Kolodvorska 1 A, OIB: 73355054183</w:t>
      </w:r>
      <w:r w:rsidRPr="000B28C5">
        <w:t xml:space="preserve">, </w:t>
      </w:r>
      <w:r w:rsidR="008460FF">
        <w:t>25</w:t>
      </w:r>
      <w:r>
        <w:t>. ožujka 2019</w:t>
      </w:r>
      <w:r w:rsidRPr="000B28C5">
        <w:t xml:space="preserve">. </w:t>
      </w:r>
    </w:p>
    <w:p w:rsidRDefault="003369B8" w:rsidP="003369B8" w:rsidR="003369B8" w:rsidRPr="000B28C5">
      <w:pPr>
        <w:jc w:val="both"/>
      </w:pPr>
    </w:p>
    <w:p w:rsidRDefault="003369B8" w:rsidP="003369B8" w:rsidR="003369B8" w:rsidRPr="000B28C5">
      <w:pPr>
        <w:jc w:val="center"/>
      </w:pPr>
      <w:r w:rsidRPr="000B28C5">
        <w:t>r i j e š i o    j e</w:t>
      </w:r>
    </w:p>
    <w:p w:rsidRDefault="003369B8" w:rsidP="003369B8" w:rsidR="003369B8" w:rsidRPr="000B28C5">
      <w:pPr>
        <w:jc w:val="both"/>
      </w:pPr>
    </w:p>
    <w:p w:rsidRDefault="003369B8" w:rsidP="003369B8" w:rsidR="003369B8" w:rsidRPr="000B28C5">
      <w:pPr>
        <w:jc w:val="both"/>
      </w:pPr>
      <w:r w:rsidRPr="000B28C5">
        <w:tab/>
        <w:t>I.</w:t>
      </w:r>
      <w:r w:rsidRPr="000B28C5">
        <w:tab/>
        <w:t xml:space="preserve">Pozivaju se osobe koje imaju pravni interes za provedbom stečajnog postupka nad dužnikom </w:t>
      </w:r>
      <w:r>
        <w:t>ČUVAR j.d.o.o. Umag, Kolodvorska 1 A, OIB: 73355054183</w:t>
      </w:r>
      <w:r w:rsidRPr="000B28C5">
        <w:t xml:space="preserve">, da u roku od 15 dana od dostave ovog rješenja </w:t>
      </w:r>
      <w:r>
        <w:t xml:space="preserve">obavljene </w:t>
      </w:r>
      <w:r w:rsidRPr="000B28C5">
        <w:t xml:space="preserve">sukladno čl. 12. st. 1. Stečajnog zakona (Narodne novine </w:t>
      </w:r>
      <w:r>
        <w:t xml:space="preserve">broj </w:t>
      </w:r>
      <w:r w:rsidRPr="000B28C5">
        <w:t>71/15, 104/17</w:t>
      </w:r>
      <w:r>
        <w:t>, dalje: SZ</w:t>
      </w:r>
      <w:r w:rsidRPr="000B28C5">
        <w:t xml:space="preserve">), uplate predujam u iznosu od </w:t>
      </w:r>
      <w:r w:rsidR="008460FF">
        <w:t>10</w:t>
      </w:r>
      <w:r w:rsidRPr="000B28C5">
        <w:t>.000,00 kuna za pokriće troškova prethodnog postupka te stečajnog postupka, na depozit ovog suda broj: HR43 2390001 1</w:t>
      </w:r>
      <w:r>
        <w:t>300029763, poziv na broj 020-55</w:t>
      </w:r>
      <w:r w:rsidRPr="000B28C5">
        <w:t>-201</w:t>
      </w:r>
      <w:r>
        <w:t>9</w:t>
      </w:r>
      <w:r w:rsidRPr="000B28C5">
        <w:rPr>
          <w:bCs w:val="false"/>
        </w:rPr>
        <w:t xml:space="preserve">.  </w:t>
      </w:r>
    </w:p>
    <w:p w:rsidRDefault="003369B8" w:rsidP="003369B8" w:rsidR="003369B8" w:rsidRPr="000B28C5">
      <w:pPr>
        <w:jc w:val="both"/>
      </w:pPr>
    </w:p>
    <w:p w:rsidRDefault="003369B8" w:rsidP="003369B8" w:rsidR="003369B8" w:rsidRPr="000B28C5">
      <w:pPr>
        <w:jc w:val="both"/>
        <w:rPr>
          <w:bCs w:val="false"/>
        </w:rPr>
      </w:pPr>
      <w:r w:rsidRPr="000B28C5">
        <w:tab/>
        <w:t>II.</w:t>
      </w:r>
      <w:r w:rsidRPr="000B28C5">
        <w:tab/>
      </w:r>
      <w:r w:rsidRPr="000B28C5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3369B8" w:rsidP="003369B8" w:rsidR="003369B8" w:rsidRPr="000B28C5">
      <w:pPr>
        <w:jc w:val="both"/>
        <w:rPr>
          <w:bCs w:val="false"/>
        </w:rPr>
      </w:pPr>
    </w:p>
    <w:p w:rsidRDefault="003369B8" w:rsidP="003369B8" w:rsidR="003369B8" w:rsidRPr="000B28C5">
      <w:pPr>
        <w:jc w:val="center"/>
        <w:rPr>
          <w:bCs w:val="false"/>
        </w:rPr>
      </w:pPr>
      <w:r w:rsidRPr="000B28C5">
        <w:rPr>
          <w:bCs w:val="false"/>
        </w:rPr>
        <w:t>Obrazloženje</w:t>
      </w:r>
    </w:p>
    <w:p w:rsidRDefault="003369B8" w:rsidP="003369B8" w:rsidR="003369B8" w:rsidRPr="000B28C5">
      <w:pPr>
        <w:jc w:val="both"/>
        <w:rPr>
          <w:lang w:val="pl-PL"/>
        </w:rPr>
      </w:pPr>
    </w:p>
    <w:p w:rsidRDefault="003369B8" w:rsidP="003369B8" w:rsidR="003369B8" w:rsidRPr="000B28C5">
      <w:pPr>
        <w:jc w:val="both"/>
      </w:pPr>
      <w:r w:rsidRPr="000B28C5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Default="003369B8" w:rsidP="003369B8" w:rsidR="003369B8" w:rsidRPr="000B28C5">
      <w:pPr>
        <w:ind w:firstLine="708"/>
        <w:jc w:val="both"/>
      </w:pPr>
      <w:r w:rsidRPr="000B28C5">
        <w:t xml:space="preserve">Iz zahtjeva Financijske agencije za otvaranje skraćenog stečajnog postupka proizlazi da dužnik u Očevidniku redoslijeda osnova za plaćanje na dan </w:t>
      </w:r>
      <w:r>
        <w:t>29. siječnja 2019</w:t>
      </w:r>
      <w:r w:rsidRPr="000B28C5">
        <w:t xml:space="preserve">. ima evidentirane neizvršene osnove za plaćanje u neprekinutom razdoblju od 120 dana. Stoga je utvrđeno da postoji pretpostavka za otvaranje stečajnog postupka nad dužnikom – nesposobnost za plaćanje, iz čl. 6. </w:t>
      </w:r>
      <w:r>
        <w:t>SZ-a.</w:t>
      </w:r>
    </w:p>
    <w:p w:rsidRDefault="003369B8" w:rsidP="003369B8" w:rsidR="003369B8" w:rsidRPr="000B28C5">
      <w:pPr>
        <w:jc w:val="both"/>
      </w:pPr>
      <w:r w:rsidRPr="000B28C5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Default="003369B8" w:rsidP="003369B8" w:rsidR="003369B8" w:rsidRPr="008235DE">
      <w:pPr>
        <w:jc w:val="both"/>
      </w:pPr>
      <w:r w:rsidRPr="008235DE">
        <w:lastRenderedPageBreak/>
        <w:tab/>
        <w:t>Predvidivi troškovi stečajnog postupka sastoje se od troškova i nagrade stečajnog upravitelja, troškova izrade pečata i otvaranja žiro računa dužnika, troškova vođenja knjigovodstva, troškova procjene i prodaje eventualne imovine dužnika, troškova sređivanja arhive i dr., za koje je potrebno barem 10.000,00 kn.</w:t>
      </w:r>
    </w:p>
    <w:p w:rsidRDefault="003369B8" w:rsidP="003369B8" w:rsidR="003369B8" w:rsidRPr="008235DE">
      <w:pPr>
        <w:jc w:val="both"/>
      </w:pPr>
      <w:r w:rsidRPr="008235DE">
        <w:tab/>
      </w:r>
    </w:p>
    <w:p w:rsidRDefault="003369B8" w:rsidP="003369B8" w:rsidR="003369B8" w:rsidRPr="008235DE">
      <w:pPr>
        <w:jc w:val="both"/>
      </w:pPr>
      <w:r w:rsidRPr="008235DE">
        <w:tab/>
        <w:t xml:space="preserve">Iz prijedloga FINA-e za otvaranje stečajnog postupka proizlazi da na temelju čl. 112. st. 5. SZ-a na računu dužnika </w:t>
      </w:r>
      <w:r w:rsidR="008460FF" w:rsidRPr="008235DE">
        <w:t xml:space="preserve">nisu </w:t>
      </w:r>
      <w:r w:rsidRPr="008235DE">
        <w:t xml:space="preserve">zaplijenjena novčana sredstva, pa s obzirom da za sada nije utvrđeno da bi dužnik imao druge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Default="003369B8" w:rsidP="003369B8" w:rsidR="003369B8" w:rsidRPr="008235DE"/>
    <w:p w:rsidRDefault="003369B8" w:rsidP="003369B8" w:rsidR="003369B8" w:rsidRPr="008235DE"/>
    <w:p w:rsidRDefault="003369B8" w:rsidP="003369B8" w:rsidR="003369B8" w:rsidRPr="000B5280">
      <w:pPr>
        <w:jc w:val="center"/>
      </w:pPr>
      <w:r w:rsidRPr="00324429">
        <w:t>U Pa</w:t>
      </w:r>
      <w:r w:rsidRPr="0054264B">
        <w:t>z</w:t>
      </w:r>
      <w:r w:rsidRPr="00ED67A9">
        <w:t xml:space="preserve">inu </w:t>
      </w:r>
      <w:r w:rsidR="008460FF">
        <w:t>25</w:t>
      </w:r>
      <w:r>
        <w:t>. ožujka 2019.</w:t>
      </w:r>
    </w:p>
    <w:p w:rsidRDefault="003369B8" w:rsidP="003369B8" w:rsidR="003369B8" w:rsidRPr="000B5280">
      <w:pPr>
        <w:ind w:firstLine="720" w:left="2880"/>
        <w:jc w:val="both"/>
      </w:pPr>
    </w:p>
    <w:p w:rsidRDefault="003369B8" w:rsidP="003369B8" w:rsidR="003369B8" w:rsidRPr="000B5280">
      <w:pPr>
        <w:ind w:firstLine="720" w:left="5652"/>
        <w:jc w:val="both"/>
      </w:pPr>
      <w:r w:rsidRPr="000B5280">
        <w:t xml:space="preserve">        Stečajna sutkinja </w:t>
      </w:r>
    </w:p>
    <w:p w:rsidRDefault="003369B8" w:rsidP="003369B8" w:rsidR="003369B8" w:rsidRPr="000B5280">
      <w:pPr>
        <w:ind w:left="5712"/>
        <w:jc w:val="both"/>
      </w:pPr>
      <w:r w:rsidRPr="000B5280">
        <w:t xml:space="preserve">         Adrijana Labinjan Skok, v.</w:t>
      </w:r>
      <w:r>
        <w:t xml:space="preserve"> </w:t>
      </w:r>
      <w:r w:rsidRPr="000B5280">
        <w:t>r.</w:t>
      </w:r>
    </w:p>
    <w:p w:rsidRDefault="003369B8" w:rsidP="003369B8" w:rsidR="003369B8" w:rsidRPr="000B5280">
      <w:pPr>
        <w:jc w:val="both"/>
      </w:pPr>
    </w:p>
    <w:p w:rsidRDefault="003369B8" w:rsidP="003369B8" w:rsidR="003369B8" w:rsidRPr="000B5280">
      <w:pPr>
        <w:jc w:val="both"/>
      </w:pPr>
    </w:p>
    <w:p w:rsidRDefault="003369B8" w:rsidP="003369B8" w:rsidR="003369B8" w:rsidRPr="000B5280">
      <w:pPr>
        <w:jc w:val="both"/>
      </w:pPr>
    </w:p>
    <w:p w:rsidRDefault="003369B8" w:rsidP="003369B8" w:rsidR="003369B8" w:rsidRPr="000B5280">
      <w:r w:rsidRPr="000B5280">
        <w:t>UPUTA O PRAVNOM LIJEKU:</w:t>
      </w:r>
    </w:p>
    <w:p w:rsidRDefault="003369B8" w:rsidP="003369B8" w:rsidR="003369B8" w:rsidRPr="000B5280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3369B8" w:rsidP="003369B8" w:rsidR="003369B8" w:rsidRPr="000B5280"/>
    <w:p w:rsidRDefault="003369B8" w:rsidP="003369B8" w:rsidR="003369B8" w:rsidRPr="000B5280">
      <w:pPr>
        <w:jc w:val="both"/>
      </w:pPr>
      <w:r w:rsidRPr="000B5280">
        <w:t>DNA:</w:t>
      </w:r>
    </w:p>
    <w:p w:rsidRDefault="003369B8" w:rsidP="003369B8" w:rsidR="003369B8" w:rsidRPr="00E21579">
      <w:pPr>
        <w:jc w:val="both"/>
      </w:pPr>
      <w:r w:rsidRPr="000B5280">
        <w:t>- e-Oglasna ploča s</w:t>
      </w:r>
      <w:r w:rsidRPr="00ED67A9">
        <w:t xml:space="preserve">uda </w:t>
      </w:r>
      <w:r w:rsidR="008460FF">
        <w:t>25</w:t>
      </w:r>
      <w:r>
        <w:t>. ožujka 2019</w:t>
      </w:r>
      <w:r w:rsidRPr="00ED67A9">
        <w:t>. (</w:t>
      </w:r>
      <w:r w:rsidRPr="0054264B">
        <w:t xml:space="preserve">čl. 132. st. </w:t>
      </w:r>
      <w:r w:rsidRPr="000B5280">
        <w:t>3. SZ-a)</w:t>
      </w:r>
    </w:p>
    <w:p w:rsidRDefault="003369B8" w:rsidP="003369B8" w:rsidR="003369B8" w:rsidRPr="00E21579"/>
    <w:p w:rsidRDefault="003369B8" w:rsidP="003369B8" w:rsidR="003369B8" w:rsidRPr="00E21579"/>
    <w:p w:rsidRDefault="003369B8" w:rsidP="003369B8" w:rsidR="003369B8"/>
    <w:p w:rsidRDefault="003369B8" w:rsidP="003369B8" w:rsidR="003369B8"/>
    <w:p w:rsidRDefault="003369B8" w:rsidP="003369B8" w:rsidR="003369B8"/>
    <w:p w:rsidRDefault="003369B8" w:rsidP="003369B8" w:rsidR="003369B8"/>
    <w:p w:rsidRDefault="003369B8" w:rsidP="003369B8" w:rsidR="003369B8"/>
    <w:p w:rsidRDefault="003369B8" w:rsidP="003369B8" w:rsidR="003369B8"/>
    <w:p w:rsidRDefault="003369B8" w:rsidP="003369B8" w:rsidR="003369B8"/>
    <w:p w:rsidRDefault="003369B8" w:rsidP="003369B8" w:rsidR="003369B8"/>
    <w:p w:rsidRDefault="003369B8" w:rsidP="003369B8" w:rsidR="003369B8"/>
    <w:p w:rsidRDefault="003369B8" w:rsidP="003369B8" w:rsidR="003369B8"/>
    <w:p w:rsidRDefault="003369B8" w:rsidP="003369B8" w:rsidR="003369B8"/>
    <w:p w:rsidRDefault="003369B8" w:rsidP="003369B8" w:rsidR="003369B8"/>
    <w:p w:rsidRDefault="003369B8" w:rsidP="003369B8" w:rsidR="003369B8"/>
    <w:p w:rsidRDefault="003369B8" w:rsidP="003369B8" w:rsidR="003369B8"/>
    <w:p w:rsidRDefault="003369B8" w:rsidP="003369B8" w:rsidR="003369B8"/>
    <w:p w:rsidRDefault="00002D98" w:rsidR="00002D98"/>
    <w:sectPr w:rsidSect="00092984" w:rsidR="00002D98">
      <w:headerReference w:type="default" r:id="rId8"/>
      <w:headerReference w:type="firs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69B8" w:rsidP="003369B8" w:rsidR="003369B8">
      <w:r>
        <w:separator/>
      </w:r>
    </w:p>
  </w:endnote>
  <w:endnote w:id="0" w:type="continuationSeparator">
    <w:p w:rsidRDefault="003369B8" w:rsidP="003369B8" w:rsidR="00336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69B8" w:rsidP="003369B8" w:rsidR="003369B8">
      <w:r>
        <w:separator/>
      </w:r>
    </w:p>
  </w:footnote>
  <w:footnote w:id="0" w:type="continuationSeparator">
    <w:p w:rsidRDefault="003369B8" w:rsidP="003369B8" w:rsidR="003369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3369B8" w:rsidP="003369B8" w:rsidR="003369B8" w:rsidRPr="008803EB">
        <w:pPr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B44E0">
          <w:rPr>
            <w:noProof/>
          </w:rPr>
          <w:t>2</w:t>
        </w:r>
        <w:r>
          <w:fldChar w:fldCharType="end"/>
        </w:r>
        <w:r>
          <w:t xml:space="preserve">                                               </w:t>
        </w:r>
        <w:r>
          <w:tab/>
          <w:t>2 St-55</w:t>
        </w:r>
        <w:r w:rsidRPr="0054264B">
          <w:t>/20</w:t>
        </w:r>
        <w:r w:rsidRPr="00ED67A9">
          <w:t>1</w:t>
        </w:r>
        <w:r>
          <w:t>9</w:t>
        </w:r>
        <w:r w:rsidRPr="00ED67A9">
          <w:t>-</w:t>
        </w:r>
        <w:r w:rsidR="007B44E0">
          <w:t>6</w:t>
        </w:r>
      </w:p>
      <w:p w:rsidRDefault="007B44E0" w:rsidR="00FC7B8B" w:rsidRPr="00ED67A9">
        <w:pPr>
          <w:pStyle w:val="Zaglavlje"/>
          <w:jc w:val="center"/>
        </w:pPr>
      </w:p>
    </w:sdtContent>
  </w:sdt>
  <w:p w:rsidRDefault="007B44E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9B8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369B8"/>
    <w:rsid w:val="00002D98"/>
    <w:rsid w:val="003369B8"/>
    <w:rsid w:val="007B44E0"/>
    <w:rsid w:val="008235DE"/>
    <w:rsid w:val="00846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01F6749C"/>
  <w15:docId w15:val="{214E05D5-280B-437C-AA27-9BD0FB8688A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3369B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6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69B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36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69B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4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2019.</izvorni_sadrzaj>
    <derivirana_varijabla naziv="DomainObject.Predmet.DatumOsnivanja_1">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St-55/2019</izvorni_sadrzaj>
    <derivirana_varijabla naziv="DomainObject.Predmet.OznakaBroj_1">St-55/2019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ČUVAR j.d.o.o. UMAG</izvorni_sadrzaj>
    <derivirana_varijabla naziv="DomainObject.Predmet.ProtustrankaFormated_1">  ČUVAR j.d.o.o. UMAG</derivirana_varijabla>
  </DomainObject.Predmet.ProtustrankaFormated>
  <DomainObject.Predmet.ProtustrankaFormatedOIB>
    <izvorni_sadrzaj>  ČUVAR j.d.o.o. UMAG, OIB 73355054183</izvorni_sadrzaj>
    <derivirana_varijabla naziv="DomainObject.Predmet.ProtustrankaFormatedOIB_1">  ČUVAR j.d.o.o. UMAG, OIB 73355054183</derivirana_varijabla>
  </DomainObject.Predmet.ProtustrankaFormatedOIB>
  <DomainObject.Predmet.ProtustrankaFormatedWithAdress>
    <izvorni_sadrzaj> ČUVAR j.d.o.o. UMAG, Kolodvorska 1 A, 52470 Umag</izvorni_sadrzaj>
    <derivirana_varijabla naziv="DomainObject.Predmet.ProtustrankaFormatedWithAdress_1"> ČUVAR j.d.o.o. UMAG, Kolodvorska 1 A, 52470 Umag</derivirana_varijabla>
  </DomainObject.Predmet.ProtustrankaFormatedWithAdress>
  <DomainObject.Predmet.ProtustrankaFormatedWithAdressOIB>
    <izvorni_sadrzaj> ČUVAR j.d.o.o. UMAG, OIB 73355054183, Kolodvorska 1 A, 52470 Umag</izvorni_sadrzaj>
    <derivirana_varijabla naziv="DomainObject.Predmet.ProtustrankaFormatedWithAdressOIB_1"> ČUVAR j.d.o.o. UMAG, OIB 73355054183, Kolodvorska 1 A, 52470 Umag</derivirana_varijabla>
  </DomainObject.Predmet.ProtustrankaFormatedWithAdressOIB>
  <DomainObject.Predmet.ProtustrankaWithAdress>
    <izvorni_sadrzaj>ČUVAR j.d.o.o. UMAG Kolodvorska 1 A, 52470 Umag</izvorni_sadrzaj>
    <derivirana_varijabla naziv="DomainObject.Predmet.ProtustrankaWithAdress_1">ČUVAR j.d.o.o. UMAG Kolodvorska 1 A, 52470 Umag</derivirana_varijabla>
  </DomainObject.Predmet.ProtustrankaWithAdress>
  <DomainObject.Predmet.ProtustrankaWithAdressOIB>
    <izvorni_sadrzaj>ČUVAR j.d.o.o. UMAG, OIB 73355054183, Kolodvorska 1 A, 52470 Umag</izvorni_sadrzaj>
    <derivirana_varijabla naziv="DomainObject.Predmet.ProtustrankaWithAdressOIB_1">ČUVAR j.d.o.o. UMAG, OIB 73355054183, Kolodvorska 1 A, 52470 Umag</derivirana_varijabla>
  </DomainObject.Predmet.ProtustrankaWithAdressOIB>
  <DomainObject.Predmet.ProtustrankaNazivFormated>
    <izvorni_sadrzaj>ČUVAR j.d.o.o. UMAG</izvorni_sadrzaj>
    <derivirana_varijabla naziv="DomainObject.Predmet.ProtustrankaNazivFormated_1">ČUVAR j.d.o.o. UMAG</derivirana_varijabla>
  </DomainObject.Predmet.ProtustrankaNazivFormated>
  <DomainObject.Predmet.ProtustrankaNazivFormatedOIB>
    <izvorni_sadrzaj>ČUVAR j.d.o.o. UMAG, OIB 73355054183</izvorni_sadrzaj>
    <derivirana_varijabla naziv="DomainObject.Predmet.ProtustrankaNazivFormatedOIB_1">ČUVAR j.d.o.o. UMAG, OIB 73355054183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13577.67</izvorni_sadrzaj>
    <derivirana_varijabla naziv="DomainObject.Predmet.TrenutnaVrijednost_1">13577.67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ČUVAR j.d.o.o. UMAG</item>
    </izvorni_sadrzaj>
    <derivirana_varijabla naziv="DomainObject.Predmet.ProtuStrankaListFormated_1">
      <item>ČUVAR j.d.o.o. UMAG</item>
    </derivirana_varijabla>
  </DomainObject.Predmet.ProtuStrankaListFormated>
  <DomainObject.Predmet.ProtuStrankaListFormatedOIB>
    <izvorni_sadrzaj>
      <item>ČUVAR j.d.o.o. UMAG, OIB 73355054183</item>
    </izvorni_sadrzaj>
    <derivirana_varijabla naziv="DomainObject.Predmet.ProtuStrankaListFormatedOIB_1">
      <item>ČUVAR j.d.o.o. UMAG, OIB 73355054183</item>
    </derivirana_varijabla>
  </DomainObject.Predmet.ProtuStrankaListFormatedOIB>
  <DomainObject.Predmet.ProtuStrankaListFormatedWithAdress>
    <izvorni_sadrzaj>
      <item>ČUVAR j.d.o.o. UMAG, Kolodvorska 1 A, 52470 Umag</item>
    </izvorni_sadrzaj>
    <derivirana_varijabla naziv="DomainObject.Predmet.ProtuStrankaListFormatedWithAdress_1">
      <item>ČUVAR j.d.o.o. UMAG, Kolodvorska 1 A, 52470 Umag</item>
    </derivirana_varijabla>
  </DomainObject.Predmet.ProtuStrankaListFormatedWithAdress>
  <DomainObject.Predmet.ProtuStrankaListFormatedWithAdressOIB>
    <izvorni_sadrzaj>
      <item>ČUVAR j.d.o.o. UMAG, OIB 73355054183, Kolodvorska 1 A, 52470 Umag</item>
    </izvorni_sadrzaj>
    <derivirana_varijabla naziv="DomainObject.Predmet.ProtuStrankaListFormatedWithAdressOIB_1">
      <item>ČUVAR j.d.o.o. UMAG, OIB 73355054183, Kolodvorska 1 A, 52470 Umag</item>
    </derivirana_varijabla>
  </DomainObject.Predmet.ProtuStrankaListFormatedWithAdressOIB>
  <DomainObject.Predmet.ProtuStrankaListNazivFormated>
    <izvorni_sadrzaj>
      <item>ČUVAR j.d.o.o. UMAG</item>
    </izvorni_sadrzaj>
    <derivirana_varijabla naziv="DomainObject.Predmet.ProtuStrankaListNazivFormated_1">
      <item>ČUVAR j.d.o.o. UMAG</item>
    </derivirana_varijabla>
  </DomainObject.Predmet.ProtuStrankaListNazivFormated>
  <DomainObject.Predmet.ProtuStrankaListNazivFormatedOIB>
    <izvorni_sadrzaj>
      <item>ČUVAR j.d.o.o. UMAG, OIB 73355054183</item>
    </izvorni_sadrzaj>
    <derivirana_varijabla naziv="DomainObject.Predmet.ProtuStrankaListNazivFormatedOIB_1">
      <item>ČUVAR j.d.o.o. UMAG, OIB 73355054183</item>
    </derivirana_varijabla>
  </DomainObject.Predmet.ProtuStrankaListNazivFormatedOIB>
  <DomainObject.Predmet.OstaliListFormated>
    <izvorni_sadrzaj>
      <item>Antonio Brigida</item>
    </izvorni_sadrzaj>
    <derivirana_varijabla naziv="DomainObject.Predmet.OstaliListFormated_1">
      <item>Antonio Brigida</item>
    </derivirana_varijabla>
  </DomainObject.Predmet.OstaliListFormated>
  <DomainObject.Predmet.OstaliListFormatedOIB>
    <izvorni_sadrzaj>
      <item>Antonio Brigida</item>
    </izvorni_sadrzaj>
    <derivirana_varijabla naziv="DomainObject.Predmet.OstaliListFormatedOIB_1">
      <item>Antonio Brigida</item>
    </derivirana_varijabla>
  </DomainObject.Predmet.OstaliListFormatedOIB>
  <DomainObject.Predmet.OstaliListFormatedWithAdress>
    <izvorni_sadrzaj>
      <item>Antonio Brigida, Via Orto Sdanga 65, Manfredonia</item>
    </izvorni_sadrzaj>
    <derivirana_varijabla naziv="DomainObject.Predmet.OstaliListFormatedWithAdress_1">
      <item>Antonio Brigida, Via Orto Sdanga 65, Manfredonia</item>
    </derivirana_varijabla>
  </DomainObject.Predmet.OstaliListFormatedWithAdress>
  <DomainObject.Predmet.OstaliListFormatedWithAdressOIB>
    <izvorni_sadrzaj>
      <item>Antonio Brigida, Via Orto Sdanga 65, Manfredonia</item>
    </izvorni_sadrzaj>
    <derivirana_varijabla naziv="DomainObject.Predmet.OstaliListFormatedWithAdressOIB_1">
      <item>Antonio Brigida, Via Orto Sdanga 65, Manfredonia</item>
    </derivirana_varijabla>
  </DomainObject.Predmet.OstaliListFormatedWithAdressOIB>
  <DomainObject.Predmet.OstaliListNazivFormated>
    <izvorni_sadrzaj>
      <item>Antonio Brigida</item>
    </izvorni_sadrzaj>
    <derivirana_varijabla naziv="DomainObject.Predmet.OstaliListNazivFormated_1">
      <item>Antonio Brigida</item>
    </derivirana_varijabla>
  </DomainObject.Predmet.OstaliListNazivFormated>
  <DomainObject.Predmet.OstaliListNazivFormatedOIB>
    <izvorni_sadrzaj>
      <item>Antonio Brigida</item>
    </izvorni_sadrzaj>
    <derivirana_varijabla naziv="DomainObject.Predmet.OstaliListNazivFormatedOIB_1">
      <item>Antonio Brigida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ČUVAR j.d.o.o. UMAG</izvorni_sadrzaj>
    <derivirana_varijabla naziv="DomainObject.Predmet.ProtustrankaIDrugi_1">ČUVAR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ČUVAR j.d.o.o. UMAG, OIB 73355054183, Kolodvorska 1 A, 52470 Umag</izvorni_sadrzaj>
    <derivirana_varijabla naziv="DomainObject.Predmet.ProtustrankaIDrugiAdressOIB_1">ČUVAR j.d.o.o. UMAG, OIB 73355054183, Kolodvorska 1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ČUVAR j.d.o.o. UMAG</item>
      <item>Antonio Brigida</item>
    </izvorni_sadrzaj>
    <derivirana_varijabla naziv="DomainObject.Predmet.SudioniciListNaziv_1">
      <item>FINANCIJSKA AGENCIJA, RC RIJEKA, PODRUŽNICA PULA, PULA</item>
      <item>ČUVAR j.d.o.o. UMAG</item>
      <item>Antonio Brigida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ČUVAR j.d.o.o. UMAG, OIB 73355054183, Kolodvorska 1 A,52470 Umag</item>
      <item>Antonio Brigida, Via Orto Sdanga 65,Manfredonia</item>
    </izvorni_sadrzaj>
    <derivirana_varijabla naziv="DomainObject.Predmet.SudioniciListAdressOIB_1">
      <item>FINANCIJSKA AGENCIJA, RC RIJEKA, PODRUŽNICA PULA, PULA, OIB 85821130368, F. Kurelca 8,51000 Rijeka</item>
      <item>ČUVAR j.d.o.o. UMAG, OIB 73355054183, Kolodvorska 1 A,52470 Umag</item>
      <item>Antonio Brigida, Via Orto Sdanga 65,Manfredonia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73355054183</item>
      <item>, OIB null</item>
    </izvorni_sadrzaj>
    <derivirana_varijabla naziv="DomainObject.Predmet.SudioniciListNazivOIB_1">
      <item>, OIB 85821130368</item>
      <item>, OIB 73355054183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2019.</izvorni_sadrzaj>
    <derivirana_varijabla naziv="DomainObject.Predmet.DatumZadnjeOdrzaneSudskeRadnje_1">13.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545</properties:Words>
  <properties:Characters>2835</properties:Characters>
  <properties:Lines>90</properties:Lines>
  <properties:Paragraphs>23</properties:Paragraphs>
  <properties:TotalTime>6</properties:TotalTime>
  <properties:ScaleCrop>false</properties:ScaleCrop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2019-03-13T13:38:00Z</dcterms:created>
  <dc:creator>Ana Valčić</dc:creator>
  <dc:description/>
  <cp:keywords/>
  <cp:lastModifiedBy>Ana Valčić</cp:lastModifiedBy>
  <dcterms:modified xmlns:xsi="http://www.w3.org/2001/XMLSchema-instance" xsi:type="dcterms:W3CDTF">2019-03-25T08:47:00Z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(St-55-19 - RJEŠENJE - 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