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06a1" w14:paraId="76406a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6D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6DC8" w:rsidP="00B76DC8" w:rsidR="00B76DC8">
      <w:pPr>
        <w:pStyle w:val="Bezproreda"/>
        <w:ind w:firstLine="708" w:left="5664"/>
      </w:pPr>
      <w:r>
        <w:t>1 St-224/2016-6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  <w:jc w:val="center"/>
      </w:pPr>
    </w:p>
    <w:p w:rsidRDefault="00B76DC8" w:rsidP="00B76DC8" w:rsidR="00B76DC8">
      <w:pPr>
        <w:pStyle w:val="Bezproreda"/>
        <w:jc w:val="center"/>
      </w:pPr>
    </w:p>
    <w:p w:rsidRDefault="00B76DC8" w:rsidP="00B76DC8" w:rsidR="00B76DC8">
      <w:pPr>
        <w:pStyle w:val="Bezproreda"/>
        <w:jc w:val="center"/>
      </w:pPr>
      <w:r>
        <w:t>U    I M E    R E P U B L I K E    H R V A T S K E</w:t>
      </w:r>
    </w:p>
    <w:p w:rsidRDefault="00B76DC8" w:rsidP="00B76DC8" w:rsidR="00B76DC8">
      <w:pPr>
        <w:pStyle w:val="Bezproreda"/>
        <w:jc w:val="center"/>
      </w:pPr>
    </w:p>
    <w:p w:rsidRDefault="00B76DC8" w:rsidP="00B76DC8" w:rsidR="00B76DC8">
      <w:pPr>
        <w:pStyle w:val="Bezproreda"/>
        <w:jc w:val="center"/>
      </w:pPr>
      <w:r>
        <w:t>R J E Š E N J E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>TRGOVAČKI SUD U BJELOVARU, po  stečajnom sucu Branki Pleskalt,  u stečajnom predmetu nad trgovačkim društvom  BREND DISTRIBUCIJA j. d.o.o. za proizvodnju, trgovinu i usluge BJELOVAR, E. Kumičića 108, OIB: 32755629837,  dana  20.  travnja  2016. godine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  <w:jc w:val="center"/>
      </w:pPr>
      <w:r>
        <w:t>r i j e š i o     j e</w:t>
      </w:r>
    </w:p>
    <w:p w:rsidRDefault="00B76DC8" w:rsidP="00B76DC8" w:rsidR="00B76DC8">
      <w:pPr>
        <w:pStyle w:val="Bezproreda"/>
        <w:jc w:val="center"/>
      </w:pPr>
    </w:p>
    <w:p w:rsidRDefault="00B76DC8" w:rsidP="00B76DC8" w:rsidR="00B76DC8">
      <w:pPr>
        <w:pStyle w:val="Bezproreda"/>
      </w:pPr>
      <w:r>
        <w:t>I  Otvara se  stečajni postupak nad trgovačkim društvom  BREND DISTRIBUCIJA j. d.o.o. za proizvodnju, trgovinu i usluge BJELOVAR, E. Kumičića 108, OIB: 32755629837.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>II Za stečajnog upravitelja imenuje se Marko Čačić iz Novske, Osječka 217, OIB: 71598929328.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>III Zaključuje se stečajni postupak nad trgovačkim društvom BREND DISTRIBUCIJA j. d.o.o. za proizvodnju, trgovinu i usluge BJELOVAR, E. Kumičića 108, OIB: 32755629837.</w:t>
      </w:r>
    </w:p>
    <w:p w:rsidRDefault="00B76DC8" w:rsidP="00B76DC8" w:rsidR="00B76DC8">
      <w:pPr>
        <w:pStyle w:val="Bezproreda"/>
      </w:pPr>
      <w:r>
        <w:t xml:space="preserve"> </w:t>
      </w:r>
    </w:p>
    <w:p w:rsidRDefault="00B76DC8" w:rsidP="00B76DC8" w:rsidR="00B76DC8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  <w:jc w:val="center"/>
      </w:pPr>
      <w:r>
        <w:t>Obrazloženje</w:t>
      </w:r>
    </w:p>
    <w:p w:rsidRDefault="00B76DC8" w:rsidP="00B76DC8" w:rsidR="00B76DC8">
      <w:pPr>
        <w:pStyle w:val="Bezproreda"/>
        <w:jc w:val="center"/>
      </w:pPr>
    </w:p>
    <w:p w:rsidRDefault="00B76DC8" w:rsidP="00B76DC8" w:rsidR="00B76DC8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trgovačkim društvom  BREND DISTRIBUCIJA j. d.o.o. za proizvodnju, trgovinu i usluge BJELOVAR, E. Kumičića 108, OIB: 32755629837. U svom prijedlogu navodi da na dan 1. rujna  2015. godine dužnik u očevidniku redoslijeda osnova za plaćanje ima evidentirane neizvršene osnove za plaćanje u neprekidnom razdoblju od  273 dana, u ukupnom iznosu od  83.872,65 kuna. Dužnik ima jednog zaposlenika.  Ne raspolaže drugim podacima o imovini dužnika.  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>Sudac je izvršio  uvid u izvod iz sudskog registra (list 2-4 spisa).  te u podnesak FINE od 12. travnja 2016. godine (list 9 spisa).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>Temeljem iznijetog valjalo je riješiti kao u izreci.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>Bjelovar,  20. travnja  2016.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  <w:ind w:firstLine="708" w:left="3540"/>
      </w:pPr>
      <w:r>
        <w:t xml:space="preserve">       S U D A C</w:t>
      </w:r>
    </w:p>
    <w:p w:rsidRDefault="00B76DC8" w:rsidP="00B76DC8" w:rsidR="00B76DC8">
      <w:pPr>
        <w:pStyle w:val="Bezproreda"/>
        <w:ind w:firstLine="708" w:left="3540"/>
      </w:pPr>
    </w:p>
    <w:p w:rsidRDefault="00B76DC8" w:rsidP="00B76DC8" w:rsidR="00B76DC8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</w:p>
    <w:p w:rsidRDefault="00B76DC8" w:rsidP="00B76DC8" w:rsidR="00B76D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76DC8" w:rsidP="00B76DC8" w:rsidR="00B76DC8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B76DC8" w:rsidP="00B76DC8" w:rsidR="00B76DC8">
      <w:pPr>
        <w:pStyle w:val="Bezproreda"/>
      </w:pPr>
      <w:r>
        <w:t xml:space="preserve">        Stečajnom dužniku-putem e-oglasne ploče </w:t>
      </w:r>
    </w:p>
    <w:p w:rsidRDefault="00B76DC8" w:rsidP="00B76DC8" w:rsidR="00B76DC8">
      <w:pPr>
        <w:pStyle w:val="Bezproreda"/>
      </w:pPr>
      <w:r>
        <w:t xml:space="preserve">        Stečajnom upravitelju-putem pošte</w:t>
      </w:r>
    </w:p>
    <w:p w:rsidRDefault="00B76DC8" w:rsidP="00B76DC8" w:rsidR="00B76DC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B76DC8" w:rsidP="00B76DC8" w:rsidR="00B76DC8">
      <w:pPr>
        <w:pStyle w:val="Bezproreda"/>
      </w:pPr>
      <w:r>
        <w:t xml:space="preserve">        Sudskom registru – ovdje, nakon pravomoćnosti</w:t>
      </w:r>
    </w:p>
    <w:p w:rsidRDefault="00B76DC8" w:rsidP="00B76DC8" w:rsidR="00B76DC8">
      <w:pPr>
        <w:pStyle w:val="Bezproreda"/>
      </w:pPr>
      <w:r>
        <w:t xml:space="preserve">        ŽDO-u putem e-oglasne ploče</w:t>
      </w:r>
    </w:p>
    <w:p w:rsidRDefault="00B76DC8" w:rsidP="00B76DC8" w:rsidR="00B76DC8">
      <w:pPr>
        <w:pStyle w:val="Bezproreda"/>
      </w:pPr>
      <w:r>
        <w:t xml:space="preserve">        Poreznoj upravi – putem e-oglasne ploče</w:t>
      </w:r>
    </w:p>
    <w:p w:rsidRDefault="00B76DC8" w:rsidP="00B76DC8" w:rsidR="00B76DC8">
      <w:pPr>
        <w:pStyle w:val="Bezproreda"/>
      </w:pPr>
      <w:r>
        <w:t xml:space="preserve">        e-Oglasna ploča </w:t>
      </w:r>
    </w:p>
    <w:p w:rsidRDefault="00B76DC8" w:rsidP="00B76DC8" w:rsidR="00B76DC8">
      <w:pPr>
        <w:pStyle w:val="Bezproreda"/>
      </w:pPr>
      <w:r>
        <w:t xml:space="preserve">        Sc. pravomoćnost</w:t>
      </w:r>
    </w:p>
    <w:p w:rsidRDefault="00B76DC8" w:rsidP="00B76DC8" w:rsidR="00B76DC8">
      <w:r>
        <w:t>Bjelovar, 20. 04. 2016.</w:t>
      </w:r>
    </w:p>
    <w:p w:rsidRDefault="00B76DC8" w:rsidP="00B76DC8" w:rsidR="00B76DC8"/>
    <w:p w:rsidRDefault="00CB0EA4" w:rsidP="00B76DC8" w:rsidR="00CB0EA4">
      <w:pPr>
        <w:pStyle w:val="Naslovdokumenta"/>
        <w:jc w:val="left"/>
      </w:pPr>
    </w:p>
    <w:p w:rsidRDefault="00DA0242" w:rsidP="00B76DC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DC8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68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St-224/2016-7</izvorni_sadrzaj>
    <derivirana_varijabla naziv="DomainObject.Oznaka_1">St-224/2016-7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BREND DISTRIBUCIJA jednostavno društvo s ograničenom odgovornošću za proizvodnju, trgovinu i usluge, Bjelovar</izvorni_sadrzaj>
    <derivirana_varijabla naziv="DomainObject.Predmet.ProtustrankaFormated_1">  BREND DISTRIBUCIJA jednostavno društvo s ograničenom odgovornošću za proizvodnju, trgovinu i usluge, Bjelovar</derivirana_varijabla>
  </DomainObject.Predmet.ProtustrankaFormated>
  <DomainObject.Predmet.ProtustrankaFormatedOIB>
    <izvorni_sadrzaj>  BREND DISTRIBUCIJA jednostavno društvo s ograničenom odgovornošću za proizvodnju, trgovinu i usluge, Bjelovar, OIB 32755629837</izvorni_sadrzaj>
    <derivirana_varijabla naziv="DomainObject.Predmet.ProtustrankaFormatedOIB_1">  BREND DISTRIBUCIJA jednostavno društvo s ograničenom odgovornošću za proizvodnju, trgovinu i usluge, Bjelovar, OIB 32755629837</derivirana_varijabla>
  </DomainObject.Predmet.ProtustrankaFormatedOIB>
  <DomainObject.Predmet.ProtustrankaFormatedWithAdress>
    <izvorni_sadrzaj> BREND DISTRIBUCIJA jednostavno društvo s ograničenom odgovornošću za proizvodnju, trgovinu i usluge, Bjelovar, Eugena Kumičića 108, 43000 Bjelovar</izvorni_sadrzaj>
    <derivirana_varijabla naziv="DomainObject.Predmet.ProtustrankaFormatedWithAdress_1"> BREND DISTRIBUCIJA jednostavno društvo s ograničenom odgovornošću za proizvodnju, trgovinu i usluge, Bjelovar, Eugena Kumičića 108, 43000 Bjelovar</derivirana_varijabla>
  </DomainObject.Predmet.ProtustrankaFormatedWithAdress>
  <DomainObject.Predmet.ProtustrankaFormatedWithAdressOIB>
    <izvorni_sadrzaj> BREND DISTRIBUCIJA jednostavno društvo s ograničenom odgovornošću za proizvodnju, trgovinu i usluge, Bjelovar, OIB 32755629837, Eugena Kumičića 108, 43000 Bjelovar</izvorni_sadrzaj>
    <derivirana_varijabla naziv="DomainObject.Predmet.ProtustrankaFormatedWithAdressOIB_1"> BREND DISTRIBUCIJA jednostavno društvo s ograničenom odgovornošću za proizvodnju, trgovinu i usluge, Bjelovar, OIB 32755629837, Eugena Kumičića 108, 43000 Bjelovar</derivirana_varijabla>
  </DomainObject.Predmet.ProtustrankaFormatedWithAdressOIB>
  <DomainObject.Predmet.ProtustrankaWithAdress>
    <izvorni_sadrzaj>BREND DISTRIBUCIJA jednostavno društvo s ograničenom odgovornošću za proizvodnju, trgovinu i usluge, Bjelovar Eugena Kumičića 108, 43000 Bjelovar</izvorni_sadrzaj>
    <derivirana_varijabla naziv="DomainObject.Predmet.ProtustrankaWithAdress_1">BREND DISTRIBUCIJA jednostavno društvo s ograničenom odgovornošću za proizvodnju, trgovinu i usluge, Bjelovar Eugena Kumičića 108, 43000 Bjelovar</derivirana_varijabla>
  </DomainObject.Predmet.ProtustrankaWithAdress>
  <DomainObject.Predmet.ProtustrankaWithAdressOIB>
    <izvorni_sadrzaj>BREND DISTRIBUCIJA jednostavno društvo s ograničenom odgovornošću za proizvodnju, trgovinu i usluge, Bjelovar, OIB 32755629837, Eugena Kumičića 108, 43000 Bjelovar</izvorni_sadrzaj>
    <derivirana_varijabla naziv="DomainObject.Predmet.ProtustrankaWithAdressOIB_1">BREND DISTRIBUCIJA jednostavno društvo s ograničenom odgovornošću za proizvodnju, trgovinu i usluge, Bjelovar, OIB 32755629837, Eugena Kumičića 108, 43000 Bjelovar</derivirana_varijabla>
  </DomainObject.Predmet.ProtustrankaWithAdressOIB>
  <DomainObject.Predmet.ProtustrankaNazivFormated>
    <izvorni_sadrzaj>BREND DISTRIBUCIJA jednostavno društvo s ograničenom odgovornošću za proizvodnju, trgovinu i usluge, Bjelovar</izvorni_sadrzaj>
    <derivirana_varijabla naziv="DomainObject.Predmet.ProtustrankaNazivFormated_1">BREND DISTRIBUCIJA jednostavno društvo s ograničenom odgovornošću za proizvodnju, trgovinu i usluge, Bjelovar</derivirana_varijabla>
  </DomainObject.Predmet.ProtustrankaNazivFormated>
  <DomainObject.Predmet.ProtustrankaNazivFormatedOIB>
    <izvorni_sadrzaj>BREND DISTRIBUCIJA jednostavno društvo s ograničenom odgovornošću za proizvodnju, trgovinu i usluge, Bjelovar, OIB 32755629837</izvorni_sadrzaj>
    <derivirana_varijabla naziv="DomainObject.Predmet.ProtustrankaNazivFormatedOIB_1">BREND DISTRIBUCIJA jednostavno društvo s ograničenom odgovornošću za proizvodnju, trgovinu i usluge, Bjelovar, OIB 32755629837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BREND DISTRIBUCIJA jednostavno društvo s ograničenom odgovornošću za proizvodnju, trgovinu i usluge, Bjelovar</item>
    </izvorni_sadrzaj>
    <derivirana_varijabla naziv="DomainObject.Predmet.ProtuStrankaListFormated_1">
      <item>BREND DISTRIBUCIJA jednostavno društvo s ograničenom odgovornošću za proizvodnju, trgovinu i usluge, Bjelovar</item>
    </derivirana_varijabla>
  </DomainObject.Predmet.ProtuStrankaListFormated>
  <DomainObject.Predmet.ProtuStrankaListFormatedOIB>
    <izvorni_sadrzaj>
      <item>BREND DISTRIBUCIJA jednostavno društvo s ograničenom odgovornošću za proizvodnju, trgovinu i usluge, Bjelovar, OIB 32755629837</item>
    </izvorni_sadrzaj>
    <derivirana_varijabla naziv="DomainObject.Predmet.ProtuStrankaListFormatedOIB_1">
      <item>BREND DISTRIBUCIJA jednostavno društvo s ograničenom odgovornošću za proizvodnju, trgovinu i usluge, Bjelovar, OIB 32755629837</item>
    </derivirana_varijabla>
  </DomainObject.Predmet.ProtuStrankaListFormatedOIB>
  <DomainObject.Predmet.ProtuStrankaListFormatedWithAdress>
    <izvorni_sadrzaj>
      <item>BREND DISTRIBUCIJA jednostavno društvo s ograničenom odgovornošću za proizvodnju, trgovinu i usluge, Bjelovar, Eugena Kumičića 108, 43000 Bjelovar</item>
    </izvorni_sadrzaj>
    <derivirana_varijabla naziv="DomainObject.Predmet.ProtuStrankaListFormatedWithAdress_1">
      <item>BREND DISTRIBUCIJA jednostavno društvo s ograničenom odgovornošću za proizvodnju, trgovinu i usluge, Bjelovar, Eugena Kumičića 108, 43000 Bjelovar</item>
    </derivirana_varijabla>
  </DomainObject.Predmet.ProtuStrankaListFormatedWithAdress>
  <DomainObject.Predmet.ProtuStrankaListFormatedWithAdressOIB>
    <izvorni_sadrzaj>
      <item>BREND DISTRIBUCIJA jednostavno društvo s ograničenom odgovornošću za proizvodnju, trgovinu i usluge, Bjelovar, OIB 32755629837, Eugena Kumičića 108, 43000 Bjelovar</item>
    </izvorni_sadrzaj>
    <derivirana_varijabla naziv="DomainObject.Predmet.ProtuStrankaListFormatedWithAdressOIB_1">
      <item>BREND DISTRIBUCIJA jednostavno društvo s ograničenom odgovornošću za proizvodnju, trgovinu i usluge, Bjelovar, OIB 32755629837, Eugena Kumičića 108, 43000 Bjelovar</item>
    </derivirana_varijabla>
  </DomainObject.Predmet.ProtuStrankaListFormatedWithAdressOIB>
  <DomainObject.Predmet.ProtuStrankaListNazivFormated>
    <izvorni_sadrzaj>
      <item>BREND DISTRIBUCIJA jednostavno društvo s ograničenom odgovornošću za proizvodnju, trgovinu i usluge, Bjelovar</item>
    </izvorni_sadrzaj>
    <derivirana_varijabla naziv="DomainObject.Predmet.ProtuStrankaListNazivFormated_1">
      <item>BREND DISTRIBUCIJA jednostavno društvo s ograničenom odgovornošću za proizvodnju, trgovinu i usluge, Bjelovar</item>
    </derivirana_varijabla>
  </DomainObject.Predmet.ProtuStrankaListNazivFormated>
  <DomainObject.Predmet.ProtuStrankaListNazivFormatedOIB>
    <izvorni_sadrzaj>
      <item>BREND DISTRIBUCIJA jednostavno društvo s ograničenom odgovornošću za proizvodnju, trgovinu i usluge, Bjelovar, OIB 32755629837</item>
    </izvorni_sadrzaj>
    <derivirana_varijabla naziv="DomainObject.Predmet.ProtuStrankaListNazivFormatedOIB_1">
      <item>BREND DISTRIBUCIJA jednostavno društvo s ograničenom odgovornošću za proizvodnju, trgovinu i usluge, Bjelovar, OIB 32755629837</item>
    </derivirana_varijabla>
  </DomainObject.Predmet.ProtuStrankaListNazivFormatedOIB>
  <DomainObject.Predmet.OstaliListFormated>
    <izvorni_sadrzaj>
      <item>Davor Nalevka</item>
    </izvorni_sadrzaj>
    <derivirana_varijabla naziv="DomainObject.Predmet.OstaliListFormated_1">
      <item>Davor Nalevka</item>
    </derivirana_varijabla>
  </DomainObject.Predmet.OstaliListFormated>
  <DomainObject.Predmet.OstaliListFormatedOIB>
    <izvorni_sadrzaj>
      <item>Davor Nalevka, OIB 46691026600</item>
    </izvorni_sadrzaj>
    <derivirana_varijabla naziv="DomainObject.Predmet.OstaliListFormatedOIB_1">
      <item>Davor Nalevka, OIB 46691026600</item>
    </derivirana_varijabla>
  </DomainObject.Predmet.OstaliListFormatedOIB>
  <DomainObject.Predmet.OstaliListFormatedWithAdress>
    <izvorni_sadrzaj>
      <item>Davor Nalevka, I.Cankara 50/c., 43000 Bjelovar</item>
    </izvorni_sadrzaj>
    <derivirana_varijabla naziv="DomainObject.Predmet.OstaliListFormatedWithAdress_1">
      <item>Davor Nalevka, I.Cankara 50/c., 43000 Bjelovar</item>
    </derivirana_varijabla>
  </DomainObject.Predmet.OstaliListFormatedWithAdress>
  <DomainObject.Predmet.OstaliListFormatedWithAdressOIB>
    <izvorni_sadrzaj>
      <item>Davor Nalevka, OIB 46691026600, I.Cankara 50/c., 43000 Bjelovar</item>
    </izvorni_sadrzaj>
    <derivirana_varijabla naziv="DomainObject.Predmet.OstaliListFormatedWithAdressOIB_1">
      <item>Davor Nalevka, OIB 46691026600, I.Cankara 50/c., 43000 Bjelovar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St-224/2016-7</izvorni_sadrzaj>
    <derivirana_varijabla naziv="DomainObject.PoslovniBrojDokumenta_1">St-224/2016-7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BREND DISTRIBUCIJA jednostavno društvo s ograničenom odgovornošću za proizvodnju, trgovinu i usluge, Bjelovar</izvorni_sadrzaj>
    <derivirana_varijabla naziv="DomainObject.Predmet.ProtustrankaIDrugi_1">BREND DISTRIBUCIJA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BREND DISTRIBUCIJA jednostavno društvo s ograničenom odgovornošću za proizvodnju, trgovinu i usluge, Bjelovar, OIB 32755629837, Eugena Kumičića 108, 43000 Bjelovar</izvorni_sadrzaj>
    <derivirana_varijabla naziv="DomainObject.Predmet.ProtustrankaIDrugiAdressOIB_1">BREND DISTRIBUCIJA jednostavno društvo s ograničenom odgovornošću za proizvodnju, trgovinu i usluge, Bjelovar, OIB 32755629837, Eugena Kumičića 108,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BREND DISTRIBUCIJA jednostavno društvo s ograničenom odgovornošću za proizvodnju, trgovinu i usluge, Bjelovar</item>
      <item>Davor Nalevka</item>
    </izvorni_sadrzaj>
    <derivirana_varijabla naziv="DomainObject.Predmet.SudioniciListNaziv_1">
      <item>FINA, RC ZAGREB, Podružnica Bjelovar</item>
      <item>BREND DISTRIBUCIJA jednostavno društvo s ograničenom odgovornošću za proizvodnju, trgovinu i usluge, Bjelovar</item>
      <item>Davor Nalevka</item>
    </derivirana_varijabla>
  </DomainObject.Predmet.SudioniciListNaziv>
  <DomainObject.Predmet.SudioniciListAdressOIB>
    <izvorni_sadrzaj>
      <item>FINA, RC ZAGREB, Podružnica Bjelovar, OIB 85821130368, F. Supila 4,43000 Bjelovar</item>
      <item>BREND DISTRIBUCIJA jednostavno društvo s ograničenom odgovornošću za proizvodnju, trgovinu i usluge, Bjelovar, OIB 32755629837, Eugena Kumičića 108,43000 Bjelovar</item>
      <item>Davor Nalevka, OIB 46691026600, I.Cankara 50/c.,43000 Bjelovar</item>
    </izvorni_sadrzaj>
    <derivirana_varijabla naziv="DomainObject.Predmet.SudioniciListAdressOIB_1">
      <item>FINA, RC ZAGREB, Podružnica Bjelovar, OIB 85821130368, F. Supila 4,43000 Bjelovar</item>
      <item>BREND DISTRIBUCIJA jednostavno društvo s ograničenom odgovornošću za proizvodnju, trgovinu i usluge, Bjelovar, OIB 32755629837, Eugena Kumičića 108,43000 Bjelovar</item>
      <item>Davor Nalevka, OIB 46691026600, I.Cankara 50/c.,43000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FEF50-2335-4F68-8ECE-4AF4AFBBC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2624</properties:Characters>
  <properties:Lines>87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St-224/2016-7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