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f614" w14:paraId="c35f614" w:rsidRDefault="00BE3F15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BE3F15">
        <w:t>1669/13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BE3F15" w:rsidP="00A945DE" w:rsidR="00454ADA" w:rsidRPr="00992A94">
      <w:pPr>
        <w:jc w:val="both"/>
      </w:pPr>
      <w:r w:rsidRPr="00313A91">
        <w:t xml:space="preserve">               Trgovački sud u Zagrebu po sucu pojedincu Mislavu </w:t>
      </w:r>
      <w:proofErr w:type="spellStart"/>
      <w:r w:rsidRPr="00313A91">
        <w:t>Kolakušiću</w:t>
      </w:r>
      <w:proofErr w:type="spellEnd"/>
      <w:r w:rsidRPr="00313A91">
        <w:t xml:space="preserve">, kao stečajnom sucu u stečajnom postupku nad dužnikom </w:t>
      </w:r>
      <w:proofErr w:type="spellStart"/>
      <w:r w:rsidRPr="00BE33E6">
        <w:t>GALTRONIK</w:t>
      </w:r>
      <w:proofErr w:type="spellEnd"/>
      <w:r w:rsidRPr="00BE33E6">
        <w:t xml:space="preserve"> d.o.o. u stečaju proizvodnja i trgovina elektroničkih i električnih proizvoda, Vrbovec, Zagrebačka 26, </w:t>
      </w:r>
      <w:proofErr w:type="spellStart"/>
      <w:r w:rsidRPr="00BE33E6">
        <w:t>MBS</w:t>
      </w:r>
      <w:proofErr w:type="spellEnd"/>
      <w:r w:rsidRPr="00BE33E6">
        <w:t xml:space="preserve">:080044479, </w:t>
      </w:r>
      <w:proofErr w:type="spellStart"/>
      <w:r w:rsidRPr="00BE33E6">
        <w:t>OIB</w:t>
      </w:r>
      <w:proofErr w:type="spellEnd"/>
      <w:r w:rsidRPr="00BE33E6">
        <w:t>:688410625260</w:t>
      </w:r>
      <w:r w:rsidRPr="00313A91">
        <w:t>,</w:t>
      </w:r>
      <w:r>
        <w:t xml:space="preserve"> 18</w:t>
      </w:r>
      <w:r w:rsidRPr="00313A91">
        <w:t xml:space="preserve">. </w:t>
      </w:r>
      <w:r>
        <w:t>siječnja</w:t>
      </w:r>
      <w:r w:rsidRPr="00313A91">
        <w:t xml:space="preserve"> 201</w:t>
      </w:r>
      <w:r>
        <w:t>6</w:t>
      </w:r>
      <w:r w:rsidRPr="00313A91">
        <w:t>.</w:t>
      </w:r>
      <w:r>
        <w:t xml:space="preserve">,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BE3F15">
        <w:t>18. siječnja 2016.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BE3F15">
        <w:t>18. siječnja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555B0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7407" w:rsidP="00BD641E" w:rsidR="0013740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37407" w:rsidP="00BD641E" w:rsidR="0013740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55B01" w:rsidP="00555B01" w:rsidR="00555B01">
      <w:pPr>
        <w:jc w:val="both"/>
      </w:pPr>
      <w:r>
        <w:t>DNA:</w:t>
      </w:r>
    </w:p>
    <w:p w:rsidRDefault="00555B01" w:rsidP="00555B01" w:rsidR="00555B01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 8 dana</w:t>
      </w:r>
    </w:p>
    <w:p w:rsidRDefault="00555B01" w:rsidP="00555B01" w:rsidR="00555B01"/>
    <w:p w:rsidRDefault="00555B01" w:rsidP="00BD641E" w:rsidR="00555B01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137407" w:rsidP="00BD641E" w:rsidR="00137407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37407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55B01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BE3F1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90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St-1669/2013-52</izvorni_sadrzaj>
    <derivirana_varijabla naziv="DomainObject.Oznaka_1">St-1669/2013-52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St-1669/2013</izvorni_sadrzaj>
    <derivirana_varijabla naziv="DomainObject.Predmet.OznakaBroj_1">St-1669/2013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GALTRONIK, proizvodnja i trgovina elektroničkih i električnih proizvoda, d.o.o.</izvorni_sadrzaj>
    <derivirana_varijabla naziv="DomainObject.Predmet.ProtustrankaFormated_1">  GALTRONIK, proizvodnja i trgovina elektroničkih i električnih proizvoda, d.o.o.</derivirana_varijabla>
  </DomainObject.Predmet.ProtustrankaFormated>
  <DomainObject.Predmet.ProtustrankaFormatedOIB>
    <izvorni_sadrzaj>  GALTRONIK, proizvodnja i trgovina elektroničkih i električnih proizvoda, d.o.o., OIB 68810625260</izvorni_sadrzaj>
    <derivirana_varijabla naziv="DomainObject.Predmet.ProtustrankaFormatedOIB_1">  GALTRONIK, proizvodnja i trgovina elektroničkih i električnih proizvoda, d.o.o., OIB 68810625260</derivirana_varijabla>
  </DomainObject.Predmet.ProtustrankaFormatedOIB>
  <DomainObject.Predmet.ProtustrankaFormatedWithAdress>
    <izvorni_sadrzaj> GALTRONIK, proizvodnja i trgovina elektroničkih i električnih proizvoda, d.o.o., Zagrebačka 26, Vrbovec</izvorni_sadrzaj>
    <derivirana_varijabla naziv="DomainObject.Predmet.ProtustrankaFormatedWithAdress_1"> GALTRONIK, proizvodnja i trgovina elektroničkih i električnih proizvoda, d.o.o., Zagrebačka 26, Vrbovec</derivirana_varijabla>
  </DomainObject.Predmet.ProtustrankaFormatedWithAdress>
  <DomainObject.Predmet.ProtustrankaFormatedWithAdressOIB>
    <izvorni_sadrzaj> GALTRONIK, proizvodnja i trgovina elektroničkih i električnih proizvoda, d.o.o., OIB 68810625260, Zagrebačka 26, Vrbovec</izvorni_sadrzaj>
    <derivirana_varijabla naziv="DomainObject.Predmet.ProtustrankaFormatedWithAdressOIB_1"> GALTRONIK, proizvodnja i trgovina elektroničkih i električnih proizvoda, d.o.o., OIB 68810625260, Zagrebačka 26, Vrbovec</derivirana_varijabla>
  </DomainObject.Predmet.ProtustrankaFormatedWithAdressOIB>
  <DomainObject.Predmet.ProtustrankaWithAdress>
    <izvorni_sadrzaj>GALTRONIK, proizvodnja i trgovina elektroničkih i električnih proizvoda, d.o.o. Zagrebačka 26, Vrbovec</izvorni_sadrzaj>
    <derivirana_varijabla naziv="DomainObject.Predmet.ProtustrankaWithAdress_1">GALTRONIK, proizvodnja i trgovina elektroničkih i električnih proizvoda, d.o.o. Zagrebačka 26, Vrbovec</derivirana_varijabla>
  </DomainObject.Predmet.ProtustrankaWithAdress>
  <DomainObject.Predmet.ProtustrankaWithAdressOIB>
    <izvorni_sadrzaj>GALTRONIK, proizvodnja i trgovina elektroničkih i električnih proizvoda, d.o.o., OIB 68810625260, Zagrebačka 26, Vrbovec</izvorni_sadrzaj>
    <derivirana_varijabla naziv="DomainObject.Predmet.ProtustrankaWithAdressOIB_1">GALTRONIK, proizvodnja i trgovina elektroničkih i električnih proizvoda, d.o.o., OIB 68810625260, Zagrebačka 26, Vrbovec</derivirana_varijabla>
  </DomainObject.Predmet.ProtustrankaWithAdressOIB>
  <DomainObject.Predmet.ProtustrankaNazivFormated>
    <izvorni_sadrzaj>GALTRONIK, proizvodnja i trgovina elektroničkih i električnih proizvoda, d.o.o.</izvorni_sadrzaj>
    <derivirana_varijabla naziv="DomainObject.Predmet.ProtustrankaNazivFormated_1">GALTRONIK, proizvodnja i trgovina elektroničkih i električnih proizvoda, d.o.o.</derivirana_varijabla>
  </DomainObject.Predmet.ProtustrankaNazivFormated>
  <DomainObject.Predmet.ProtustrankaNazivFormatedOIB>
    <izvorni_sadrzaj>GALTRONIK, proizvodnja i trgovina elektroničkih i električnih proizvoda, d.o.o., OIB 68810625260</izvorni_sadrzaj>
    <derivirana_varijabla naziv="DomainObject.Predmet.ProtustrankaNazivFormatedOIB_1">GALTRONIK, proizvodnja i trgovina elektroničkih i električnih proizvoda, d.o.o., OIB 68810625260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GALTRONIK, proizvodnja i trgovina elektroničkih i električnih proizvoda, d.o.o.</item>
    </izvorni_sadrzaj>
    <derivirana_varijabla naziv="DomainObject.Predmet.ProtuStrankaListFormated_1">
      <item>GALTRONIK, proizvodnja i trgovina elektroničkih i električnih proizvoda, d.o.o.</item>
    </derivirana_varijabla>
  </DomainObject.Predmet.ProtuStrankaListFormated>
  <DomainObject.Predmet.ProtuStrankaListFormatedOIB>
    <izvorni_sadrzaj>
      <item>GALTRONIK, proizvodnja i trgovina elektroničkih i električnih proizvoda, d.o.o., OIB 68810625260</item>
    </izvorni_sadrzaj>
    <derivirana_varijabla naziv="DomainObject.Predmet.ProtuStrankaListFormatedOIB_1">
      <item>GALTRONIK, proizvodnja i trgovina elektroničkih i električnih proizvoda, d.o.o., OIB 68810625260</item>
    </derivirana_varijabla>
  </DomainObject.Predmet.ProtuStrankaListFormatedOIB>
  <DomainObject.Predmet.ProtuStrankaListFormatedWithAdress>
    <izvorni_sadrzaj>
      <item>GALTRONIK, proizvodnja i trgovina elektroničkih i električnih proizvoda, d.o.o., Zagrebačka 26, Vrbovec</item>
    </izvorni_sadrzaj>
    <derivirana_varijabla naziv="DomainObject.Predmet.ProtuStrankaListFormatedWithAdress_1">
      <item>GALTRONIK, proizvodnja i trgovina elektroničkih i električnih proizvoda, d.o.o., Zagrebačka 26, Vrbovec</item>
    </derivirana_varijabla>
  </DomainObject.Predmet.ProtuStrankaListFormatedWithAdress>
  <DomainObject.Predmet.ProtuStrankaListFormatedWithAdressOIB>
    <izvorni_sadrzaj>
      <item>GALTRONIK, proizvodnja i trgovina elektroničkih i električnih proizvoda, d.o.o., OIB 68810625260, Zagrebačka 26, Vrbovec</item>
    </izvorni_sadrzaj>
    <derivirana_varijabla naziv="DomainObject.Predmet.ProtuStrankaListFormatedWithAdressOIB_1">
      <item>GALTRONIK, proizvodnja i trgovina elektroničkih i električnih proizvoda, d.o.o., OIB 68810625260, Zagrebačka 26, Vrbovec</item>
    </derivirana_varijabla>
  </DomainObject.Predmet.ProtuStrankaListFormatedWithAdressOIB>
  <DomainObject.Predmet.ProtuStrankaListNazivFormated>
    <izvorni_sadrzaj>
      <item>GALTRONIK, proizvodnja i trgovina elektroničkih i električnih proizvoda, d.o.o.</item>
    </izvorni_sadrzaj>
    <derivirana_varijabla naziv="DomainObject.Predmet.ProtuStrankaListNazivFormated_1">
      <item>GALTRONIK, proizvodnja i trgovina elektroničkih i električnih proizvoda, d.o.o.</item>
    </derivirana_varijabla>
  </DomainObject.Predmet.ProtuStrankaListNazivFormated>
  <DomainObject.Predmet.ProtuStrankaListNazivFormatedOIB>
    <izvorni_sadrzaj>
      <item>GALTRONIK, proizvodnja i trgovina elektroničkih i električnih proizvoda, d.o.o., OIB 68810625260</item>
    </izvorni_sadrzaj>
    <derivirana_varijabla naziv="DomainObject.Predmet.ProtuStrankaListNazivFormatedOIB_1">
      <item>GALTRONIK, proizvodnja i trgovina elektroničkih i električnih proizvoda, d.o.o., OIB 68810625260</item>
    </derivirana_varijabla>
  </DomainObject.Predmet.ProtuStrankaListNazivFormatedOIB>
  <DomainObject.Predmet.OstaliListFormated>
    <izvorni_sadrzaj>
      <item>STJEPAN ŠLIBAR</item>
      <item>Mato Čičak</item>
    </izvorni_sadrzaj>
    <derivirana_varijabla naziv="DomainObject.Predmet.OstaliListFormated_1">
      <item>STJEPAN ŠLIBAR</item>
      <item>Mato Čičak</item>
    </derivirana_varijabla>
  </DomainObject.Predmet.OstaliListFormated>
  <DomainObject.Predmet.OstaliListFormatedOIB>
    <izvorni_sadrzaj>
      <item>STJEPAN ŠLIBAR</item>
      <item>Mato Čičak, OIB 63670108668</item>
    </izvorni_sadrzaj>
    <derivirana_varijabla naziv="DomainObject.Predmet.OstaliListFormatedOIB_1">
      <item>STJEPAN ŠLIBAR</item>
      <item>Mato Čičak, OIB 63670108668</item>
    </derivirana_varijabla>
  </DomainObject.Predmet.OstaliListFormatedOIB>
  <DomainObject.Predmet.OstaliListFormatedWithAdress>
    <izvorni_sadrzaj>
      <item>STJEPAN ŠLIBAR, ZAGREBAČKA 81, 10340 Vrbovec</item>
      <item>Mato Čičak, II odvojak Deverićeve 5, 10412 Donja Lomnica</item>
    </izvorni_sadrzaj>
    <derivirana_varijabla naziv="DomainObject.Predmet.OstaliListFormatedWithAdress_1">
      <item>STJEPAN ŠLIBAR, ZAGREBAČKA 81, 10340 Vrbovec</item>
      <item>Mato Čičak, II odvojak Deverićeve 5, 10412 Donja Lomnica</item>
    </derivirana_varijabla>
  </DomainObject.Predmet.OstaliListFormatedWithAdress>
  <DomainObject.Predmet.OstaliListFormatedWithAdressOIB>
    <izvorni_sadrzaj>
      <item>STJEPAN ŠLIBAR, ZAGREBAČKA 81, 10340 Vrbovec</item>
      <item>Mato Čičak, OIB 63670108668, II odvojak Deverićeve 5, 10412 Donja Lomnica</item>
    </izvorni_sadrzaj>
    <derivirana_varijabla naziv="DomainObject.Predmet.OstaliListFormatedWithAdressOIB_1">
      <item>STJEPAN ŠLIBAR, ZAGREBAČKA 81, 10340 Vrbovec</item>
      <item>Mato Čičak, OIB 63670108668, II odvojak Deverićeve 5, 10412 Donja Lomnica</item>
    </derivirana_varijabla>
  </DomainObject.Predmet.OstaliListFormatedWithAdressOIB>
  <DomainObject.Predmet.OstaliListNazivFormated>
    <izvorni_sadrzaj>
      <item>STJEPAN ŠLIBAR</item>
      <item>Mato Čičak</item>
    </izvorni_sadrzaj>
    <derivirana_varijabla naziv="DomainObject.Predmet.OstaliListNazivFormated_1">
      <item>STJEPAN ŠLIBAR</item>
      <item>Mato Čičak</item>
    </derivirana_varijabla>
  </DomainObject.Predmet.OstaliListNazivFormated>
  <DomainObject.Predmet.OstaliListNazivFormatedOIB>
    <izvorni_sadrzaj>
      <item>STJEPAN ŠLIBAR</item>
      <item>Mato Čičak, OIB 63670108668</item>
    </izvorni_sadrzaj>
    <derivirana_varijabla naziv="DomainObject.Predmet.OstaliListNazivFormatedOIB_1">
      <item>STJEPAN ŠLIBAR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St-1669/2013-52</izvorni_sadrzaj>
    <derivirana_varijabla naziv="DomainObject.PoslovniBrojDokumenta_1">St-1669/2013-52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GALTRONIK, proizvodnja i trgovina elektroničkih i električnih proizvoda, d.o.o.</izvorni_sadrzaj>
    <derivirana_varijabla naziv="DomainObject.Predmet.ProtustrankaIDrugi_1">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GALTRONIK, proizvodnja i trgovina elektroničkih i električnih proizvoda, d.o.o., OIB 68810625260, Zagrebačka 26, Vrbovec</izvorni_sadrzaj>
    <derivirana_varijabla naziv="DomainObject.Predmet.ProtustrankaIDrugiAdressOIB_1">GALTRONIK, proizvodnja i trgovina elektroničkih i električnih proizvoda, d.o.o., OIB 68810625260, Zagrebačka 26,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GALTRONIK, proizvodnja i trgovina elektroničkih i električnih proizvoda, d.o.o.</item>
      <item>STJEPAN ŠLIBAR</item>
      <item>Mato Čičak</item>
    </izvorni_sadrzaj>
    <derivirana_varijabla naziv="DomainObject.Predmet.SudioniciListNaziv_1">
      <item>FINA ZAGREB</item>
      <item>GALTRONIK, proizvodnja i trgovina elektroničkih i električnih proizvoda, d.o.o.</item>
      <item>STJEPAN ŠLIBAR</item>
      <item>Mato Čičak</item>
    </derivirana_varijabla>
  </DomainObject.Predmet.SudioniciListNaziv>
  <DomainObject.Predmet.SudioniciListAdressOIB>
    <izvorni_sadrzaj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izvorni_sadrzaj>
    <derivirana_varijabla naziv="DomainObject.Predmet.SudioniciListAdressOIB_1"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68810625260</item>
      <item>, OIB null</item>
      <item>, OIB 63670108668</item>
    </izvorni_sadrzaj>
    <derivirana_varijabla naziv="DomainObject.Predmet.SudioniciListNazivOIB_1">
      <item>, OIB 85821130368</item>
      <item>, OIB 68810625260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567</properties:Characters>
  <properties:Lines>38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2016-01-18T10:39:00Z</dcterms:created>
  <dc:creator>nmarkovic</dc:creator>
  <cp:lastModifiedBy>Ivana Stampf</cp:lastModifiedBy>
  <cp:lastPrinted>2014-03-31T10:11:00Z</cp:lastPrinted>
  <dcterms:modified xmlns:xsi="http://www.w3.org/2001/XMLSchema-instance" xsi:type="dcterms:W3CDTF">2016-01-18T11:49:00Z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St-1669/2013-52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