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d77c" w14:paraId="700d77c" w:rsidRDefault="00624C5A" w:rsidP="00624C5A" w:rsidR="00624C5A" w:rsidRPr="00475FBE">
      <w:pPr>
        <w15:collapsed w:val="false"/>
      </w:pPr>
      <w:bookmarkStart w:name="_GoBack" w:id="0"/>
      <w:bookmarkEnd w:id="0"/>
      <w:r w:rsidRPr="00475FBE">
        <w:t xml:space="preserve">                 </w:t>
      </w:r>
      <w:r w:rsidRPr="00475FBE">
        <w:rPr>
          <w:noProof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4C5A" w:rsidP="00624C5A" w:rsidR="00624C5A" w:rsidRPr="00475FBE">
      <w:pPr>
        <w:jc w:val="both"/>
      </w:pPr>
      <w:r w:rsidRPr="00475FBE">
        <w:t xml:space="preserve">  REPUBLIKA HRVATSKA</w:t>
      </w:r>
    </w:p>
    <w:p w:rsidRDefault="00624C5A" w:rsidP="00624C5A" w:rsidR="00624C5A" w:rsidRPr="00475FBE">
      <w:pPr>
        <w:jc w:val="both"/>
      </w:pPr>
      <w:r w:rsidRPr="00475FBE">
        <w:t xml:space="preserve">TRGOVAČKI SUD  U </w:t>
      </w:r>
      <w:proofErr w:type="spellStart"/>
      <w:r w:rsidRPr="00475FBE">
        <w:t>PAZINU</w:t>
      </w:r>
      <w:proofErr w:type="spellEnd"/>
    </w:p>
    <w:p w:rsidRDefault="00624C5A" w:rsidP="00624C5A" w:rsidR="00624C5A" w:rsidRPr="00475FBE">
      <w:pPr>
        <w:jc w:val="both"/>
      </w:pPr>
      <w:r w:rsidRPr="00475FBE">
        <w:t xml:space="preserve">           Pazin, </w:t>
      </w:r>
      <w:proofErr w:type="spellStart"/>
      <w:r w:rsidRPr="00475FBE">
        <w:t>Dršćevka</w:t>
      </w:r>
      <w:proofErr w:type="spellEnd"/>
      <w:r w:rsidRPr="00475FBE">
        <w:t xml:space="preserve"> 1                                              </w:t>
      </w:r>
    </w:p>
    <w:p w:rsidRDefault="00624C5A" w:rsidP="00624C5A" w:rsidR="00624C5A" w:rsidRPr="00475FBE">
      <w:pPr>
        <w:jc w:val="both"/>
      </w:pPr>
      <w:r w:rsidRPr="00475FBE">
        <w:t xml:space="preserve">      </w:t>
      </w:r>
    </w:p>
    <w:p w:rsidRDefault="00624C5A" w:rsidP="00624C5A" w:rsidR="00624C5A" w:rsidRPr="00475FBE">
      <w:pPr>
        <w:jc w:val="center"/>
      </w:pPr>
      <w:r w:rsidRPr="00475FBE">
        <w:t>R E P U B L I K A  H R V A T S K A</w:t>
      </w:r>
    </w:p>
    <w:p w:rsidRDefault="00624C5A" w:rsidP="00624C5A" w:rsidR="00624C5A" w:rsidRPr="00475FBE">
      <w:pPr>
        <w:jc w:val="center"/>
      </w:pPr>
    </w:p>
    <w:p w:rsidRDefault="00624C5A" w:rsidP="00624C5A" w:rsidR="00624C5A" w:rsidRPr="00475FBE">
      <w:pPr>
        <w:jc w:val="center"/>
      </w:pPr>
      <w:r w:rsidRPr="00475FBE">
        <w:t>R J E Š E N J E</w:t>
      </w:r>
    </w:p>
    <w:p w:rsidRDefault="00624C5A" w:rsidP="00624C5A" w:rsidR="00624C5A" w:rsidRPr="00475FBE">
      <w:pPr>
        <w:jc w:val="center"/>
      </w:pPr>
    </w:p>
    <w:p w:rsidRDefault="00624C5A" w:rsidP="00624C5A" w:rsidR="00624C5A" w:rsidRPr="00475FBE">
      <w:pPr>
        <w:ind w:firstLine="708"/>
        <w:jc w:val="both"/>
      </w:pPr>
      <w:r w:rsidRPr="00475FBE">
        <w:t xml:space="preserve">Trgovački sud u Pazinu po stečajnom sucu ovoga suda Damiru Rabaru, u predmetu provođenja stečajnog postupka nad dužnikom </w:t>
      </w:r>
      <w:proofErr w:type="spellStart"/>
      <w:r w:rsidR="0008131D" w:rsidRPr="00475FBE">
        <w:t>UMAG</w:t>
      </w:r>
      <w:proofErr w:type="spellEnd"/>
      <w:r w:rsidR="0008131D" w:rsidRPr="00475FBE">
        <w:t xml:space="preserve"> – </w:t>
      </w:r>
      <w:proofErr w:type="spellStart"/>
      <w:r w:rsidR="0008131D" w:rsidRPr="00475FBE">
        <w:t>COD</w:t>
      </w:r>
      <w:proofErr w:type="spellEnd"/>
      <w:r w:rsidR="0008131D" w:rsidRPr="00475FBE">
        <w:t xml:space="preserve"> d.o.o. Umag, Ulica I. M. </w:t>
      </w:r>
      <w:proofErr w:type="spellStart"/>
      <w:r w:rsidR="0008131D" w:rsidRPr="00475FBE">
        <w:t>Ronjgova</w:t>
      </w:r>
      <w:proofErr w:type="spellEnd"/>
      <w:r w:rsidR="0008131D" w:rsidRPr="00475FBE">
        <w:t xml:space="preserve"> 8, </w:t>
      </w:r>
      <w:proofErr w:type="spellStart"/>
      <w:r w:rsidR="0008131D" w:rsidRPr="00475FBE">
        <w:t>OIB</w:t>
      </w:r>
      <w:proofErr w:type="spellEnd"/>
      <w:r w:rsidR="0008131D" w:rsidRPr="00475FBE">
        <w:t xml:space="preserve"> </w:t>
      </w:r>
      <w:proofErr w:type="spellStart"/>
      <w:r w:rsidR="0008131D" w:rsidRPr="00475FBE">
        <w:t>56483991500</w:t>
      </w:r>
      <w:proofErr w:type="spellEnd"/>
      <w:r w:rsidRPr="00475FBE">
        <w:t xml:space="preserve">,  dana </w:t>
      </w:r>
      <w:proofErr w:type="spellStart"/>
      <w:r w:rsidR="0008131D" w:rsidRPr="00475FBE">
        <w:t>1</w:t>
      </w:r>
      <w:r w:rsidR="00667F82">
        <w:t>0</w:t>
      </w:r>
      <w:proofErr w:type="spellEnd"/>
      <w:r w:rsidRPr="00475FBE">
        <w:t xml:space="preserve">. </w:t>
      </w:r>
      <w:r w:rsidR="0008131D" w:rsidRPr="00475FBE">
        <w:t xml:space="preserve">ožujka </w:t>
      </w:r>
      <w:proofErr w:type="spellStart"/>
      <w:r w:rsidRPr="00475FBE">
        <w:t>201</w:t>
      </w:r>
      <w:r w:rsidR="0008131D" w:rsidRPr="00475FBE">
        <w:t>7</w:t>
      </w:r>
      <w:proofErr w:type="spellEnd"/>
      <w:r w:rsidRPr="00475FBE">
        <w:t xml:space="preserve">. godine </w:t>
      </w:r>
    </w:p>
    <w:p w:rsidRDefault="00624C5A" w:rsidP="00624C5A" w:rsidR="00624C5A" w:rsidRPr="00475FBE">
      <w:pPr>
        <w:jc w:val="both"/>
      </w:pPr>
    </w:p>
    <w:p w:rsidRDefault="00624C5A" w:rsidP="00624C5A" w:rsidR="00624C5A" w:rsidRPr="00475FBE">
      <w:pPr>
        <w:jc w:val="center"/>
      </w:pPr>
      <w:r w:rsidRPr="00475FBE">
        <w:t xml:space="preserve">r i j e š i o   j e </w:t>
      </w:r>
    </w:p>
    <w:p w:rsidRDefault="00624C5A" w:rsidP="00624C5A" w:rsidR="00624C5A" w:rsidRPr="00475FBE"/>
    <w:p w:rsidRDefault="00624C5A" w:rsidP="00624C5A" w:rsidR="00624C5A" w:rsidRPr="00475FBE">
      <w:pPr>
        <w:jc w:val="both"/>
      </w:pPr>
      <w:r w:rsidRPr="00475FBE">
        <w:tab/>
        <w:t xml:space="preserve">Odobrava se obračun stvarnih troškova stečajnoj upraviteljici </w:t>
      </w:r>
      <w:r w:rsidR="0008131D" w:rsidRPr="00475FBE">
        <w:rPr>
          <w:color w:val="000000"/>
        </w:rPr>
        <w:t xml:space="preserve">Pauli </w:t>
      </w:r>
      <w:proofErr w:type="spellStart"/>
      <w:r w:rsidR="0008131D" w:rsidRPr="00475FBE">
        <w:rPr>
          <w:color w:val="000000"/>
        </w:rPr>
        <w:t>Čandrlić</w:t>
      </w:r>
      <w:proofErr w:type="spellEnd"/>
      <w:r w:rsidR="0008131D" w:rsidRPr="00475FBE">
        <w:rPr>
          <w:color w:val="000000"/>
        </w:rPr>
        <w:t xml:space="preserve"> Mesarić</w:t>
      </w:r>
      <w:r w:rsidR="0008131D" w:rsidRPr="00475FBE">
        <w:t xml:space="preserve"> iz </w:t>
      </w:r>
      <w:proofErr w:type="spellStart"/>
      <w:r w:rsidR="0008131D" w:rsidRPr="00475FBE">
        <w:rPr>
          <w:color w:val="000000"/>
        </w:rPr>
        <w:t>Osjeka</w:t>
      </w:r>
      <w:proofErr w:type="spellEnd"/>
      <w:r w:rsidR="0008131D" w:rsidRPr="00475FBE">
        <w:rPr>
          <w:color w:val="000000"/>
        </w:rPr>
        <w:t xml:space="preserve">, Zagrebačka 6, </w:t>
      </w:r>
      <w:proofErr w:type="spellStart"/>
      <w:r w:rsidR="0008131D" w:rsidRPr="00475FBE">
        <w:t>OIB</w:t>
      </w:r>
      <w:proofErr w:type="spellEnd"/>
      <w:r w:rsidR="0008131D" w:rsidRPr="00475FBE">
        <w:t xml:space="preserve">: </w:t>
      </w:r>
      <w:proofErr w:type="spellStart"/>
      <w:r w:rsidR="0008131D" w:rsidRPr="00475FBE">
        <w:rPr>
          <w:color w:val="000000"/>
        </w:rPr>
        <w:t>89394772015</w:t>
      </w:r>
      <w:proofErr w:type="spellEnd"/>
      <w:r w:rsidRPr="00475FBE">
        <w:t xml:space="preserve"> u iznosu od </w:t>
      </w:r>
      <w:proofErr w:type="spellStart"/>
      <w:r w:rsidR="00A53064" w:rsidRPr="00475FBE">
        <w:rPr>
          <w:color w:val="000000"/>
        </w:rPr>
        <w:t>3.359</w:t>
      </w:r>
      <w:proofErr w:type="spellEnd"/>
      <w:r w:rsidR="00A53064" w:rsidRPr="00475FBE">
        <w:rPr>
          <w:color w:val="000000"/>
        </w:rPr>
        <w:t>,</w:t>
      </w:r>
      <w:proofErr w:type="spellStart"/>
      <w:r w:rsidR="00A53064" w:rsidRPr="00475FBE">
        <w:rPr>
          <w:color w:val="000000"/>
        </w:rPr>
        <w:t>50</w:t>
      </w:r>
      <w:proofErr w:type="spellEnd"/>
      <w:r w:rsidR="00A53064" w:rsidRPr="00475FBE">
        <w:rPr>
          <w:color w:val="000000"/>
        </w:rPr>
        <w:t xml:space="preserve"> </w:t>
      </w:r>
      <w:r w:rsidRPr="00475FBE">
        <w:t>kuna.</w:t>
      </w:r>
    </w:p>
    <w:p w:rsidRDefault="00624C5A" w:rsidP="00624C5A" w:rsidR="00624C5A" w:rsidRPr="00475FBE">
      <w:pPr>
        <w:jc w:val="center"/>
        <w:rPr>
          <w:spacing w:val="6"/>
        </w:rPr>
      </w:pPr>
    </w:p>
    <w:p w:rsidRDefault="00624C5A" w:rsidP="00624C5A" w:rsidR="00624C5A" w:rsidRPr="00475FBE">
      <w:pPr>
        <w:jc w:val="center"/>
        <w:rPr>
          <w:spacing w:val="6"/>
        </w:rPr>
      </w:pPr>
      <w:r w:rsidRPr="00475FBE">
        <w:rPr>
          <w:spacing w:val="6"/>
        </w:rPr>
        <w:t>Obrazloženje</w:t>
      </w:r>
    </w:p>
    <w:p w:rsidRDefault="00624C5A" w:rsidP="00624C5A" w:rsidR="00624C5A" w:rsidRPr="00475FBE">
      <w:pPr>
        <w:jc w:val="center"/>
        <w:rPr>
          <w:spacing w:val="6"/>
        </w:rPr>
      </w:pPr>
    </w:p>
    <w:p w:rsidRDefault="00624C5A" w:rsidP="00624C5A" w:rsidR="00624C5A" w:rsidRPr="00475FBE">
      <w:pPr>
        <w:jc w:val="both"/>
      </w:pPr>
      <w:r w:rsidRPr="00475FBE">
        <w:tab/>
        <w:t>S</w:t>
      </w:r>
      <w:r w:rsidRPr="00475FBE">
        <w:rPr>
          <w:bCs/>
        </w:rPr>
        <w:t xml:space="preserve">tečajna upraviteljica </w:t>
      </w:r>
      <w:r w:rsidR="00A53064" w:rsidRPr="00475FBE">
        <w:rPr>
          <w:color w:val="000000"/>
        </w:rPr>
        <w:t>Paula</w:t>
      </w:r>
      <w:r w:rsidR="00667F82">
        <w:rPr>
          <w:color w:val="000000"/>
        </w:rPr>
        <w:t xml:space="preserve"> </w:t>
      </w:r>
      <w:proofErr w:type="spellStart"/>
      <w:r w:rsidR="00A53064" w:rsidRPr="00475FBE">
        <w:rPr>
          <w:color w:val="000000"/>
        </w:rPr>
        <w:t>Čandrlić</w:t>
      </w:r>
      <w:proofErr w:type="spellEnd"/>
      <w:r w:rsidR="00A53064" w:rsidRPr="00475FBE">
        <w:rPr>
          <w:color w:val="000000"/>
        </w:rPr>
        <w:t xml:space="preserve"> Mesarić</w:t>
      </w:r>
      <w:r w:rsidR="00A53064" w:rsidRPr="00475FBE">
        <w:t xml:space="preserve"> iz </w:t>
      </w:r>
      <w:r w:rsidR="00A53064" w:rsidRPr="00475FBE">
        <w:rPr>
          <w:color w:val="000000"/>
        </w:rPr>
        <w:t>Os</w:t>
      </w:r>
      <w:r w:rsidR="00667F82">
        <w:rPr>
          <w:color w:val="000000"/>
        </w:rPr>
        <w:t>i</w:t>
      </w:r>
      <w:r w:rsidR="00A53064" w:rsidRPr="00475FBE">
        <w:rPr>
          <w:color w:val="000000"/>
        </w:rPr>
        <w:t>jeka, Zagrebačka 6</w:t>
      </w:r>
      <w:r w:rsidRPr="00475FBE">
        <w:rPr>
          <w:bCs/>
        </w:rPr>
        <w:t>,</w:t>
      </w:r>
      <w:r w:rsidRPr="00475FBE">
        <w:t xml:space="preserve"> dostavila je dana </w:t>
      </w:r>
      <w:r w:rsidR="00A53064" w:rsidRPr="00475FBE">
        <w:t>2</w:t>
      </w:r>
      <w:r w:rsidRPr="00475FBE">
        <w:t xml:space="preserve">. </w:t>
      </w:r>
      <w:r w:rsidR="00A53064" w:rsidRPr="00475FBE">
        <w:t xml:space="preserve">siječnja </w:t>
      </w:r>
      <w:proofErr w:type="spellStart"/>
      <w:r w:rsidRPr="00475FBE">
        <w:t>201</w:t>
      </w:r>
      <w:r w:rsidR="00A53064" w:rsidRPr="00475FBE">
        <w:t>7</w:t>
      </w:r>
      <w:proofErr w:type="spellEnd"/>
      <w:r w:rsidRPr="00475FBE">
        <w:t xml:space="preserve">. g. obračun stvarnih troškova nastalih u obavljanju dužnosti stečajnog upravitelja u ukupnom iznosu od </w:t>
      </w:r>
      <w:proofErr w:type="spellStart"/>
      <w:r w:rsidR="00A53064" w:rsidRPr="00475FBE">
        <w:rPr>
          <w:color w:val="000000"/>
        </w:rPr>
        <w:t>3.359</w:t>
      </w:r>
      <w:proofErr w:type="spellEnd"/>
      <w:r w:rsidR="00A53064" w:rsidRPr="00475FBE">
        <w:rPr>
          <w:color w:val="000000"/>
        </w:rPr>
        <w:t>,</w:t>
      </w:r>
      <w:proofErr w:type="spellStart"/>
      <w:r w:rsidR="00A53064" w:rsidRPr="00475FBE">
        <w:rPr>
          <w:color w:val="000000"/>
        </w:rPr>
        <w:t>50</w:t>
      </w:r>
      <w:proofErr w:type="spellEnd"/>
      <w:r w:rsidR="00A53064" w:rsidRPr="00475FBE">
        <w:rPr>
          <w:color w:val="000000"/>
        </w:rPr>
        <w:t xml:space="preserve"> </w:t>
      </w:r>
      <w:r w:rsidRPr="00475FBE">
        <w:rPr>
          <w:bCs/>
        </w:rPr>
        <w:t>kn neto</w:t>
      </w:r>
      <w:r w:rsidRPr="00475FBE">
        <w:t>. Iz obračuna proizlazi da je riječ o troškovima prijevoza</w:t>
      </w:r>
      <w:r w:rsidR="00814985" w:rsidRPr="00475FBE">
        <w:t xml:space="preserve"> u iznosu od </w:t>
      </w:r>
      <w:proofErr w:type="spellStart"/>
      <w:r w:rsidR="00814985" w:rsidRPr="00475FBE">
        <w:t>3.245</w:t>
      </w:r>
      <w:proofErr w:type="spellEnd"/>
      <w:r w:rsidR="00814985" w:rsidRPr="00475FBE">
        <w:t>,</w:t>
      </w:r>
      <w:proofErr w:type="spellStart"/>
      <w:r w:rsidR="00814985" w:rsidRPr="00475FBE">
        <w:t>00</w:t>
      </w:r>
      <w:proofErr w:type="spellEnd"/>
      <w:r w:rsidR="00814985" w:rsidRPr="00475FBE">
        <w:t xml:space="preserve"> kn neto</w:t>
      </w:r>
      <w:r w:rsidRPr="00475FBE">
        <w:t xml:space="preserve">, te </w:t>
      </w:r>
      <w:r w:rsidR="00A53064" w:rsidRPr="00475FBE">
        <w:t xml:space="preserve">materijalnih </w:t>
      </w:r>
      <w:r w:rsidRPr="00475FBE">
        <w:t>troškova</w:t>
      </w:r>
      <w:r w:rsidR="00814985" w:rsidRPr="00475FBE">
        <w:t xml:space="preserve"> u iznosu od </w:t>
      </w:r>
      <w:proofErr w:type="spellStart"/>
      <w:r w:rsidR="00814985" w:rsidRPr="00475FBE">
        <w:t>114</w:t>
      </w:r>
      <w:proofErr w:type="spellEnd"/>
      <w:r w:rsidR="00814985" w:rsidRPr="00475FBE">
        <w:t>,</w:t>
      </w:r>
      <w:proofErr w:type="spellStart"/>
      <w:r w:rsidR="00814985" w:rsidRPr="00475FBE">
        <w:t>50</w:t>
      </w:r>
      <w:proofErr w:type="spellEnd"/>
      <w:r w:rsidR="00814985" w:rsidRPr="00475FBE">
        <w:t xml:space="preserve"> kn</w:t>
      </w:r>
      <w:r w:rsidRPr="00475FBE">
        <w:t>, a obračunu su priloženi računi te obračun i naknade za korištenje osobnog vozila u službene svrhe s dnevnikom putovanja u kojem je navedena relacija i svrha korištenja vozila.</w:t>
      </w:r>
    </w:p>
    <w:p w:rsidRDefault="00624C5A" w:rsidP="00624C5A" w:rsidR="00624C5A" w:rsidRPr="00475FBE">
      <w:pPr>
        <w:jc w:val="both"/>
      </w:pPr>
    </w:p>
    <w:p w:rsidRDefault="00624C5A" w:rsidP="00624C5A" w:rsidR="00624C5A" w:rsidRPr="00475FBE">
      <w:pPr>
        <w:jc w:val="both"/>
      </w:pPr>
      <w:r w:rsidRPr="00475FBE">
        <w:tab/>
        <w:t xml:space="preserve">Na temelju navedenih pisanih, obrazloženih i dokumentiranih obračuna stečajnog upravitelja a sukladno odredbi čl. </w:t>
      </w:r>
      <w:proofErr w:type="spellStart"/>
      <w:smartTag w:element="metricconverter" w:uri="urn:schemas-microsoft-com:office:smarttags">
        <w:smartTagPr>
          <w:attr w:val="29. st" w:name="ProductID"/>
        </w:smartTagPr>
        <w:r w:rsidRPr="00475FBE">
          <w:t>29</w:t>
        </w:r>
        <w:proofErr w:type="spellEnd"/>
        <w:r w:rsidRPr="00475FBE">
          <w:t>. st</w:t>
        </w:r>
      </w:smartTag>
      <w:r w:rsidRPr="00475FBE">
        <w:t xml:space="preserve">. 1. i st. 3. Stečajnog zakona donesena je odluka kao u izreci. </w:t>
      </w:r>
    </w:p>
    <w:p w:rsidRDefault="00624C5A" w:rsidP="00624C5A" w:rsidR="00624C5A" w:rsidRPr="00475FBE">
      <w:pPr>
        <w:jc w:val="both"/>
        <w:rPr>
          <w:spacing w:val="6"/>
        </w:rPr>
      </w:pPr>
    </w:p>
    <w:p w:rsidRDefault="00624C5A" w:rsidP="00624C5A" w:rsidR="00624C5A" w:rsidRPr="00475FBE">
      <w:pPr>
        <w:jc w:val="center"/>
      </w:pPr>
      <w:r w:rsidRPr="00475FBE">
        <w:t xml:space="preserve">U Pazinu, dana </w:t>
      </w:r>
      <w:proofErr w:type="spellStart"/>
      <w:r w:rsidR="00667F82">
        <w:t>10</w:t>
      </w:r>
      <w:proofErr w:type="spellEnd"/>
      <w:r w:rsidRPr="00475FBE">
        <w:t xml:space="preserve">. </w:t>
      </w:r>
      <w:r w:rsidR="00814985" w:rsidRPr="00475FBE">
        <w:t xml:space="preserve">ožujka </w:t>
      </w:r>
      <w:proofErr w:type="spellStart"/>
      <w:r w:rsidRPr="00475FBE">
        <w:t>201</w:t>
      </w:r>
      <w:r w:rsidR="00814985" w:rsidRPr="00475FBE">
        <w:t>7</w:t>
      </w:r>
      <w:proofErr w:type="spellEnd"/>
      <w:r w:rsidRPr="00475FBE">
        <w:t xml:space="preserve">. </w:t>
      </w:r>
    </w:p>
    <w:p w:rsidRDefault="00624C5A" w:rsidP="00624C5A" w:rsidR="00624C5A" w:rsidRPr="00475FBE">
      <w:pPr>
        <w:jc w:val="both"/>
        <w:rPr>
          <w:spacing w:val="6"/>
        </w:rPr>
      </w:pP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</w:r>
    </w:p>
    <w:p w:rsidRDefault="00624C5A" w:rsidP="00624C5A" w:rsidR="00624C5A" w:rsidRPr="00475FBE">
      <w:pPr>
        <w:jc w:val="both"/>
        <w:rPr>
          <w:spacing w:val="6"/>
        </w:rPr>
      </w:pPr>
    </w:p>
    <w:p w:rsidRDefault="00624C5A" w:rsidP="00624C5A" w:rsidR="00624C5A" w:rsidRPr="00475FBE">
      <w:pPr>
        <w:jc w:val="both"/>
        <w:rPr>
          <w:spacing w:val="6"/>
        </w:rPr>
      </w:pP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  <w:t xml:space="preserve"> </w:t>
      </w:r>
      <w:r w:rsidRPr="00475FBE">
        <w:rPr>
          <w:spacing w:val="6"/>
        </w:rPr>
        <w:tab/>
      </w:r>
      <w:r w:rsidRPr="00475FBE">
        <w:rPr>
          <w:spacing w:val="6"/>
        </w:rPr>
        <w:tab/>
        <w:t xml:space="preserve"> Stečajni sudac:</w:t>
      </w:r>
    </w:p>
    <w:p w:rsidRDefault="00624C5A" w:rsidP="00624C5A" w:rsidR="00624C5A" w:rsidRPr="00475FBE">
      <w:pPr>
        <w:jc w:val="both"/>
        <w:rPr>
          <w:spacing w:val="6"/>
        </w:rPr>
      </w:pP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  <w:t>Damir Rabar</w:t>
      </w:r>
      <w:r w:rsidR="003F4E57">
        <w:rPr>
          <w:spacing w:val="6"/>
        </w:rPr>
        <w:t>, v.r.</w:t>
      </w:r>
    </w:p>
    <w:p w:rsidRDefault="00624C5A" w:rsidP="00624C5A" w:rsidR="00624C5A" w:rsidRPr="00475FBE">
      <w:pPr>
        <w:jc w:val="both"/>
        <w:rPr>
          <w:spacing w:val="6"/>
        </w:rPr>
      </w:pPr>
    </w:p>
    <w:p w:rsidRDefault="00624C5A" w:rsidP="00624C5A" w:rsidR="00624C5A" w:rsidRPr="00475FBE">
      <w:pPr>
        <w:jc w:val="both"/>
        <w:rPr>
          <w:spacing w:val="6"/>
        </w:rPr>
      </w:pPr>
    </w:p>
    <w:p w:rsidRDefault="00624C5A" w:rsidP="00624C5A" w:rsidR="00624C5A" w:rsidRPr="00475FBE">
      <w:pPr>
        <w:jc w:val="both"/>
        <w:rPr>
          <w:spacing w:val="6"/>
        </w:rPr>
      </w:pPr>
      <w:r w:rsidRPr="00475FBE">
        <w:rPr>
          <w:spacing w:val="6"/>
        </w:rPr>
        <w:t>UPUTA O PRAVNOM LIJEKU</w:t>
      </w:r>
    </w:p>
    <w:p w:rsidRDefault="00624C5A" w:rsidP="002A0DC6" w:rsidR="00624C5A" w:rsidRPr="00475FBE">
      <w:pPr>
        <w:ind w:firstLine="708"/>
        <w:jc w:val="both"/>
      </w:pPr>
      <w:r w:rsidRPr="00475FBE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624C5A" w:rsidP="00624C5A" w:rsidR="00624C5A" w:rsidRPr="00475FBE">
      <w:pPr>
        <w:jc w:val="both"/>
        <w:rPr>
          <w:spacing w:val="6"/>
        </w:rPr>
      </w:pPr>
    </w:p>
    <w:p w:rsidRDefault="00624C5A" w:rsidP="00624C5A" w:rsidR="00624C5A" w:rsidRPr="00475FBE">
      <w:pPr>
        <w:jc w:val="both"/>
        <w:rPr>
          <w:spacing w:val="6"/>
        </w:rPr>
      </w:pPr>
      <w:r w:rsidRPr="00475FBE">
        <w:rPr>
          <w:spacing w:val="6"/>
        </w:rPr>
        <w:t>DNA</w:t>
      </w:r>
    </w:p>
    <w:p w:rsidRDefault="00624C5A" w:rsidP="00624C5A" w:rsidR="00624C5A" w:rsidRPr="00475FBE">
      <w:r w:rsidRPr="00475FBE">
        <w:t>- Stečajnom upravitelju</w:t>
      </w:r>
    </w:p>
    <w:p w:rsidRDefault="00624C5A" w:rsidP="00624C5A" w:rsidR="00624C5A" w:rsidRPr="00475FBE">
      <w:r w:rsidRPr="00475FBE">
        <w:t>- e-oglasna ploča 8 dana</w:t>
      </w:r>
    </w:p>
    <w:sectPr w:rsidSect="00F06902" w:rsidR="00624C5A" w:rsidRPr="00475FBE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1037" w:rsidP="00624C5A" w:rsidR="000A1037">
      <w:r>
        <w:separator/>
      </w:r>
    </w:p>
  </w:endnote>
  <w:endnote w:id="0" w:type="continuationSeparator">
    <w:p w:rsidRDefault="000A1037" w:rsidP="00624C5A" w:rsidR="000A1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1037" w:rsidP="00624C5A" w:rsidR="000A1037">
      <w:r>
        <w:separator/>
      </w:r>
    </w:p>
  </w:footnote>
  <w:footnote w:id="0" w:type="continuationSeparator">
    <w:p w:rsidRDefault="000A1037" w:rsidP="00624C5A" w:rsidR="000A10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95F" w:rsidP="002B1AFF" w:rsidR="002D200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66A2" w:rsidR="002D200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0515585"/>
      <w:docPartObj>
        <w:docPartGallery w:val="Page Numbers (Top of Page)"/>
        <w:docPartUnique/>
      </w:docPartObj>
    </w:sdtPr>
    <w:sdtEndPr/>
    <w:sdtContent>
      <w:p w:rsidRDefault="0015795F" w:rsidP="00F06902" w:rsidR="00F06902">
        <w:pPr>
          <w:pStyle w:val="Zaglavlje"/>
          <w:ind w:firstLine="4536"/>
          <w:jc w:val="center"/>
        </w:pPr>
        <w:r w:rsidRPr="00F06902">
          <w:fldChar w:fldCharType="begin"/>
        </w:r>
        <w:r w:rsidRPr="00F06902">
          <w:instrText>PAGE   \* MERGEFORMAT</w:instrText>
        </w:r>
        <w:r w:rsidRPr="00F06902">
          <w:fldChar w:fldCharType="separate"/>
        </w:r>
        <w:r w:rsidR="00667F82">
          <w:rPr>
            <w:noProof/>
          </w:rPr>
          <w:t>2</w:t>
        </w:r>
        <w:r w:rsidRPr="00F06902">
          <w:fldChar w:fldCharType="end"/>
        </w:r>
        <w:r>
          <w:tab/>
        </w:r>
        <w:r w:rsidRPr="00F06902">
          <w:t xml:space="preserve"> </w:t>
        </w:r>
        <w:proofErr w:type="spellStart"/>
        <w:r>
          <w:t>Posl</w:t>
        </w:r>
        <w:proofErr w:type="spellEnd"/>
        <w:r>
          <w:t>. broj: 1 St-</w:t>
        </w:r>
        <w:proofErr w:type="spellStart"/>
        <w:r w:rsidR="00DA287C">
          <w:t>388</w:t>
        </w:r>
        <w:proofErr w:type="spellEnd"/>
        <w:r>
          <w:t>/</w:t>
        </w:r>
        <w:proofErr w:type="spellStart"/>
        <w:r>
          <w:t>1</w:t>
        </w:r>
        <w:r w:rsidR="00DA287C">
          <w:t>6</w:t>
        </w:r>
        <w:proofErr w:type="spellEnd"/>
        <w:r>
          <w:t>-</w:t>
        </w:r>
        <w:proofErr w:type="spellStart"/>
        <w:r w:rsidR="00667F82">
          <w:t>35</w:t>
        </w:r>
        <w:proofErr w:type="spellEnd"/>
      </w:p>
      <w:p w:rsidRDefault="001766A2" w:rsidR="00F06902" w:rsidRPr="00F06902">
        <w:pPr>
          <w:pStyle w:val="Zaglavlje"/>
          <w:jc w:val="center"/>
        </w:pPr>
      </w:p>
    </w:sdtContent>
  </w:sdt>
  <w:p w:rsidRDefault="001766A2" w:rsidR="00F0690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95F" w:rsidP="00F06902" w:rsidR="002D2000">
    <w:pPr>
      <w:pStyle w:val="Zaglavlje"/>
      <w:jc w:val="right"/>
    </w:pPr>
    <w:proofErr w:type="spellStart"/>
    <w:r>
      <w:t>Posl</w:t>
    </w:r>
    <w:proofErr w:type="spellEnd"/>
    <w:r>
      <w:t>. broj: 1 St-</w:t>
    </w:r>
    <w:proofErr w:type="spellStart"/>
    <w:r w:rsidR="004A1455">
      <w:t>388</w:t>
    </w:r>
    <w:proofErr w:type="spellEnd"/>
    <w:r>
      <w:t>/</w:t>
    </w:r>
    <w:proofErr w:type="spellStart"/>
    <w:r>
      <w:t>1</w:t>
    </w:r>
    <w:r w:rsidR="004A1455">
      <w:t>6</w:t>
    </w:r>
    <w:proofErr w:type="spellEnd"/>
    <w:r>
      <w:t>-</w:t>
    </w:r>
    <w:proofErr w:type="spellStart"/>
    <w:r w:rsidR="00667F82">
      <w:t>35</w:t>
    </w:r>
    <w:proofErr w:type="spellEnd"/>
  </w:p>
  <w:p w:rsidRDefault="001766A2" w:rsidP="004D67E7" w:rsidR="002D2000" w:rsidRPr="009B16C0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4C5A"/>
    <w:rsid w:val="0008131D"/>
    <w:rsid w:val="000A1037"/>
    <w:rsid w:val="0015795F"/>
    <w:rsid w:val="001766A2"/>
    <w:rsid w:val="002A0DC6"/>
    <w:rsid w:val="003F4E57"/>
    <w:rsid w:val="004461BB"/>
    <w:rsid w:val="00475FBE"/>
    <w:rsid w:val="004A1455"/>
    <w:rsid w:val="004B0CAD"/>
    <w:rsid w:val="005C4045"/>
    <w:rsid w:val="005F775F"/>
    <w:rsid w:val="00624C5A"/>
    <w:rsid w:val="00667F82"/>
    <w:rsid w:val="00814985"/>
    <w:rsid w:val="00A53064"/>
    <w:rsid w:val="00CE16BE"/>
    <w:rsid w:val="00DA2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4C5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4C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C5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624C5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4C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C5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4C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C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6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6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6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6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6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4C5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4C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C5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624C5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4C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C5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4C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C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66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6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6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6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6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74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UMAG - COD d.o.o. UMAG</izvorni_sadrzaj>
    <derivirana_varijabla naziv="DomainObject.Predmet.ProtustrankaFormated_1">  UMAG - COD d.o.o. UMAG</derivirana_varijabla>
  </DomainObject.Predmet.ProtustrankaFormated>
  <DomainObject.Predmet.ProtustrankaFormatedOIB>
    <izvorni_sadrzaj>  UMAG - COD d.o.o. UMAG, OIB 56483991500</izvorni_sadrzaj>
    <derivirana_varijabla naziv="DomainObject.Predmet.ProtustrankaFormatedOIB_1">  UMAG - COD d.o.o. UMAG, OIB 56483991500</derivirana_varijabla>
  </DomainObject.Predmet.ProtustrankaFormatedOIB>
  <DomainObject.Predmet.ProtustrankaFormatedWithAdress>
    <izvorni_sadrzaj> UMAG - COD d.o.o. UMAG, Ulica I.M.Ronjgova 8, 52470 Umag</izvorni_sadrzaj>
    <derivirana_varijabla naziv="DomainObject.Predmet.ProtustrankaFormatedWithAdress_1"> UMAG - COD d.o.o. UMAG, Ulica I.M.Ronjgova 8, 52470 Umag</derivirana_varijabla>
  </DomainObject.Predmet.ProtustrankaFormatedWithAdress>
  <DomainObject.Predmet.ProtustrankaFormatedWithAdressOIB>
    <izvorni_sadrzaj> UMAG - COD d.o.o. UMAG, OIB 56483991500, Ulica I.M.Ronjgova 8, 52470 Umag</izvorni_sadrzaj>
    <derivirana_varijabla naziv="DomainObject.Predmet.ProtustrankaFormatedWithAdressOIB_1"> UMAG - COD d.o.o. UMAG, OIB 56483991500, Ulica I.M.Ronjgova 8, 52470 Umag</derivirana_varijabla>
  </DomainObject.Predmet.ProtustrankaFormatedWithAdressOIB>
  <DomainObject.Predmet.ProtustrankaWithAdress>
    <izvorni_sadrzaj>UMAG - COD d.o.o. UMAG Ulica I.M.Ronjgova 8, 52470 Umag</izvorni_sadrzaj>
    <derivirana_varijabla naziv="DomainObject.Predmet.ProtustrankaWithAdress_1">UMAG - COD d.o.o. UMAG Ulica I.M.Ronjgova 8, 52470 Umag</derivirana_varijabla>
  </DomainObject.Predmet.ProtustrankaWithAdress>
  <DomainObject.Predmet.ProtustrankaWithAdressOIB>
    <izvorni_sadrzaj>UMAG - COD d.o.o. UMAG, OIB 56483991500, Ulica I.M.Ronjgova 8, 52470 Umag</izvorni_sadrzaj>
    <derivirana_varijabla naziv="DomainObject.Predmet.ProtustrankaWithAdressOIB_1">UMAG - COD d.o.o. UMAG, OIB 56483991500, Ulica I.M.Ronjgova 8, 52470 Umag</derivirana_varijabla>
  </DomainObject.Predmet.ProtustrankaWithAdressOIB>
  <DomainObject.Predmet.ProtustrankaNazivFormated>
    <izvorni_sadrzaj>UMAG - COD d.o.o. UMAG</izvorni_sadrzaj>
    <derivirana_varijabla naziv="DomainObject.Predmet.ProtustrankaNazivFormated_1">UMAG - COD d.o.o. UMAG</derivirana_varijabla>
  </DomainObject.Predmet.ProtustrankaNazivFormated>
  <DomainObject.Predmet.ProtustrankaNazivFormatedOIB>
    <izvorni_sadrzaj>UMAG - COD d.o.o. UMAG, OIB 56483991500</izvorni_sadrzaj>
    <derivirana_varijabla naziv="DomainObject.Predmet.ProtustrankaNazivFormatedOIB_1">UMAG - COD d.o.o. UMAG, OIB 56483991500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BUJE, BUJE</izvorni_sadrzaj>
    <derivirana_varijabla naziv="DomainObject.Predmet.StrankaFormated_1">  REPUBLIKA HRVATSKA, Ministarstvo financija, Porezna uprava, Područni ured Istra, Primorje, Gorski Kotar  i Lika zastupanog po punomoćniku ŽDO PULA; GRAD BUJE, BUJE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BUJE, BUJE, OIB 19611257971</izvorni_sadrzaj>
    <derivirana_varijabla naziv="DomainObject.Predmet.StrankaFormatedOIB_1">  REPUBLIKA HRVATSKA, Ministarstvo financija, Porezna uprava, Područni ured Istra, Primorje, Gorski Kotar  i Lika, OIB 52634238587 zastupanog po punomoćniku ŽDO PULA; GRAD BUJE, BUJE, OIB 19611257971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BUJE, BUJE, Istarska 2, 52460 Buje</izvorni_sadrzaj>
    <derivirana_varijabla naziv="DomainObject.Predmet.StrankaFormatedWithAdress_1"> REPUBLIKA HRVATSKA, Ministarstvo financija, Porezna uprava, Područni ured Istra, Primorje, Gorski Kotar  i Lika zastupanog po punomoćniku ŽDO PULA; GRAD BUJE, BUJE, Istarska 2, 52460 Buje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BUJE, BUJE, OIB 19611257971, Istarska 2, 52460 Buje</izvorni_sadrzaj>
    <derivirana_varijabla naziv="DomainObject.Predmet.StrankaFormatedWithAdressOIB_1"> REPUBLIKA HRVATSKA, Ministarstvo financija, Porezna uprava, Područni ured Istra, Primorje, Gorski Kotar  i Lika, OIB 52634238587 zastupanog po punomoćniku ŽDO PULA; GRAD BUJE, BUJE, OIB 19611257971, Istarska 2, 52460 Buje</derivirana_varijabla>
  </DomainObject.Predmet.StrankaFormatedWithAdressOIB>
  <DomainObject.Predmet.StrankaWithAdress>
    <izvorni_sadrzaj>REPUBLIKA HRVATSKA, Ministarstvo financija, Porezna uprava, Područni ured Istra, Primorje, Gorski Kotar  i Lika ,GRAD BUJE, BUJE Istarska 2,52460 Buje</izvorni_sadrzaj>
    <derivirana_varijabla naziv="DomainObject.Predmet.StrankaWithAdress_1">REPUBLIKA HRVATSKA, Ministarstvo financija, Porezna uprava, Područni ured Istra, Primorje, Gorski Kotar  i Lika ,GRAD BUJE, BUJE Istarska 2,52460 Buje</derivirana_varijabla>
  </DomainObject.Predmet.StrankaWithAdress>
  <DomainObject.Predmet.StrankaWithAdressOIB>
    <izvorni_sadrzaj>REPUBLIKA HRVATSKA, Ministarstvo financija, Porezna uprava, Područni ured Istra, Primorje, Gorski Kotar  i Lika, OIB 52634238587,GRAD BUJE, BUJE, OIB 19611257971, Istarska 2,52460 Buje</izvorni_sadrzaj>
    <derivirana_varijabla naziv="DomainObject.Predmet.StrankaWithAdressOIB_1">REPUBLIKA HRVATSKA, Ministarstvo financija, Porezna uprava, Područni ured Istra, Primorje, Gorski Kotar  i Lika, OIB 52634238587,GRAD BUJE, BUJE, OIB 19611257971, Istarska 2,52460 Buje</derivirana_varijabla>
  </DomainObject.Predmet.StrankaWithAdressOIB>
  <DomainObject.Predmet.StrankaNazivFormated>
    <izvorni_sadrzaj>REPUBLIKA HRVATSKA, Ministarstvo financija, Porezna uprava, Područni ured Istra, Primorje, Gorski Kotar  i Lika,GRAD BUJE, BUJE</izvorni_sadrzaj>
    <derivirana_varijabla naziv="DomainObject.Predmet.StrankaNazivFormated_1">REPUBLIKA HRVATSKA, Ministarstvo financija, Porezna uprava, Područni ured Istra, Primorje, Gorski Kotar  i Lika,GRAD BUJE, BUJE</derivirana_varijabla>
  </DomainObject.Predmet.StrankaNazivFormated>
  <DomainObject.Predmet.StrankaNazivFormatedOIB>
    <izvorni_sadrzaj>REPUBLIKA HRVATSKA, Ministarstvo financija, Porezna uprava, Područni ured Istra, Primorje, Gorski Kotar  i Lika, OIB 52634238587,GRAD BUJE, BUJE, OIB 19611257971</izvorni_sadrzaj>
    <derivirana_varijabla naziv="DomainObject.Predmet.StrankaNazivFormatedOIB_1">REPUBLIKA HRVATSKA, Ministarstvo financija, Porezna uprava, Područni ured Istra, Primorje, Gorski Kotar  i Lika, OIB 52634238587,GRAD BUJE, BUJE, OIB 19611257971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469567.93</izvorni_sadrzaj>
    <derivirana_varijabla naziv="DomainObject.Predmet.TrenutnaVrijednost_1">469567.93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BUJE, BUJE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BUJE, BUJE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BUJE, BUJE, OIB 19611257971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BUJE, BUJE, OIB 19611257971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BUJE, BUJE, Istarska 2, 52460 Buje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BUJE, BUJE, Istarska 2, 52460 Buje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BUJE, BUJE, OIB 19611257971, Istarska 2, 52460 Buje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BUJE, BUJE, OIB 19611257971, Istarska 2, 52460 Buje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BUJE, BUJE</item>
    </izvorni_sadrzaj>
    <derivirana_varijabla naziv="DomainObject.Predmet.StrankaListNazivFormated_1">
      <item>REPUBLIKA HRVATSKA, Ministarstvo financija, Porezna uprava, Područni ured Istra, Primorje, Gorski Kotar  i Lika</item>
      <item>GRAD BUJE, BUJE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BUJE, BUJE, OIB 19611257971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BUJE, BUJE, OIB 19611257971</item>
    </derivirana_varijabla>
  </DomainObject.Predmet.StrankaListNazivFormatedOIB>
  <DomainObject.Predmet.ProtuStrankaListFormated>
    <izvorni_sadrzaj>
      <item>UMAG - COD d.o.o. UMAG</item>
    </izvorni_sadrzaj>
    <derivirana_varijabla naziv="DomainObject.Predmet.ProtuStrankaListFormated_1">
      <item>UMAG - COD d.o.o. UMAG</item>
    </derivirana_varijabla>
  </DomainObject.Predmet.ProtuStrankaListFormated>
  <DomainObject.Predmet.ProtuStrankaListFormatedOIB>
    <izvorni_sadrzaj>
      <item>UMAG - COD d.o.o. UMAG, OIB 56483991500</item>
    </izvorni_sadrzaj>
    <derivirana_varijabla naziv="DomainObject.Predmet.ProtuStrankaListFormatedOIB_1">
      <item>UMAG - COD d.o.o. UMAG, OIB 56483991500</item>
    </derivirana_varijabla>
  </DomainObject.Predmet.ProtuStrankaListFormatedOIB>
  <DomainObject.Predmet.ProtuStrankaListFormatedWithAdress>
    <izvorni_sadrzaj>
      <item>UMAG - COD d.o.o. UMAG, Ulica I.M.Ronjgova 8, 52470 Umag</item>
    </izvorni_sadrzaj>
    <derivirana_varijabla naziv="DomainObject.Predmet.ProtuStrankaListFormatedWithAdress_1">
      <item>UMAG - COD d.o.o. UMAG, Ulica I.M.Ronjgova 8, 52470 Umag</item>
    </derivirana_varijabla>
  </DomainObject.Predmet.ProtuStrankaListFormatedWithAdress>
  <DomainObject.Predmet.ProtuStrankaListFormatedWithAdressOIB>
    <izvorni_sadrzaj>
      <item>UMAG - COD d.o.o. UMAG, OIB 56483991500, Ulica I.M.Ronjgova 8, 52470 Umag</item>
    </izvorni_sadrzaj>
    <derivirana_varijabla naziv="DomainObject.Predmet.ProtuStrankaListFormatedWithAdressOIB_1">
      <item>UMAG - COD d.o.o. UMAG, OIB 56483991500, Ulica I.M.Ronjgova 8, 52470 Umag</item>
    </derivirana_varijabla>
  </DomainObject.Predmet.ProtuStrankaListFormatedWithAdressOIB>
  <DomainObject.Predmet.ProtuStrankaListNazivFormated>
    <izvorni_sadrzaj>
      <item>UMAG - COD d.o.o. UMAG</item>
    </izvorni_sadrzaj>
    <derivirana_varijabla naziv="DomainObject.Predmet.ProtuStrankaListNazivFormated_1">
      <item>UMAG - COD d.o.o. UMAG</item>
    </derivirana_varijabla>
  </DomainObject.Predmet.ProtuStrankaListNazivFormated>
  <DomainObject.Predmet.ProtuStrankaListNazivFormatedOIB>
    <izvorni_sadrzaj>
      <item>UMAG - COD d.o.o. UMAG, OIB 56483991500</item>
    </izvorni_sadrzaj>
    <derivirana_varijabla naziv="DomainObject.Predmet.ProtuStrankaListNazivFormatedOIB_1">
      <item>UMAG - COD d.o.o. UMAG, OIB 56483991500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UMAG - COD d.o.o. UMAG</izvorni_sadrzaj>
    <derivirana_varijabla naziv="DomainObject.Predmet.ProtustrankaIDrugi_1">UMAG - COD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UMAG - COD d.o.o. UMAG, OIB 56483991500, Ulica I.M.Ronjgova 8, 52470 Umag</izvorni_sadrzaj>
    <derivirana_varijabla naziv="DomainObject.Predmet.ProtustrankaIDrugiAdressOIB_1">UMAG - COD d.o.o. UMAG, OIB 56483991500, Ulica I.M.Ronjgova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UMAG - COD d.o.o. UMAG</item>
      <item>REPUBLIKA HRVATSKA, Ministarstvo financija, Porezna uprava, Područni ured Istra, Primorje, Gorski Kotar  i Lika</item>
      <item>GRAD BUJE, BUJE</item>
      <item>ŽDO PULA</item>
    </izvorni_sadrzaj>
    <derivirana_varijabla naziv="DomainObject.Predmet.SudioniciListNaziv_1">
      <item>UMAG - COD d.o.o. UMAG</item>
      <item>REPUBLIKA HRVATSKA, Ministarstvo financija, Porezna uprava, Područni ured Istra, Primorje, Gorski Kotar  i Lika</item>
      <item>GRAD BUJE, BUJE</item>
      <item>ŽDO PULA</item>
    </derivirana_varijabla>
  </DomainObject.Predmet.SudioniciListNaziv>
  <DomainObject.Predmet.SudioniciListAdressOIB>
    <izvorni_sadrzaj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izvorni_sadrzaj>
    <derivirana_varijabla naziv="DomainObject.Predmet.SudioniciListAdressOIB_1"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56483991500</item>
      <item>, OIB 52634238587</item>
      <item>, OIB 19611257971</item>
      <item>, OIB null</item>
    </izvorni_sadrzaj>
    <derivirana_varijabla naziv="DomainObject.Predmet.SudioniciListNazivOIB_1">
      <item>, OIB 56483991500</item>
      <item>, OIB 52634238587</item>
      <item>, OIB 19611257971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1380</properties:Characters>
  <properties:Lines>47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2017-03-10T13:13:00Z</dcterms:created>
  <dc:creator>Damir Rabar</dc:creator>
  <cp:lastModifiedBy>Lorena Paris Aničić</cp:lastModifiedBy>
  <cp:lastPrinted>2017-03-10T13:19:00Z</cp:lastPrinted>
  <dcterms:modified xmlns:xsi="http://www.w3.org/2001/XMLSchema-instance" xsi:type="dcterms:W3CDTF">2017-03-10T13:20:00Z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