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030" w14:paraId="0fe003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157B2">
        <w:t>UDRUGA ZA PRIRODU, OKOLIŠ I ODRŽIVI RAZVOJ "DICA S PJACE" HVAR, Gojava 00 bb, Hvar, OIB: 61360715085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157B2">
        <w:t xml:space="preserve">UDRUGA ZA PRIRODU, OKOLIŠ I ODRŽIVI RAZVOJ "DICA S PJACE" HVAR, Gojava 00 bb, Hvar, OIB: 61360715085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157B2">
        <w:rPr>
          <w:lang w:val="hr-HR"/>
        </w:rPr>
        <w:t>84.161,35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B157B2" w:rsidR="00693AB7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157B2" w:rsidRPr="00B157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04018" w:rsidR="00473132">
    <w:pPr>
      <w:pStyle w:val="Zaglavlje"/>
      <w:jc w:val="center"/>
    </w:pPr>
  </w:p>
  <w:p w:rsidRDefault="00C0401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157B2">
      <w:t>901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12DB9"/>
    <w:rsid w:val="00B157B2"/>
    <w:rsid w:val="00B7506F"/>
    <w:rsid w:val="00C04018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4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04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PRIRODU, OKOLIŠ I ODRŽIVI RAZVOJ "DICA S PJACE" HVAR</izvorni_sadrzaj>
    <derivirana_varijabla naziv="DomainObject.Predmet.ProtustrankaFormated_1">  UDRUGA ZA PRIRODU, OKOLIŠ I ODRŽIVI RAZVOJ "DICA S PJACE" HVAR</derivirana_varijabla>
  </DomainObject.Predmet.ProtustrankaFormated>
  <DomainObject.Predmet.ProtustrankaFormatedOIB>
    <izvorni_sadrzaj>  UDRUGA ZA PRIRODU, OKOLIŠ I ODRŽIVI RAZVOJ "DICA S PJACE" HVAR, OIB 61360715085</izvorni_sadrzaj>
    <derivirana_varijabla naziv="DomainObject.Predmet.ProtustrankaFormatedOIB_1">  UDRUGA ZA PRIRODU, OKOLIŠ I ODRŽIVI RAZVOJ "DICA S PJACE" HVAR, OIB 61360715085</derivirana_varijabla>
  </DomainObject.Predmet.ProtustrankaFormatedOIB>
  <DomainObject.Predmet.ProtustrankaFormatedWithAdress>
    <izvorni_sadrzaj> UDRUGA ZA PRIRODU, OKOLIŠ I ODRŽIVI RAZVOJ "DICA S PJACE" HVAR, Gojava 0bb, 21450 Hvar</izvorni_sadrzaj>
    <derivirana_varijabla naziv="DomainObject.Predmet.ProtustrankaFormatedWithAdress_1"> UDRUGA ZA PRIRODU, OKOLIŠ I ODRŽIVI RAZVOJ "DICA S PJACE" HVAR, Gojava 0bb, 21450 Hvar</derivirana_varijabla>
  </DomainObject.Predmet.ProtustrankaFormatedWithAdress>
  <DomainObject.Predmet.ProtustrankaFormatedWithAdressOIB>
    <izvorni_sadrzaj> UDRUGA ZA PRIRODU, OKOLIŠ I ODRŽIVI RAZVOJ "DICA S PJACE" HVAR, OIB 61360715085, Gojava 0bb, 21450 Hvar</izvorni_sadrzaj>
    <derivirana_varijabla naziv="DomainObject.Predmet.ProtustrankaFormatedWithAdressOIB_1"> UDRUGA ZA PRIRODU, OKOLIŠ I ODRŽIVI RAZVOJ "DICA S PJACE" HVAR, OIB 61360715085, Gojava 0bb, 21450 Hvar</derivirana_varijabla>
  </DomainObject.Predmet.ProtustrankaFormatedWithAdressOIB>
  <DomainObject.Predmet.ProtustrankaWithAdress>
    <izvorni_sadrzaj>UDRUGA ZA PRIRODU, OKOLIŠ I ODRŽIVI RAZVOJ "DICA S PJACE" HVAR Gojava 0bb, 21450 Hvar</izvorni_sadrzaj>
    <derivirana_varijabla naziv="DomainObject.Predmet.ProtustrankaWithAdress_1">UDRUGA ZA PRIRODU, OKOLIŠ I ODRŽIVI RAZVOJ "DICA S PJACE" HVAR Gojava 0bb, 21450 Hvar</derivirana_varijabla>
  </DomainObject.Predmet.ProtustrankaWithAdress>
  <DomainObject.Predmet.ProtustrankaWithAdressOIB>
    <izvorni_sadrzaj>UDRUGA ZA PRIRODU, OKOLIŠ I ODRŽIVI RAZVOJ "DICA S PJACE" HVAR, OIB 61360715085, Gojava 0bb, 21450 Hvar</izvorni_sadrzaj>
    <derivirana_varijabla naziv="DomainObject.Predmet.ProtustrankaWithAdressOIB_1">UDRUGA ZA PRIRODU, OKOLIŠ I ODRŽIVI RAZVOJ "DICA S PJACE" HVAR, OIB 61360715085, Gojava 0bb, 21450 Hvar</derivirana_varijabla>
  </DomainObject.Predmet.ProtustrankaWithAdressOIB>
  <DomainObject.Predmet.ProtustrankaNazivFormated>
    <izvorni_sadrzaj>UDRUGA ZA PRIRODU, OKOLIŠ I ODRŽIVI RAZVOJ "DICA S PJACE" HVAR</izvorni_sadrzaj>
    <derivirana_varijabla naziv="DomainObject.Predmet.ProtustrankaNazivFormated_1">UDRUGA ZA PRIRODU, OKOLIŠ I ODRŽIVI RAZVOJ "DICA S PJACE" HVAR</derivirana_varijabla>
  </DomainObject.Predmet.ProtustrankaNazivFormated>
  <DomainObject.Predmet.ProtustrankaNazivFormatedOIB>
    <izvorni_sadrzaj>UDRUGA ZA PRIRODU, OKOLIŠ I ODRŽIVI RAZVOJ "DICA S PJACE" HVAR, OIB 61360715085</izvorni_sadrzaj>
    <derivirana_varijabla naziv="DomainObject.Predmet.ProtustrankaNazivFormatedOIB_1">UDRUGA ZA PRIRODU, OKOLIŠ I ODRŽIVI RAZVOJ "DICA S PJACE" HVAR, OIB 61360715085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84161.35</izvorni_sadrzaj>
    <derivirana_varijabla naziv="DomainObject.Predmet.TrenutnaVrijednost_1">84161.35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PRIRODU, OKOLIŠ I ODRŽIVI RAZVOJ "DICA S PJACE" HVAR</item>
    </izvorni_sadrzaj>
    <derivirana_varijabla naziv="DomainObject.Predmet.ProtuStrankaListFormated_1">
      <item>UDRUGA ZA PRIRODU, OKOLIŠ I ODRŽIVI RAZVOJ "DICA S PJACE" HVAR</item>
    </derivirana_varijabla>
  </DomainObject.Predmet.ProtuStrankaListFormated>
  <DomainObject.Predmet.ProtuStrankaListFormatedOIB>
    <izvorni_sadrzaj>
      <item>UDRUGA ZA PRIRODU, OKOLIŠ I ODRŽIVI RAZVOJ "DICA S PJACE" HVAR, OIB 61360715085</item>
    </izvorni_sadrzaj>
    <derivirana_varijabla naziv="DomainObject.Predmet.ProtuStrankaListFormatedOIB_1">
      <item>UDRUGA ZA PRIRODU, OKOLIŠ I ODRŽIVI RAZVOJ "DICA S PJACE" HVAR, OIB 61360715085</item>
    </derivirana_varijabla>
  </DomainObject.Predmet.ProtuStrankaListFormatedOIB>
  <DomainObject.Predmet.ProtuStrankaListFormatedWithAdress>
    <izvorni_sadrzaj>
      <item>UDRUGA ZA PRIRODU, OKOLIŠ I ODRŽIVI RAZVOJ "DICA S PJACE" HVAR, Gojava 0bb, 21450 Hvar</item>
    </izvorni_sadrzaj>
    <derivirana_varijabla naziv="DomainObject.Predmet.ProtuStrankaListFormatedWithAdress_1">
      <item>UDRUGA ZA PRIRODU, OKOLIŠ I ODRŽIVI RAZVOJ "DICA S PJACE" HVAR, Gojava 0bb, 21450 Hvar</item>
    </derivirana_varijabla>
  </DomainObject.Predmet.ProtuStrankaListFormatedWithAdress>
  <DomainObject.Predmet.ProtuStrankaListFormatedWithAdressOIB>
    <izvorni_sadrzaj>
      <item>UDRUGA ZA PRIRODU, OKOLIŠ I ODRŽIVI RAZVOJ "DICA S PJACE" HVAR, OIB 61360715085, Gojava 0bb, 21450 Hvar</item>
    </izvorni_sadrzaj>
    <derivirana_varijabla naziv="DomainObject.Predmet.ProtuStrankaListFormatedWithAdressOIB_1">
      <item>UDRUGA ZA PRIRODU, OKOLIŠ I ODRŽIVI RAZVOJ "DICA S PJACE" HVAR, OIB 61360715085, Gojava 0bb, 21450 Hvar</item>
    </derivirana_varijabla>
  </DomainObject.Predmet.ProtuStrankaListFormatedWithAdressOIB>
  <DomainObject.Predmet.ProtuStrankaListNazivFormated>
    <izvorni_sadrzaj>
      <item>UDRUGA ZA PRIRODU, OKOLIŠ I ODRŽIVI RAZVOJ "DICA S PJACE" HVAR</item>
    </izvorni_sadrzaj>
    <derivirana_varijabla naziv="DomainObject.Predmet.ProtuStrankaListNazivFormated_1">
      <item>UDRUGA ZA PRIRODU, OKOLIŠ I ODRŽIVI RAZVOJ "DICA S PJACE" HVAR</item>
    </derivirana_varijabla>
  </DomainObject.Predmet.ProtuStrankaListNazivFormated>
  <DomainObject.Predmet.ProtuStrankaListNazivFormatedOIB>
    <izvorni_sadrzaj>
      <item>UDRUGA ZA PRIRODU, OKOLIŠ I ODRŽIVI RAZVOJ "DICA S PJACE" HVAR, OIB 61360715085</item>
    </izvorni_sadrzaj>
    <derivirana_varijabla naziv="DomainObject.Predmet.ProtuStrankaListNazivFormatedOIB_1">
      <item>UDRUGA ZA PRIRODU, OKOLIŠ I ODRŽIVI RAZVOJ "DICA S PJACE" HVAR, OIB 61360715085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PRIRODU, OKOLIŠ I ODRŽIVI RAZVOJ "DICA S PJACE" HVAR</izvorni_sadrzaj>
    <derivirana_varijabla naziv="DomainObject.Predmet.ProtustrankaIDrugi_1">UDRUGA ZA PRIRODU, OKOLIŠ I ODRŽIVI RAZVOJ "DICA S PJACE" HVAR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PRIRODU, OKOLIŠ I ODRŽIVI RAZVOJ "DICA S PJACE" HVAR, OIB 61360715085, Gojava 0bb, 21450 Hvar</izvorni_sadrzaj>
    <derivirana_varijabla naziv="DomainObject.Predmet.ProtustrankaIDrugiAdressOIB_1">UDRUGA ZA PRIRODU, OKOLIŠ I ODRŽIVI RAZVOJ "DICA S PJACE" HVAR, OIB 61360715085, Gojava 0bb,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PRIRODU, OKOLIŠ I ODRŽIVI RAZVOJ "DICA S PJACE" HVAR</item>
      <item>FINANCIJSKA AGENCIJA, RC SPLIT</item>
    </izvorni_sadrzaj>
    <derivirana_varijabla naziv="DomainObject.Predmet.SudioniciListNaziv_1">
      <item>UDRUGA ZA PRIRODU, OKOLIŠ I ODRŽIVI RAZVOJ "DICA S PJACE" HVAR</item>
      <item>FINANCIJSKA AGENCIJA, RC SPLIT</item>
    </derivirana_varijabla>
  </DomainObject.Predmet.SudioniciListNaziv>
  <DomainObject.Predmet.SudioniciListAdressOIB>
    <izvorni_sadrzaj>
      <item>UDRUGA ZA PRIRODU, OKOLIŠ I ODRŽIVI RAZVOJ "DICA S PJACE" HVAR, OIB 61360715085, Gojava 0bb,21450 Hvar</item>
      <item>FINANCIJSKA AGENCIJA, RC SPLIT, OIB 85821130368, Mažuranićevo šetalište 24 b,21000 Split</item>
    </izvorni_sadrzaj>
    <derivirana_varijabla naziv="DomainObject.Predmet.SudioniciListAdressOIB_1">
      <item>UDRUGA ZA PRIRODU, OKOLIŠ I ODRŽIVI RAZVOJ "DICA S PJACE" HVAR, OIB 61360715085, Gojava 0bb,21450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61360715085</item>
      <item>, OIB 85821130368</item>
    </izvorni_sadrzaj>
    <derivirana_varijabla naziv="DomainObject.Predmet.SudioniciListNazivOIB_1">
      <item>, OIB 61360715085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1790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2016-03-23T13:41:00Z</cp:lastPrinted>
  <dcterms:modified xmlns:xsi="http://www.w3.org/2001/XMLSchema-instance" xsi:type="dcterms:W3CDTF">2016-03-24T07:28:00Z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