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652ec" w14:paraId="e6652ec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592CD4">
        <w:t>5208</w:t>
      </w:r>
      <w:r>
        <w:t>/2015</w:t>
      </w:r>
      <w:r w:rsidR="00E83221">
        <w:t>-7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996547" w:rsidRPr="00996547">
        <w:t>SOMNIO SISTEMI j.d.o.o., Šoićeva 13, Kladje, OIB: 02048404360</w:t>
      </w:r>
      <w:r>
        <w:t>, dana</w:t>
      </w:r>
      <w:r w:rsidR="00996547">
        <w:t xml:space="preserve"> 02</w:t>
      </w:r>
      <w:r>
        <w:t xml:space="preserve">. </w:t>
      </w:r>
      <w:r w:rsidR="00BA2A5A">
        <w:t>svibnja</w:t>
      </w:r>
      <w:r>
        <w:t xml:space="preserve"> 2016.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996547" w:rsidRPr="00996547">
        <w:t>SOMNIO SISTEMI j.d.o.o., Šoićeva 13, Kladje, OIB: 02048404360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996547">
        <w:t>02</w:t>
      </w:r>
      <w:r>
        <w:t xml:space="preserve">. </w:t>
      </w:r>
      <w:r w:rsidR="00BA2A5A">
        <w:t>svibnja</w:t>
      </w:r>
      <w:r>
        <w:t xml:space="preserve"> 2016.,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stečajnog upravitelja imenuje se</w:t>
      </w:r>
      <w:r w:rsidR="005E3C6C">
        <w:t xml:space="preserve"> </w:t>
      </w:r>
      <w:r w:rsidR="005E3C6C" w:rsidRPr="005E3C6C">
        <w:t>NIKOLA REMENAR iz Velike Gorice, Dubrovačka 14, OIB:48313195864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996547" w:rsidRPr="00996547">
        <w:t>SOMNIO SISTEMI j.d.o.o., Šoićeva 13, Kladje, OIB: 02048404360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U Zagrebu,</w:t>
      </w:r>
      <w:r w:rsidR="00996547">
        <w:t xml:space="preserve"> 02</w:t>
      </w:r>
      <w:r>
        <w:t xml:space="preserve">. </w:t>
      </w:r>
      <w:r w:rsidR="00BA2A5A">
        <w:t>svibnja</w:t>
      </w:r>
      <w:r>
        <w:t xml:space="preserve"> 2016.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E83221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1B22F8" w:rsidP="00DF1FFF" w:rsidR="001B22F8">
      <w:pPr>
        <w:pStyle w:val="Bezproreda"/>
      </w:pPr>
    </w:p>
    <w:p w:rsidRDefault="00E83221" w:rsidP="00E83221" w:rsidR="00E83221">
      <w:pPr>
        <w:pStyle w:val="Bezproreda"/>
        <w:jc w:val="right"/>
      </w:pPr>
      <w:r>
        <w:t>Za točnost otpravka-ovlašteni službenik:</w:t>
      </w:r>
    </w:p>
    <w:p w:rsidRDefault="00E83221" w:rsidP="00E83221" w:rsidR="00E83221">
      <w:pPr>
        <w:pStyle w:val="Bezproreda"/>
        <w:jc w:val="right"/>
      </w:pPr>
      <w:r>
        <w:t xml:space="preserve">Tanja Štraubert </w:t>
      </w:r>
    </w:p>
    <w:sectPr w:rsidSect="00EF1FD3" w:rsidR="00E83221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7EDA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592CD4" w:rsidRPr="00592CD4">
          <w:t>5208/2015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1371FB"/>
    <w:rsid w:val="001B22F8"/>
    <w:rsid w:val="003A3366"/>
    <w:rsid w:val="004B7EDA"/>
    <w:rsid w:val="004E266D"/>
    <w:rsid w:val="00592CD4"/>
    <w:rsid w:val="005B02A3"/>
    <w:rsid w:val="005E3C6C"/>
    <w:rsid w:val="00677951"/>
    <w:rsid w:val="00996547"/>
    <w:rsid w:val="00AA7B27"/>
    <w:rsid w:val="00AE11D4"/>
    <w:rsid w:val="00BA2A5A"/>
    <w:rsid w:val="00BC1874"/>
    <w:rsid w:val="00C136F3"/>
    <w:rsid w:val="00DC0AA2"/>
    <w:rsid w:val="00DE059B"/>
    <w:rsid w:val="00DF1FFF"/>
    <w:rsid w:val="00E75E0F"/>
    <w:rsid w:val="00E83221"/>
    <w:rsid w:val="00E84179"/>
    <w:rsid w:val="00EC4E35"/>
    <w:rsid w:val="00EC58B8"/>
    <w:rsid w:val="00EF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E832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32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32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32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32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E832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32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32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32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32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5208</izvorni_sadrzaj>
    <derivirana_varijabla naziv="DomainObject.Predmet.Broj_1">5208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St-5208/2015</izvorni_sadrzaj>
    <derivirana_varijabla naziv="DomainObject.Predmet.OznakaBroj_1">St-5208/2015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SOMNIO SISTEMI j.d.o.o. zastupanog po punomoćniku Kristian Herceg</izvorni_sadrzaj>
    <derivirana_varijabla naziv="DomainObject.Predmet.ProtustrankaFormated_1">  SOMNIO SISTEMI j.d.o.o. zastupanog po punomoćniku Kristian Herceg</derivirana_varijabla>
  </DomainObject.Predmet.ProtustrankaFormated>
  <DomainObject.Predmet.ProtustrankaFormatedOIB>
    <izvorni_sadrzaj>  SOMNIO SISTEMI j.d.o.o., OIB 02048404360 zastupanog po punomoćniku Kristian Herceg</izvorni_sadrzaj>
    <derivirana_varijabla naziv="DomainObject.Predmet.ProtustrankaFormatedOIB_1">  SOMNIO SISTEMI j.d.o.o., OIB 02048404360 zastupanog po punomoćniku Kristian Herceg</derivirana_varijabla>
  </DomainObject.Predmet.ProtustrankaFormatedOIB>
  <DomainObject.Predmet.ProtustrankaFormatedWithAdress>
    <izvorni_sadrzaj> SOMNIO SISTEMI j.d.o.o., Šoićeva 13, 10430 Kladje zastupanog po punomoćniku Kristian Herceg</izvorni_sadrzaj>
    <derivirana_varijabla naziv="DomainObject.Predmet.ProtustrankaFormatedWithAdress_1"> SOMNIO SISTEMI j.d.o.o., Šoićeva 13, 10430 Kladje zastupanog po punomoćniku Kristian Herceg</derivirana_varijabla>
  </DomainObject.Predmet.ProtustrankaFormatedWithAdress>
  <DomainObject.Predmet.ProtustrankaFormatedWithAdressOIB>
    <izvorni_sadrzaj> SOMNIO SISTEMI j.d.o.o., OIB 02048404360, Šoićeva 13, 10430 Kladje zastupanog po punomoćniku Kristian Herceg</izvorni_sadrzaj>
    <derivirana_varijabla naziv="DomainObject.Predmet.ProtustrankaFormatedWithAdressOIB_1"> SOMNIO SISTEMI j.d.o.o., OIB 02048404360, Šoićeva 13, 10430 Kladje zastupanog po punomoćniku Kristian Herceg</derivirana_varijabla>
  </DomainObject.Predmet.ProtustrankaFormatedWithAdressOIB>
  <DomainObject.Predmet.ProtustrankaWithAdress>
    <izvorni_sadrzaj>SOMNIO SISTEMI j.d.o.o. Šoićeva 13, 10430 Kladje</izvorni_sadrzaj>
    <derivirana_varijabla naziv="DomainObject.Predmet.ProtustrankaWithAdress_1">SOMNIO SISTEMI j.d.o.o. Šoićeva 13, 10430 Kladje</derivirana_varijabla>
  </DomainObject.Predmet.ProtustrankaWithAdress>
  <DomainObject.Predmet.ProtustrankaWithAdressOIB>
    <izvorni_sadrzaj>SOMNIO SISTEMI j.d.o.o., OIB 02048404360, Šoićeva 13, 10430 Kladje</izvorni_sadrzaj>
    <derivirana_varijabla naziv="DomainObject.Predmet.ProtustrankaWithAdressOIB_1">SOMNIO SISTEMI j.d.o.o., OIB 02048404360, Šoićeva 13, 10430 Kladje</derivirana_varijabla>
  </DomainObject.Predmet.ProtustrankaWithAdressOIB>
  <DomainObject.Predmet.ProtustrankaNazivFormated>
    <izvorni_sadrzaj>SOMNIO SISTEMI j.d.o.o.</izvorni_sadrzaj>
    <derivirana_varijabla naziv="DomainObject.Predmet.ProtustrankaNazivFormated_1">SOMNIO SISTEMI j.d.o.o.</derivirana_varijabla>
  </DomainObject.Predmet.ProtustrankaNazivFormated>
  <DomainObject.Predmet.ProtustrankaNazivFormatedOIB>
    <izvorni_sadrzaj>SOMNIO SISTEMI j.d.o.o., OIB 02048404360</izvorni_sadrzaj>
    <derivirana_varijabla naziv="DomainObject.Predmet.ProtustrankaNazivFormatedOIB_1">SOMNIO SISTEMI j.d.o.o., OIB 02048404360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SOMNIO SISTEMI j.d.o.o. zastupanog po punomoćniku Kristian Herceg</item>
    </izvorni_sadrzaj>
    <derivirana_varijabla naziv="DomainObject.Predmet.ProtuStrankaListFormated_1">
      <item>SOMNIO SISTEMI j.d.o.o. zastupanog po punomoćniku Kristian Herceg</item>
    </derivirana_varijabla>
  </DomainObject.Predmet.ProtuStrankaListFormated>
  <DomainObject.Predmet.ProtuStrankaListFormatedOIB>
    <izvorni_sadrzaj>
      <item>SOMNIO SISTEMI j.d.o.o., OIB 02048404360 zastupanog po punomoćniku Kristian Herceg</item>
    </izvorni_sadrzaj>
    <derivirana_varijabla naziv="DomainObject.Predmet.ProtuStrankaListFormatedOIB_1">
      <item>SOMNIO SISTEMI j.d.o.o., OIB 02048404360 zastupanog po punomoćniku Kristian Herceg</item>
    </derivirana_varijabla>
  </DomainObject.Predmet.ProtuStrankaListFormatedOIB>
  <DomainObject.Predmet.ProtuStrankaListFormatedWithAdress>
    <izvorni_sadrzaj>
      <item>SOMNIO SISTEMI j.d.o.o., Šoićeva 13, 10430 Kladje zastupanog po punomoćniku Kristian Herceg</item>
    </izvorni_sadrzaj>
    <derivirana_varijabla naziv="DomainObject.Predmet.ProtuStrankaListFormatedWithAdress_1">
      <item>SOMNIO SISTEMI j.d.o.o., Šoićeva 13, 10430 Kladje zastupanog po punomoćniku Kristian Herceg</item>
    </derivirana_varijabla>
  </DomainObject.Predmet.ProtuStrankaListFormatedWithAdress>
  <DomainObject.Predmet.ProtuStrankaListFormatedWithAdressOIB>
    <izvorni_sadrzaj>
      <item>SOMNIO SISTEMI j.d.o.o., OIB 02048404360, Šoićeva 13, 10430 Kladje zastupanog po punomoćniku Kristian Herceg</item>
    </izvorni_sadrzaj>
    <derivirana_varijabla naziv="DomainObject.Predmet.ProtuStrankaListFormatedWithAdressOIB_1">
      <item>SOMNIO SISTEMI j.d.o.o., OIB 02048404360, Šoićeva 13, 10430 Kladje zastupanog po punomoćniku Kristian Herceg</item>
    </derivirana_varijabla>
  </DomainObject.Predmet.ProtuStrankaListFormatedWithAdressOIB>
  <DomainObject.Predmet.ProtuStrankaListNazivFormated>
    <izvorni_sadrzaj>
      <item>SOMNIO SISTEMI j.d.o.o.</item>
    </izvorni_sadrzaj>
    <derivirana_varijabla naziv="DomainObject.Predmet.ProtuStrankaListNazivFormated_1">
      <item>SOMNIO SISTEMI j.d.o.o.</item>
    </derivirana_varijabla>
  </DomainObject.Predmet.ProtuStrankaListNazivFormated>
  <DomainObject.Predmet.ProtuStrankaListNazivFormatedOIB>
    <izvorni_sadrzaj>
      <item>SOMNIO SISTEMI j.d.o.o., OIB 02048404360</item>
    </izvorni_sadrzaj>
    <derivirana_varijabla naziv="DomainObject.Predmet.ProtuStrankaListNazivFormatedOIB_1">
      <item>SOMNIO SISTEMI j.d.o.o., OIB 02048404360</item>
    </derivirana_varijabla>
  </DomainObject.Predmet.ProtuStrankaListNazivFormatedOIB>
  <DomainObject.Predmet.OstaliListFormated>
    <izvorni_sadrzaj>
      <item>Nikola Remenar</item>
      <item>Kristian Herceg punomoćnik sudionika u postupku SOMNIO SISTEMI j.d.o.o.</item>
    </izvorni_sadrzaj>
    <derivirana_varijabla naziv="DomainObject.Predmet.OstaliListFormated_1">
      <item>Nikola Remenar</item>
      <item>Kristian Herceg punomoćnik sudionika u postupku SOMNIO SISTEMI j.d.o.o.</item>
    </derivirana_varijabla>
  </DomainObject.Predmet.OstaliListFormated>
  <DomainObject.Predmet.OstaliListFormatedOIB>
    <izvorni_sadrzaj>
      <item>Nikola Remenar, OIB 48313195864</item>
      <item>Kristian Herceg, OIB 96718019843 punomoćnik sudionika u postupku SOMNIO SISTEMI j.d.o.o.</item>
    </izvorni_sadrzaj>
    <derivirana_varijabla naziv="DomainObject.Predmet.OstaliListFormatedOIB_1">
      <item>Nikola Remenar, OIB 48313195864</item>
      <item>Kristian Herceg, OIB 96718019843 punomoćnik sudionika u postupku SOMNIO SISTEMI j.d.o.o.</item>
    </derivirana_varijabla>
  </DomainObject.Predmet.OstaliListFormatedOIB>
  <DomainObject.Predmet.OstaliListFormatedWithAdress>
    <izvorni_sadrzaj>
      <item>Nikola Remenar, Dubrovačka 14, 10410 Velika Gorica</item>
      <item>Kristian Herceg, Šoićeva 13, 10430 Kladje punomoćnik sudionika u postupku SOMNIO SISTEMI j.d.o.o.</item>
    </izvorni_sadrzaj>
    <derivirana_varijabla naziv="DomainObject.Predmet.OstaliListFormatedWithAdress_1">
      <item>Nikola Remenar, Dubrovačka 14, 10410 Velika Gorica</item>
      <item>Kristian Herceg, Šoićeva 13, 10430 Kladje punomoćnik sudionika u postupku SOMNIO SISTEMI j.d.o.o.</item>
    </derivirana_varijabla>
  </DomainObject.Predmet.OstaliListFormatedWithAdress>
  <DomainObject.Predmet.OstaliListFormatedWithAdressOIB>
    <izvorni_sadrzaj>
      <item>Nikola Remenar, OIB 48313195864, Dubrovačka 14, 10410 Velika Gorica</item>
      <item>Kristian Herceg, OIB 96718019843, Šoićeva 13, 10430 Kladje punomoćnik sudionika u postupku SOMNIO SISTEMI j.d.o.o.</item>
    </izvorni_sadrzaj>
    <derivirana_varijabla naziv="DomainObject.Predmet.OstaliListFormatedWithAdressOIB_1">
      <item>Nikola Remenar, OIB 48313195864, Dubrovačka 14, 10410 Velika Gorica</item>
      <item>Kristian Herceg, OIB 96718019843, Šoićeva 13, 10430 Kladje punomoćnik sudionika u postupku SOMNIO SISTEMI j.d.o.o.</item>
    </derivirana_varijabla>
  </DomainObject.Predmet.OstaliListFormatedWithAdressOIB>
  <DomainObject.Predmet.OstaliListNazivFormated>
    <izvorni_sadrzaj>
      <item>Nikola Remenar</item>
      <item>Kristian Herceg</item>
    </izvorni_sadrzaj>
    <derivirana_varijabla naziv="DomainObject.Predmet.OstaliListNazivFormated_1">
      <item>Nikola Remenar</item>
      <item>Kristian Herceg</item>
    </derivirana_varijabla>
  </DomainObject.Predmet.OstaliListNazivFormated>
  <DomainObject.Predmet.OstaliListNazivFormatedOIB>
    <izvorni_sadrzaj>
      <item>Nikola Remenar, OIB 48313195864</item>
      <item>Kristian Herceg, OIB 96718019843</item>
    </izvorni_sadrzaj>
    <derivirana_varijabla naziv="DomainObject.Predmet.OstaliListNazivFormatedOIB_1">
      <item>Nikola Remenar, OIB 48313195864</item>
      <item>Kristian Herceg, OIB 96718019843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SOMNIO SISTEMI j.d.o.o.</izvorni_sadrzaj>
    <derivirana_varijabla naziv="DomainObject.Predmet.ProtustrankaIDrugi_1">SOMNIO SISTEMI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SOMNIO SISTEMI j.d.o.o., OIB 02048404360, Šoićeva 13, 10430 Kladje</izvorni_sadrzaj>
    <derivirana_varijabla naziv="DomainObject.Predmet.ProtustrankaIDrugiAdressOIB_1">SOMNIO SISTEMI j.d.o.o., OIB 02048404360, Šoićeva 13, 10430 Kladje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SOMNIO SISTEMI j.d.o.o.</item>
      <item>Nikola Remenar</item>
      <item>Kristian Herceg</item>
    </izvorni_sadrzaj>
    <derivirana_varijabla naziv="DomainObject.Predmet.SudioniciListNaziv_1">
      <item>FINA Regionalni centar Zagreb</item>
      <item>SOMNIO SISTEMI j.d.o.o.</item>
      <item>Nikola Remenar</item>
      <item>Kristian Herceg</item>
    </derivirana_varijabla>
  </DomainObject.Predmet.SudioniciListNaziv>
  <DomainObject.Predmet.SudioniciListAdressOIB>
    <izvorni_sadrzaj>
      <item>FINA Regionalni centar Zagreb, OIB 85821130368, Trg svibanjskih žrtava 1995. 1,10000 Zagreb</item>
      <item>SOMNIO SISTEMI j.d.o.o., OIB 02048404360, Šoićeva 13,10430 Kladje</item>
      <item>Nikola Remenar, OIB 48313195864, Dubrovačka 14,10410 Velika Gorica</item>
      <item>Kristian Herceg, OIB 96718019843, Šoićeva 13,10430 Kladje</item>
    </izvorni_sadrzaj>
    <derivirana_varijabla naziv="DomainObject.Predmet.SudioniciListAdressOIB_1">
      <item>FINA Regionalni centar Zagreb, OIB 85821130368, Trg svibanjskih žrtava 1995. 1,10000 Zagreb</item>
      <item>SOMNIO SISTEMI j.d.o.o., OIB 02048404360, Šoićeva 13,10430 Kladje</item>
      <item>Nikola Remenar, OIB 48313195864, Dubrovačka 14,10410 Velika Gorica</item>
      <item>Kristian Herceg, OIB 96718019843, Šoićeva 13,10430 Kladje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02048404360</item>
      <item>, OIB 48313195864</item>
      <item>, OIB 96718019843</item>
    </izvorni_sadrzaj>
    <derivirana_varijabla naziv="DomainObject.Predmet.SudioniciListNazivOIB_1">
      <item>, OIB 85821130368</item>
      <item>, OIB 02048404360</item>
      <item>, OIB 48313195864</item>
      <item>, OIB 96718019843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1989</properties:Characters>
  <properties:Lines>71</properties:Lines>
  <properties:Paragraphs>26</properties:Paragraphs>
  <properties:TotalTime>110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2016-05-02T09:51:00Z</dcterms:created>
  <dc:creator>Sandra Rotar Vogrin</dc:creator>
  <cp:lastModifiedBy>Tanja Štraubert</cp:lastModifiedBy>
  <cp:lastPrinted>2016-05-02T12:10:00Z</cp:lastPrinted>
  <dcterms:modified xmlns:xsi="http://www.w3.org/2001/XMLSchema-instance" xsi:type="dcterms:W3CDTF">2016-05-02T12:10:00Z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