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c362" w14:paraId="cc2c36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</w:t>
      </w:r>
      <w:r w:rsidR="005A2402">
        <w:t>1</w:t>
      </w:r>
      <w:r w:rsidR="003D05D8">
        <w:t>6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3D05D8" w:rsidRPr="003D05D8">
        <w:t>EXTRA PRIJEVOZ d.o.o.</w:t>
      </w:r>
      <w:r w:rsidR="003D05D8">
        <w:t xml:space="preserve"> Zagreb, Trpanjska 47, MBS: </w:t>
      </w:r>
      <w:r w:rsidR="003D05D8" w:rsidRPr="003D05D8">
        <w:t>080952508</w:t>
      </w:r>
      <w:r w:rsidR="003D05D8">
        <w:t xml:space="preserve">, OIB </w:t>
      </w:r>
      <w:r w:rsidR="003D05D8" w:rsidRPr="003D05D8">
        <w:t>01864087142</w:t>
      </w:r>
      <w:r w:rsidR="003D05D8">
        <w:t>,</w:t>
      </w:r>
      <w:r w:rsidR="00055BE0">
        <w:t xml:space="preserve">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3D05D8">
        <w:t xml:space="preserve">EXTRA PRIJEVOZ d.o.o. Zagreb, Trpanjska 47, MBS: 080952508, OIB 01864087142,  </w:t>
      </w:r>
      <w:r>
        <w:t xml:space="preserve">na temelju neizvršenih osnova za plaćanje iznosi </w:t>
      </w:r>
      <w:r w:rsidR="001B3FAB">
        <w:t>39.055,70</w:t>
      </w:r>
      <w:r w:rsidR="00467F32">
        <w:t xml:space="preserve"> kn. </w:t>
      </w:r>
      <w:r w:rsidR="00ED0810">
        <w:t xml:space="preserve">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1B3FAB" w:rsidRPr="001B3FAB">
        <w:t>Zoltán</w:t>
      </w:r>
      <w:proofErr w:type="spellEnd"/>
      <w:r w:rsidR="001B3FAB" w:rsidRPr="001B3FAB">
        <w:t xml:space="preserve"> Hajdu, OIB: 80181987349, Republika Slovačka, </w:t>
      </w:r>
      <w:proofErr w:type="spellStart"/>
      <w:r w:rsidR="001B3FAB" w:rsidRPr="001B3FAB">
        <w:t>Nové</w:t>
      </w:r>
      <w:proofErr w:type="spellEnd"/>
      <w:r w:rsidR="001B3FAB" w:rsidRPr="001B3FAB">
        <w:t xml:space="preserve"> </w:t>
      </w:r>
      <w:proofErr w:type="spellStart"/>
      <w:r w:rsidR="001B3FAB" w:rsidRPr="001B3FAB">
        <w:t>Zámky</w:t>
      </w:r>
      <w:proofErr w:type="spellEnd"/>
      <w:r w:rsidR="001B3FAB" w:rsidRPr="001B3FAB">
        <w:t xml:space="preserve">, </w:t>
      </w:r>
      <w:proofErr w:type="spellStart"/>
      <w:r w:rsidR="001B3FAB" w:rsidRPr="001B3FAB">
        <w:t>Chl</w:t>
      </w:r>
      <w:proofErr w:type="spellEnd"/>
      <w:r w:rsidR="001B3FAB" w:rsidRPr="001B3FAB">
        <w:t>'</w:t>
      </w:r>
      <w:proofErr w:type="spellStart"/>
      <w:r w:rsidR="001B3FAB" w:rsidRPr="001B3FAB">
        <w:t>Aba</w:t>
      </w:r>
      <w:proofErr w:type="spellEnd"/>
      <w:r w:rsidR="001B3FAB" w:rsidRPr="001B3FAB">
        <w:t xml:space="preserve"> 246</w:t>
      </w:r>
      <w:r w:rsidR="00D86193">
        <w:t xml:space="preserve">, </w:t>
      </w:r>
      <w:r w:rsidR="001B3FAB" w:rsidRPr="001B3FAB">
        <w:t xml:space="preserve"> </w:t>
      </w:r>
      <w:r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</w:t>
      </w:r>
      <w:r w:rsidR="004356A1">
        <w:t>1</w:t>
      </w:r>
      <w:r w:rsidR="00D86193">
        <w:t>6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1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3FAB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1656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05D8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67F32"/>
    <w:rsid w:val="00471726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5E5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6193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0419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130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St-1116/2017</izvorni_sadrzaj>
    <derivirana_varijabla naziv="DomainObject.Predmet.OznakaBroj_1">St-1116/2017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EXTRA PRIJEVOZ d.o.o.</izvorni_sadrzaj>
    <derivirana_varijabla naziv="DomainObject.Predmet.ProtustrankaFormated_1">  EXTRA PRIJEVOZ d.o.o.</derivirana_varijabla>
  </DomainObject.Predmet.ProtustrankaFormated>
  <DomainObject.Predmet.ProtustrankaFormatedOIB>
    <izvorni_sadrzaj>  EXTRA PRIJEVOZ d.o.o., OIB 01864087142</izvorni_sadrzaj>
    <derivirana_varijabla naziv="DomainObject.Predmet.ProtustrankaFormatedOIB_1">  EXTRA PRIJEVOZ d.o.o., OIB 01864087142</derivirana_varijabla>
  </DomainObject.Predmet.ProtustrankaFormatedOIB>
  <DomainObject.Predmet.ProtustrankaFormatedWithAdress>
    <izvorni_sadrzaj> EXTRA PRIJEVOZ d.o.o., Trpanjska 47, 10000 Zagreb</izvorni_sadrzaj>
    <derivirana_varijabla naziv="DomainObject.Predmet.ProtustrankaFormatedWithAdress_1"> EXTRA PRIJEVOZ d.o.o., Trpanjska 47, 10000 Zagreb</derivirana_varijabla>
  </DomainObject.Predmet.ProtustrankaFormatedWithAdress>
  <DomainObject.Predmet.ProtustrankaFormatedWithAdressOIB>
    <izvorni_sadrzaj> EXTRA PRIJEVOZ d.o.o., OIB 01864087142, Trpanjska 47, 10000 Zagreb</izvorni_sadrzaj>
    <derivirana_varijabla naziv="DomainObject.Predmet.ProtustrankaFormatedWithAdressOIB_1"> EXTRA PRIJEVOZ d.o.o., OIB 01864087142, Trpanjska 47, 10000 Zagreb</derivirana_varijabla>
  </DomainObject.Predmet.ProtustrankaFormatedWithAdressOIB>
  <DomainObject.Predmet.ProtustrankaWithAdress>
    <izvorni_sadrzaj>EXTRA PRIJEVOZ d.o.o. Trpanjska 47, 10000 Zagreb</izvorni_sadrzaj>
    <derivirana_varijabla naziv="DomainObject.Predmet.ProtustrankaWithAdress_1">EXTRA PRIJEVOZ d.o.o. Trpanjska 47, 10000 Zagreb</derivirana_varijabla>
  </DomainObject.Predmet.ProtustrankaWithAdress>
  <DomainObject.Predmet.ProtustrankaWithAdressOIB>
    <izvorni_sadrzaj>EXTRA PRIJEVOZ d.o.o., OIB 01864087142, Trpanjska 47, 10000 Zagreb</izvorni_sadrzaj>
    <derivirana_varijabla naziv="DomainObject.Predmet.ProtustrankaWithAdressOIB_1">EXTRA PRIJEVOZ d.o.o., OIB 01864087142, Trpanjska 47, 10000 Zagreb</derivirana_varijabla>
  </DomainObject.Predmet.ProtustrankaWithAdressOIB>
  <DomainObject.Predmet.ProtustrankaNazivFormated>
    <izvorni_sadrzaj>EXTRA PRIJEVOZ d.o.o.</izvorni_sadrzaj>
    <derivirana_varijabla naziv="DomainObject.Predmet.ProtustrankaNazivFormated_1">EXTRA PRIJEVOZ d.o.o.</derivirana_varijabla>
  </DomainObject.Predmet.ProtustrankaNazivFormated>
  <DomainObject.Predmet.ProtustrankaNazivFormatedOIB>
    <izvorni_sadrzaj>EXTRA PRIJEVOZ d.o.o., OIB 01864087142</izvorni_sadrzaj>
    <derivirana_varijabla naziv="DomainObject.Predmet.ProtustrankaNazivFormatedOIB_1">EXTRA PRIJEVOZ d.o.o., OIB 01864087142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EXTRA PRIJEVOZ d.o.o.</item>
    </izvorni_sadrzaj>
    <derivirana_varijabla naziv="DomainObject.Predmet.ProtuStrankaListFormated_1">
      <item>EXTRA PRIJEVOZ d.o.o.</item>
    </derivirana_varijabla>
  </DomainObject.Predmet.ProtuStrankaListFormated>
  <DomainObject.Predmet.ProtuStrankaListFormatedOIB>
    <izvorni_sadrzaj>
      <item>EXTRA PRIJEVOZ d.o.o., OIB 01864087142</item>
    </izvorni_sadrzaj>
    <derivirana_varijabla naziv="DomainObject.Predmet.ProtuStrankaListFormatedOIB_1">
      <item>EXTRA PRIJEVOZ d.o.o., OIB 01864087142</item>
    </derivirana_varijabla>
  </DomainObject.Predmet.ProtuStrankaListFormatedOIB>
  <DomainObject.Predmet.ProtuStrankaListFormatedWithAdress>
    <izvorni_sadrzaj>
      <item>EXTRA PRIJEVOZ d.o.o., Trpanjska 47, 10000 Zagreb</item>
    </izvorni_sadrzaj>
    <derivirana_varijabla naziv="DomainObject.Predmet.ProtuStrankaListFormatedWithAdress_1">
      <item>EXTRA PRIJEVOZ d.o.o., Trpanjska 47, 10000 Zagreb</item>
    </derivirana_varijabla>
  </DomainObject.Predmet.ProtuStrankaListFormatedWithAdress>
  <DomainObject.Predmet.ProtuStrankaListFormatedWithAdressOIB>
    <izvorni_sadrzaj>
      <item>EXTRA PRIJEVOZ d.o.o., OIB 01864087142, Trpanjska 47, 10000 Zagreb</item>
    </izvorni_sadrzaj>
    <derivirana_varijabla naziv="DomainObject.Predmet.ProtuStrankaListFormatedWithAdressOIB_1">
      <item>EXTRA PRIJEVOZ d.o.o., OIB 01864087142, Trpanjska 47, 10000 Zagreb</item>
    </derivirana_varijabla>
  </DomainObject.Predmet.ProtuStrankaListFormatedWithAdressOIB>
  <DomainObject.Predmet.ProtuStrankaListNazivFormated>
    <izvorni_sadrzaj>
      <item>EXTRA PRIJEVOZ d.o.o.</item>
    </izvorni_sadrzaj>
    <derivirana_varijabla naziv="DomainObject.Predmet.ProtuStrankaListNazivFormated_1">
      <item>EXTRA PRIJEVOZ d.o.o.</item>
    </derivirana_varijabla>
  </DomainObject.Predmet.ProtuStrankaListNazivFormated>
  <DomainObject.Predmet.ProtuStrankaListNazivFormatedOIB>
    <izvorni_sadrzaj>
      <item>EXTRA PRIJEVOZ d.o.o., OIB 01864087142</item>
    </izvorni_sadrzaj>
    <derivirana_varijabla naziv="DomainObject.Predmet.ProtuStrankaListNazivFormatedOIB_1">
      <item>EXTRA PRIJEVOZ d.o.o., OIB 01864087142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EXTRA PRIJEVOZ d.o.o.</izvorni_sadrzaj>
    <derivirana_varijabla naziv="DomainObject.Predmet.ProtustrankaIDrugi_1">EXTRA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EXTRA PRIJEVOZ d.o.o., OIB 01864087142, Trpanjska 47, 10000 Zagreb</izvorni_sadrzaj>
    <derivirana_varijabla naziv="DomainObject.Predmet.ProtustrankaIDrugiAdressOIB_1">EXTRA PRIJEVOZ d.o.o., OIB 01864087142,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EXTRA PRIJEVOZ d.o.o.</item>
      <item>FINA Regionalni centar Zagreb</item>
    </izvorni_sadrzaj>
    <derivirana_varijabla naziv="DomainObject.Predmet.SudioniciListNaziv_1">
      <item>EXTRA PRIJEVOZ d.o.o.</item>
      <item>FINA Regionalni centar Zagreb</item>
    </derivirana_varijabla>
  </DomainObject.Predmet.SudioniciListNaziv>
  <DomainObject.Predmet.SudioniciListAdressOIB>
    <izvorni_sadrzaj>
      <item>EXTRA PRIJEVOZ d.o.o., OIB 01864087142, Trpanjska 47,10000 Zagreb</item>
      <item>FINA Regionalni centar Zagreb, OIB 85821130368, Trg svibanjskih žrtava 1995. 1,10000 Zagreb</item>
    </izvorni_sadrzaj>
    <derivirana_varijabla naziv="DomainObject.Predmet.SudioniciListAdressOIB_1">
      <item>EXTRA PRIJEVOZ d.o.o., OIB 01864087142, Trpanjska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01864087142</item>
      <item>, OIB 85821130368</item>
    </izvorni_sadrzaj>
    <derivirana_varijabla naziv="DomainObject.Predmet.SudioniciListNazivOIB_1">
      <item>, OIB 01864087142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2A270-5EFE-4D8F-9D7C-7D6F485C7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2117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2017-07-31T09:06:00Z</dcterms:created>
  <dc:creator>Korisnik</dc:creator>
  <cp:lastModifiedBy>Sanja Ban</cp:lastModifiedBy>
  <cp:lastPrinted>2017-07-31T09:05:00Z</cp:lastPrinted>
  <dcterms:modified xmlns:xsi="http://www.w3.org/2001/XMLSchema-instance" xsi:type="dcterms:W3CDTF">2017-07-31T09:07:00Z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