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657c" w14:paraId="e81657c" w:rsidRDefault="00B26711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5AF6" w:rsidRPr="00EC5AF6">
        <w:rPr>
          <w:b/>
        </w:rPr>
        <w:t xml:space="preserve"> </w:t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  <w:t xml:space="preserve">   </w:t>
      </w:r>
      <w:r w:rsidR="00EC5AF6" w:rsidRPr="00EC5AF6">
        <w:rPr>
          <w:b/>
        </w:rPr>
        <w:t>Broj: 7/St-17</w:t>
      </w:r>
      <w:r w:rsidR="006478C4">
        <w:rPr>
          <w:b/>
        </w:rPr>
        <w:t>60</w:t>
      </w:r>
      <w:r w:rsidR="00EC5AF6" w:rsidRPr="00EC5AF6">
        <w:rPr>
          <w:b/>
        </w:rPr>
        <w:t>/2016-5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CF32EA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CF32EA">
        <w:rPr>
          <w:b/>
        </w:rPr>
        <w:t>U</w:t>
      </w:r>
      <w:r w:rsidR="00EC5AF6">
        <w:rPr>
          <w:b/>
        </w:rPr>
        <w:t xml:space="preserve"> </w:t>
      </w:r>
      <w:r w:rsidR="00CF32EA">
        <w:rPr>
          <w:b/>
        </w:rPr>
        <w:t>SLAVONSKOM BRODU</w:t>
      </w:r>
      <w:r w:rsidR="00132969">
        <w:rPr>
          <w:b/>
        </w:rPr>
        <w:t xml:space="preserve">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48761C" w:rsidP="00A374CF" w:rsidR="0048761C"/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CF32EA">
        <w:t>U SLAVONSKOM BRODU</w:t>
      </w:r>
      <w:r>
        <w:t xml:space="preserve"> po stečajnoj sutkinji Mirni Vujčić, </w:t>
      </w:r>
      <w:r w:rsidR="00AA7765">
        <w:t xml:space="preserve">postupajući po zahtjevu Financijske agencije, Regionalnog centra Osijek, Podružnice </w:t>
      </w:r>
      <w:r w:rsidR="006478C4">
        <w:t>Osijek</w:t>
      </w:r>
      <w:r w:rsidR="00AA7765">
        <w:t xml:space="preserve"> za provedbu skraćenog stečajnog </w:t>
      </w:r>
      <w:r w:rsidR="00343F82">
        <w:t xml:space="preserve">postupka nad stečajnim dužnikom </w:t>
      </w:r>
      <w:r w:rsidR="006478C4" w:rsidRPr="006478C4">
        <w:t>Gradski šahovski klub Požega, skraćeni naziv: GŠK „Požega“, Požega, Dr. Franje Tuđmana 4, OIB 69485981621</w:t>
      </w:r>
      <w:r w:rsidR="00AA7765" w:rsidRPr="00AA7765">
        <w:t>,</w:t>
      </w:r>
      <w:r w:rsidR="00AA7765">
        <w:t xml:space="preserve"> dana </w:t>
      </w:r>
      <w:r w:rsidR="006478C4">
        <w:t>14.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7B5490" w:rsidP="0048761C" w:rsidR="007B5490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EC5AF6" w:rsidP="00EC5AF6" w:rsidR="00A374CF">
      <w:pPr>
        <w:ind w:firstLine="1440"/>
        <w:jc w:val="both"/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6478C4" w:rsidRPr="006478C4">
        <w:t>Gradski šahovski klub Požega, skraćeni naziv: GŠK „Požega“, Požega, Dr. Franje Tuđmana 4, OIB 69485981621</w:t>
      </w:r>
      <w:r w:rsidR="005E6E31">
        <w:t>.</w:t>
      </w:r>
    </w:p>
    <w:p w:rsidRDefault="005E6E31" w:rsidP="005E6E31" w:rsidR="005E6E31" w:rsidRPr="00AA7765">
      <w:pPr>
        <w:ind w:firstLine="1440"/>
        <w:jc w:val="both"/>
        <w:rPr>
          <w:b/>
        </w:rPr>
      </w:pPr>
    </w:p>
    <w:p w:rsidRDefault="00A374CF" w:rsidP="0004061D" w:rsidR="00EC5AF6" w:rsidRPr="00EC5AF6">
      <w:pPr>
        <w:ind w:firstLine="1440"/>
        <w:jc w:val="both"/>
      </w:pPr>
      <w:r>
        <w:t>2.</w:t>
      </w:r>
      <w:r w:rsidR="00EC5AF6">
        <w:t xml:space="preserve"> </w:t>
      </w:r>
      <w:r>
        <w:t xml:space="preserve">Za stečajnog upravitelja imenuje se </w:t>
      </w:r>
      <w:r w:rsidR="00B63B56" w:rsidRPr="00B63B56">
        <w:t>Nikola Bojanić iz Osijeka, Bračka 179, OIB: 32886956915</w:t>
      </w:r>
      <w:r w:rsidR="00EC5AF6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6478C4" w:rsidRPr="006478C4">
        <w:t>Gradski šahovski klub Požega, skraćeni naziv: GŠK „Požega“, Požega, Dr. Franje Tuđmana 4, OIB 69485981621</w:t>
      </w:r>
      <w:r w:rsidR="005E6E31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7621FA">
        <w:t>registru udruga</w:t>
      </w:r>
      <w:r>
        <w:t xml:space="preserve"> radi brisanja stečajnog dužnika iz registra </w:t>
      </w:r>
      <w:r w:rsidR="003A458D">
        <w:t xml:space="preserve">udruga </w:t>
      </w:r>
      <w:r>
        <w:t>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7B5490" w:rsidP="00AA7765" w:rsidR="007B5490">
      <w:pPr>
        <w:ind w:firstLine="1440"/>
        <w:jc w:val="both"/>
      </w:pPr>
    </w:p>
    <w:p w:rsidRDefault="00B2385E" w:rsidP="00AA7765" w:rsidR="002D23C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>. 1 Stečajnog zakona ( NN 71/15 ) sud će rješenjem o</w:t>
      </w:r>
    </w:p>
    <w:p w:rsidRDefault="002D23C7" w:rsidP="002D23C7" w:rsidR="002D23C7">
      <w:pPr>
        <w:jc w:val="both"/>
      </w:pPr>
    </w:p>
    <w:p w:rsidRDefault="002D23C7" w:rsidP="002D23C7" w:rsidR="002D23C7">
      <w:pPr>
        <w:jc w:val="right"/>
        <w:rPr>
          <w:b/>
        </w:rPr>
      </w:pPr>
      <w:r w:rsidRPr="002D23C7">
        <w:rPr>
          <w:b/>
        </w:rPr>
        <w:lastRenderedPageBreak/>
        <w:t>Broj: 7/St-</w:t>
      </w:r>
      <w:r w:rsidR="006478C4">
        <w:rPr>
          <w:b/>
        </w:rPr>
        <w:t>1760/</w:t>
      </w:r>
      <w:r w:rsidRPr="002D23C7">
        <w:rPr>
          <w:b/>
        </w:rPr>
        <w:t>2016-5</w:t>
      </w:r>
    </w:p>
    <w:p w:rsidRDefault="002D23C7" w:rsidP="002D23C7" w:rsidR="002D23C7">
      <w:pPr>
        <w:jc w:val="right"/>
      </w:pPr>
    </w:p>
    <w:p w:rsidRDefault="00B908A3" w:rsidP="002D23C7" w:rsidR="00B2385E">
      <w:pPr>
        <w:jc w:val="both"/>
      </w:pPr>
      <w:r>
        <w:t xml:space="preserve"> 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AA7765" w:rsidP="002B488F" w:rsidR="00AA7765">
      <w:pPr>
        <w:ind w:firstLine="1440"/>
        <w:jc w:val="both"/>
      </w:pPr>
    </w:p>
    <w:p w:rsidRDefault="00B908A3" w:rsidP="002B488F" w:rsidR="00B908A3">
      <w:pPr>
        <w:ind w:firstLine="1440"/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</w:t>
      </w:r>
      <w:r w:rsidR="006478C4">
        <w:t>Osijek</w:t>
      </w:r>
      <w:r>
        <w:t xml:space="preserve"> sukladno odredbi čl. 4</w:t>
      </w:r>
      <w:r w:rsidR="00EC5AF6">
        <w:t>29</w:t>
      </w:r>
      <w:r>
        <w:t>. st. 1 Stečajnog zakona ( dalje: SZ NN 71/15 ) podnijela je zahtjev za provedbu skraćenog stečajnog postupka</w:t>
      </w:r>
      <w:r w:rsidR="00E1784E">
        <w:t xml:space="preserve"> nad stečajnim dužnikom </w:t>
      </w:r>
      <w:r w:rsidR="006478C4" w:rsidRPr="006478C4">
        <w:t>Gradski šahovski klub Požega, skraćeni naziv: GŠK „Požega“, Požega, Dr. Franje Tuđmana 4, OIB 69485981621</w:t>
      </w:r>
      <w:r w:rsidR="0004061D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120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 na temelju odredbe</w:t>
      </w:r>
      <w:r>
        <w:t xml:space="preserve"> čl. 430. SZ-a</w:t>
      </w:r>
      <w:r w:rsidR="00E1784E">
        <w:t xml:space="preserve"> oglasom</w:t>
      </w:r>
      <w:r w:rsidR="00E42648">
        <w:t xml:space="preserve"> su</w:t>
      </w:r>
      <w:r w:rsidR="00E1784E">
        <w:t xml:space="preserve">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04061D">
        <w:t>02. lipnja</w:t>
      </w:r>
      <w:r w:rsidR="00E57783" w:rsidRPr="00E57783">
        <w:t xml:space="preserve"> 201</w:t>
      </w:r>
      <w:r w:rsidR="00EC5AF6">
        <w:t>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6478C4">
        <w:t>14. rujna</w:t>
      </w:r>
      <w:r w:rsidR="00D66FB6">
        <w:t xml:space="preserve"> 2016</w:t>
      </w:r>
      <w:r>
        <w:t>. godine</w:t>
      </w:r>
    </w:p>
    <w:p w:rsidRDefault="0036514D" w:rsidP="00545E87" w:rsidR="0036514D">
      <w:pPr>
        <w:jc w:val="center"/>
      </w:pPr>
    </w:p>
    <w:p w:rsidRDefault="00A374CF" w:rsidP="0048761C" w:rsidR="00A374CF">
      <w:pPr>
        <w:jc w:val="both"/>
      </w:pPr>
      <w:r>
        <w:t xml:space="preserve">                                                                                                   </w:t>
      </w:r>
      <w:r w:rsidR="002B488F">
        <w:t xml:space="preserve"> </w:t>
      </w:r>
      <w:r>
        <w:t xml:space="preserve"> </w:t>
      </w:r>
      <w:r w:rsidR="00545E87">
        <w:t xml:space="preserve">    </w:t>
      </w:r>
      <w:r>
        <w:t>Stečajna sutkinja:</w:t>
      </w:r>
    </w:p>
    <w:p w:rsidRDefault="00A374CF" w:rsidP="00A374CF" w:rsidR="002B488F">
      <w:r>
        <w:t xml:space="preserve">                                                                                                   </w:t>
      </w:r>
      <w:r w:rsidR="002B488F">
        <w:t xml:space="preserve"> </w:t>
      </w:r>
      <w:r w:rsidR="00E57783">
        <w:t xml:space="preserve">  </w:t>
      </w:r>
      <w:r w:rsidR="002B488F">
        <w:t xml:space="preserve"> </w:t>
      </w:r>
      <w:r w:rsidR="0036514D">
        <w:tab/>
      </w:r>
      <w:r>
        <w:t xml:space="preserve"> </w:t>
      </w:r>
      <w:smartTag w:element="PersonName" w:uri="urn:schemas-microsoft-com:office:smarttags">
        <w:r>
          <w:t>Mirna Vujčić</w:t>
        </w:r>
      </w:smartTag>
    </w:p>
    <w:p w:rsidRDefault="00EC5AF6" w:rsidP="00A374CF" w:rsidR="00EC5AF6">
      <w:pPr>
        <w:rPr>
          <w:b/>
          <w:sz w:val="20"/>
          <w:szCs w:val="20"/>
        </w:rPr>
      </w:pPr>
    </w:p>
    <w:p w:rsidRDefault="00EC5AF6" w:rsidP="00A374CF" w:rsidR="00EC5AF6">
      <w:pPr>
        <w:rPr>
          <w:b/>
          <w:sz w:val="20"/>
          <w:szCs w:val="20"/>
        </w:rPr>
      </w:pPr>
    </w:p>
    <w:p w:rsidRDefault="00EC5AF6" w:rsidP="00A374CF" w:rsidR="00EC5AF6">
      <w:pPr>
        <w:rPr>
          <w:b/>
          <w:sz w:val="20"/>
          <w:szCs w:val="20"/>
        </w:rPr>
      </w:pPr>
    </w:p>
    <w:p w:rsidRDefault="00EC5AF6" w:rsidP="00A374CF" w:rsidR="00EC5AF6">
      <w:pPr>
        <w:rPr>
          <w:b/>
          <w:sz w:val="20"/>
          <w:szCs w:val="20"/>
        </w:rPr>
      </w:pPr>
    </w:p>
    <w:p w:rsidRDefault="00A374CF" w:rsidP="00A374CF" w:rsidR="00A374CF" w:rsidRPr="00EC5AF6">
      <w:pPr>
        <w:rPr>
          <w:sz w:val="20"/>
          <w:szCs w:val="20"/>
        </w:rPr>
      </w:pPr>
      <w:r w:rsidRPr="00EC5AF6">
        <w:rPr>
          <w:b/>
          <w:sz w:val="20"/>
          <w:szCs w:val="20"/>
        </w:rPr>
        <w:t>Naputak o pravnom lijeku</w:t>
      </w:r>
      <w:r w:rsidRPr="00EC5AF6">
        <w:rPr>
          <w:sz w:val="20"/>
          <w:szCs w:val="20"/>
        </w:rPr>
        <w:t>:</w:t>
      </w:r>
    </w:p>
    <w:p w:rsidRDefault="00E577BC" w:rsidP="00E577BC" w:rsidR="00EC5AF6">
      <w:pPr>
        <w:rPr>
          <w:sz w:val="20"/>
          <w:szCs w:val="20"/>
        </w:rPr>
      </w:pPr>
      <w:r w:rsidRPr="00E577BC">
        <w:rPr>
          <w:sz w:val="20"/>
          <w:szCs w:val="20"/>
        </w:rPr>
        <w:t>Protiv ovog rješenja dopuštena je žalba u roku od osam dana</w:t>
      </w:r>
      <w:r w:rsidR="00EC5AF6">
        <w:rPr>
          <w:sz w:val="20"/>
          <w:szCs w:val="20"/>
        </w:rPr>
        <w:t xml:space="preserve"> </w:t>
      </w:r>
      <w:r w:rsidRPr="00E577BC">
        <w:rPr>
          <w:sz w:val="20"/>
          <w:szCs w:val="20"/>
        </w:rPr>
        <w:t xml:space="preserve">po </w:t>
      </w:r>
    </w:p>
    <w:p w:rsidRDefault="00E577BC" w:rsidP="00E577BC" w:rsidR="00E577BC" w:rsidRPr="00E577BC">
      <w:pPr>
        <w:rPr>
          <w:sz w:val="20"/>
          <w:szCs w:val="20"/>
        </w:rPr>
      </w:pPr>
      <w:r w:rsidRPr="00E577BC">
        <w:rPr>
          <w:sz w:val="20"/>
          <w:szCs w:val="20"/>
        </w:rPr>
        <w:t>isteku osmog dana od dana objave rješenja na mrežnoj stranici</w:t>
      </w:r>
    </w:p>
    <w:p w:rsidRDefault="00E577BC" w:rsidP="00E577BC" w:rsidR="00E577BC" w:rsidRPr="00E577BC">
      <w:pPr>
        <w:rPr>
          <w:sz w:val="20"/>
          <w:szCs w:val="20"/>
        </w:rPr>
      </w:pPr>
      <w:r w:rsidRPr="00E577BC">
        <w:rPr>
          <w:sz w:val="20"/>
          <w:szCs w:val="20"/>
        </w:rPr>
        <w:t xml:space="preserve">e-Oglasna ploča sudova. Žalba se podnosi  Visokom trgovačkom </w:t>
      </w:r>
    </w:p>
    <w:p w:rsidRDefault="00E577BC" w:rsidP="00E577BC" w:rsidR="00E577BC" w:rsidRPr="00E577BC">
      <w:pPr>
        <w:rPr>
          <w:sz w:val="20"/>
          <w:szCs w:val="20"/>
        </w:rPr>
      </w:pPr>
      <w:r w:rsidRPr="00E577BC">
        <w:rPr>
          <w:sz w:val="20"/>
          <w:szCs w:val="20"/>
        </w:rPr>
        <w:t>sudu u Zagrebu  putem ovoga suda  u tri  primjerka.</w:t>
      </w:r>
    </w:p>
    <w:p w:rsidRDefault="00D22AF4" w:rsidP="00A374CF" w:rsidR="00D22AF4"/>
    <w:p w:rsidRDefault="00685E7E" w:rsidP="00A374CF" w:rsidR="00685E7E"/>
    <w:p w:rsidRDefault="00EC5AF6" w:rsidP="00A374CF" w:rsidR="00EC5AF6"/>
    <w:p w:rsidRDefault="00EC5AF6" w:rsidP="00A374CF" w:rsidR="00EC5AF6"/>
    <w:p w:rsidRDefault="00EC5AF6" w:rsidP="00A374CF" w:rsidR="00EC5AF6"/>
    <w:p w:rsidRDefault="00EC5AF6" w:rsidP="00A374CF" w:rsidR="00EC5AF6"/>
    <w:p w:rsidRDefault="00EC5AF6" w:rsidP="00A374CF" w:rsidR="00EC5AF6"/>
    <w:p w:rsidRDefault="00685E7E" w:rsidP="00A374CF" w:rsidR="00685E7E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C932FE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</w:t>
      </w:r>
      <w:r w:rsidR="007621FA">
        <w:t>Registru udruga</w:t>
      </w:r>
      <w:r>
        <w:t xml:space="preserve"> 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958" w:rsidR="004E7958">
      <w:r>
        <w:separator/>
      </w:r>
    </w:p>
  </w:endnote>
  <w:endnote w:id="0" w:type="continuationSeparator">
    <w:p w:rsidRDefault="004E7958" w:rsidR="004E7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958" w:rsidR="004E7958">
      <w:r>
        <w:separator/>
      </w:r>
    </w:p>
  </w:footnote>
  <w:footnote w:id="0" w:type="continuationSeparator">
    <w:p w:rsidRDefault="004E7958" w:rsidR="004E79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2CE" w:rsidP="003E5DDA" w:rsidR="009062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62CE" w:rsidR="009062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2CE" w:rsidP="003E5DDA" w:rsidR="009062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6E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62CE" w:rsidR="009062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FE51A8A"/>
    <w:multiLevelType w:val="hybridMultilevel"/>
    <w:tmpl w:val="9776F13A"/>
    <w:lvl w:tplc="7796265A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061D"/>
    <w:rsid w:val="0005088D"/>
    <w:rsid w:val="00064300"/>
    <w:rsid w:val="000D206B"/>
    <w:rsid w:val="000D4D93"/>
    <w:rsid w:val="000E5A36"/>
    <w:rsid w:val="000E74BD"/>
    <w:rsid w:val="000F6BFE"/>
    <w:rsid w:val="000F7750"/>
    <w:rsid w:val="0011294B"/>
    <w:rsid w:val="00114D37"/>
    <w:rsid w:val="00132969"/>
    <w:rsid w:val="00152E0E"/>
    <w:rsid w:val="001926DB"/>
    <w:rsid w:val="00196E30"/>
    <w:rsid w:val="001B37AE"/>
    <w:rsid w:val="001B61FF"/>
    <w:rsid w:val="001C0B9D"/>
    <w:rsid w:val="00243DD4"/>
    <w:rsid w:val="00251B9D"/>
    <w:rsid w:val="002656BB"/>
    <w:rsid w:val="002B488F"/>
    <w:rsid w:val="002B54A6"/>
    <w:rsid w:val="002D23C7"/>
    <w:rsid w:val="00315A80"/>
    <w:rsid w:val="00343F82"/>
    <w:rsid w:val="0035583B"/>
    <w:rsid w:val="00363213"/>
    <w:rsid w:val="0036514D"/>
    <w:rsid w:val="003659C6"/>
    <w:rsid w:val="00383D6C"/>
    <w:rsid w:val="00396144"/>
    <w:rsid w:val="003A458D"/>
    <w:rsid w:val="003A4E77"/>
    <w:rsid w:val="003B0E00"/>
    <w:rsid w:val="003C2107"/>
    <w:rsid w:val="003D4BB5"/>
    <w:rsid w:val="003E5DDA"/>
    <w:rsid w:val="0040294C"/>
    <w:rsid w:val="00463FBA"/>
    <w:rsid w:val="004678D6"/>
    <w:rsid w:val="00470A88"/>
    <w:rsid w:val="00484500"/>
    <w:rsid w:val="0048761C"/>
    <w:rsid w:val="004B2CB7"/>
    <w:rsid w:val="004C5975"/>
    <w:rsid w:val="004D3668"/>
    <w:rsid w:val="004D4D5D"/>
    <w:rsid w:val="004E72B6"/>
    <w:rsid w:val="004E7958"/>
    <w:rsid w:val="005001E0"/>
    <w:rsid w:val="00504CE4"/>
    <w:rsid w:val="005120E7"/>
    <w:rsid w:val="005131D4"/>
    <w:rsid w:val="00525191"/>
    <w:rsid w:val="00536102"/>
    <w:rsid w:val="00543251"/>
    <w:rsid w:val="00545E87"/>
    <w:rsid w:val="00547F1F"/>
    <w:rsid w:val="00561DFC"/>
    <w:rsid w:val="00587DF3"/>
    <w:rsid w:val="005C2C3E"/>
    <w:rsid w:val="005E6E31"/>
    <w:rsid w:val="005F74A0"/>
    <w:rsid w:val="006036A1"/>
    <w:rsid w:val="0062218E"/>
    <w:rsid w:val="006224BC"/>
    <w:rsid w:val="00633EC0"/>
    <w:rsid w:val="006369D9"/>
    <w:rsid w:val="006478C4"/>
    <w:rsid w:val="006511D3"/>
    <w:rsid w:val="00662FC1"/>
    <w:rsid w:val="00685E7E"/>
    <w:rsid w:val="006C429E"/>
    <w:rsid w:val="00701827"/>
    <w:rsid w:val="00703938"/>
    <w:rsid w:val="0070451A"/>
    <w:rsid w:val="007300B5"/>
    <w:rsid w:val="00733C42"/>
    <w:rsid w:val="00735081"/>
    <w:rsid w:val="007621FA"/>
    <w:rsid w:val="007806B9"/>
    <w:rsid w:val="007A4D10"/>
    <w:rsid w:val="007A6587"/>
    <w:rsid w:val="007B5490"/>
    <w:rsid w:val="007C4E4B"/>
    <w:rsid w:val="007C7835"/>
    <w:rsid w:val="00816600"/>
    <w:rsid w:val="00832536"/>
    <w:rsid w:val="00863A5B"/>
    <w:rsid w:val="00873A1A"/>
    <w:rsid w:val="00896044"/>
    <w:rsid w:val="008A4B1F"/>
    <w:rsid w:val="008B0E84"/>
    <w:rsid w:val="009062CE"/>
    <w:rsid w:val="00942E1D"/>
    <w:rsid w:val="009458D8"/>
    <w:rsid w:val="0096689E"/>
    <w:rsid w:val="009A37D8"/>
    <w:rsid w:val="009B282F"/>
    <w:rsid w:val="009E4F48"/>
    <w:rsid w:val="009F7BBA"/>
    <w:rsid w:val="00A12410"/>
    <w:rsid w:val="00A30584"/>
    <w:rsid w:val="00A374CF"/>
    <w:rsid w:val="00A41904"/>
    <w:rsid w:val="00A5395E"/>
    <w:rsid w:val="00A562F5"/>
    <w:rsid w:val="00AA7765"/>
    <w:rsid w:val="00B20A93"/>
    <w:rsid w:val="00B21E81"/>
    <w:rsid w:val="00B22FD8"/>
    <w:rsid w:val="00B2385E"/>
    <w:rsid w:val="00B26711"/>
    <w:rsid w:val="00B559C6"/>
    <w:rsid w:val="00B63620"/>
    <w:rsid w:val="00B63B56"/>
    <w:rsid w:val="00B75477"/>
    <w:rsid w:val="00B908A3"/>
    <w:rsid w:val="00BC6FC5"/>
    <w:rsid w:val="00C32C54"/>
    <w:rsid w:val="00C868CA"/>
    <w:rsid w:val="00C932FE"/>
    <w:rsid w:val="00CD466F"/>
    <w:rsid w:val="00CF32EA"/>
    <w:rsid w:val="00D22AF4"/>
    <w:rsid w:val="00D24F05"/>
    <w:rsid w:val="00D25655"/>
    <w:rsid w:val="00D66FB6"/>
    <w:rsid w:val="00DF26AE"/>
    <w:rsid w:val="00E1784E"/>
    <w:rsid w:val="00E42648"/>
    <w:rsid w:val="00E57783"/>
    <w:rsid w:val="00E577BC"/>
    <w:rsid w:val="00E84F9B"/>
    <w:rsid w:val="00E9327B"/>
    <w:rsid w:val="00EC3055"/>
    <w:rsid w:val="00EC5AF6"/>
    <w:rsid w:val="00EF4D33"/>
    <w:rsid w:val="00F24A25"/>
    <w:rsid w:val="00FB3B83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2D23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23C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4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51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51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51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51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2D23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23C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4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51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51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51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51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1760</izvorni_sadrzaj>
    <derivirana_varijabla naziv="DomainObject.Predmet.Broj_1">1760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 SZ</izvorni_sadrzaj>
    <derivirana_varijabla naziv="DomainObject.Predmet.Opis_1">ČL.429.ST.1.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St-1760/2016</izvorni_sadrzaj>
    <derivirana_varijabla naziv="DomainObject.Predmet.OznakaBroj_1">St-1760/2016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Gradski šahovski klub Požega</izvorni_sadrzaj>
    <derivirana_varijabla naziv="DomainObject.Predmet.ProtustrankaFormated_1">  Gradski šahovski klub Požega</derivirana_varijabla>
  </DomainObject.Predmet.ProtustrankaFormated>
  <DomainObject.Predmet.ProtustrankaFormatedOIB>
    <izvorni_sadrzaj>  Gradski šahovski klub Požega, OIB 69485981621</izvorni_sadrzaj>
    <derivirana_varijabla naziv="DomainObject.Predmet.ProtustrankaFormatedOIB_1">  Gradski šahovski klub Požega, OIB 69485981621</derivirana_varijabla>
  </DomainObject.Predmet.ProtustrankaFormatedOIB>
  <DomainObject.Predmet.ProtustrankaFormatedWithAdress>
    <izvorni_sadrzaj> Gradski šahovski klub Požega, Dr. Franje Tuđmana 4, 34000 Požega</izvorni_sadrzaj>
    <derivirana_varijabla naziv="DomainObject.Predmet.ProtustrankaFormatedWithAdress_1"> Gradski šahovski klub Požega, Dr. Franje Tuđmana 4, 34000 Požega</derivirana_varijabla>
  </DomainObject.Predmet.ProtustrankaFormatedWithAdress>
  <DomainObject.Predmet.ProtustrankaFormatedWithAdressOIB>
    <izvorni_sadrzaj> Gradski šahovski klub Požega, OIB 69485981621, Dr. Franje Tuđmana 4, 34000 Požega</izvorni_sadrzaj>
    <derivirana_varijabla naziv="DomainObject.Predmet.ProtustrankaFormatedWithAdressOIB_1"> Gradski šahovski klub Požega, OIB 69485981621, Dr. Franje Tuđmana 4, 34000 Požega</derivirana_varijabla>
  </DomainObject.Predmet.ProtustrankaFormatedWithAdressOIB>
  <DomainObject.Predmet.ProtustrankaWithAdress>
    <izvorni_sadrzaj>Gradski šahovski klub Požega Dr. Franje Tuđmana 4, 34000 Požega</izvorni_sadrzaj>
    <derivirana_varijabla naziv="DomainObject.Predmet.ProtustrankaWithAdress_1">Gradski šahovski klub Požega Dr. Franje Tuđmana 4, 34000 Požega</derivirana_varijabla>
  </DomainObject.Predmet.ProtustrankaWithAdress>
  <DomainObject.Predmet.ProtustrankaWithAdressOIB>
    <izvorni_sadrzaj>Gradski šahovski klub Požega, OIB 69485981621, Dr. Franje Tuđmana 4, 34000 Požega</izvorni_sadrzaj>
    <derivirana_varijabla naziv="DomainObject.Predmet.ProtustrankaWithAdressOIB_1">Gradski šahovski klub Požega, OIB 69485981621, Dr. Franje Tuđmana 4, 34000 Požega</derivirana_varijabla>
  </DomainObject.Predmet.ProtustrankaWithAdressOIB>
  <DomainObject.Predmet.ProtustrankaNazivFormated>
    <izvorni_sadrzaj>Gradski šahovski klub Požega</izvorni_sadrzaj>
    <derivirana_varijabla naziv="DomainObject.Predmet.ProtustrankaNazivFormated_1">Gradski šahovski klub Požega</derivirana_varijabla>
  </DomainObject.Predmet.ProtustrankaNazivFormated>
  <DomainObject.Predmet.ProtustrankaNazivFormatedOIB>
    <izvorni_sadrzaj>Gradski šahovski klub Požega, OIB 69485981621</izvorni_sadrzaj>
    <derivirana_varijabla naziv="DomainObject.Predmet.ProtustrankaNazivFormatedOIB_1">Gradski šahovski klub Požega, OIB 69485981621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140916.84</izvorni_sadrzaj>
    <derivirana_varijabla naziv="DomainObject.Predmet.TrenutnaVrijednost_1">140916.84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Gradski šahovski klub Požega</item>
    </izvorni_sadrzaj>
    <derivirana_varijabla naziv="DomainObject.Predmet.ProtuStrankaListFormated_1">
      <item>Gradski šahovski klub Požega</item>
    </derivirana_varijabla>
  </DomainObject.Predmet.ProtuStrankaListFormated>
  <DomainObject.Predmet.ProtuStrankaListFormatedOIB>
    <izvorni_sadrzaj>
      <item>Gradski šahovski klub Požega, OIB 69485981621</item>
    </izvorni_sadrzaj>
    <derivirana_varijabla naziv="DomainObject.Predmet.ProtuStrankaListFormatedOIB_1">
      <item>Gradski šahovski klub Požega, OIB 69485981621</item>
    </derivirana_varijabla>
  </DomainObject.Predmet.ProtuStrankaListFormatedOIB>
  <DomainObject.Predmet.ProtuStrankaListFormatedWithAdress>
    <izvorni_sadrzaj>
      <item>Gradski šahovski klub Požega, Dr. Franje Tuđmana 4, 34000 Požega</item>
    </izvorni_sadrzaj>
    <derivirana_varijabla naziv="DomainObject.Predmet.ProtuStrankaListFormatedWithAdress_1">
      <item>Gradski šahovski klub Požega, Dr. Franje Tuđmana 4, 34000 Požega</item>
    </derivirana_varijabla>
  </DomainObject.Predmet.ProtuStrankaListFormatedWithAdress>
  <DomainObject.Predmet.ProtuStrankaListFormatedWithAdressOIB>
    <izvorni_sadrzaj>
      <item>Gradski šahovski klub Požega, OIB 69485981621, Dr. Franje Tuđmana 4, 34000 Požega</item>
    </izvorni_sadrzaj>
    <derivirana_varijabla naziv="DomainObject.Predmet.ProtuStrankaListFormatedWithAdressOIB_1">
      <item>Gradski šahovski klub Požega, OIB 69485981621, Dr. Franje Tuđmana 4, 34000 Požega</item>
    </derivirana_varijabla>
  </DomainObject.Predmet.ProtuStrankaListFormatedWithAdressOIB>
  <DomainObject.Predmet.ProtuStrankaListNazivFormated>
    <izvorni_sadrzaj>
      <item>Gradski šahovski klub Požega</item>
    </izvorni_sadrzaj>
    <derivirana_varijabla naziv="DomainObject.Predmet.ProtuStrankaListNazivFormated_1">
      <item>Gradski šahovski klub Požega</item>
    </derivirana_varijabla>
  </DomainObject.Predmet.ProtuStrankaListNazivFormated>
  <DomainObject.Predmet.ProtuStrankaListNazivFormatedOIB>
    <izvorni_sadrzaj>
      <item>Gradski šahovski klub Požega, OIB 69485981621</item>
    </izvorni_sadrzaj>
    <derivirana_varijabla naziv="DomainObject.Predmet.ProtuStrankaListNazivFormatedOIB_1">
      <item>Gradski šahovski klub Požega, OIB 69485981621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Gradski šahovski klub Požega</izvorni_sadrzaj>
    <derivirana_varijabla naziv="DomainObject.Predmet.ProtustrankaIDrugi_1">Gradski šahovski klub Požega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Gradski šahovski klub Požega, OIB 69485981621, Dr. Franje Tuđmana 4, 34000 Požega</izvorni_sadrzaj>
    <derivirana_varijabla naziv="DomainObject.Predmet.ProtustrankaIDrugiAdressOIB_1">Gradski šahovski klub Požega, OIB 69485981621, Dr. Franje Tuđmana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Gradski šahovski klub Požega</item>
    </izvorni_sadrzaj>
    <derivirana_varijabla naziv="DomainObject.Predmet.SudioniciListNaziv_1">
      <item>Financijska agencija</item>
      <item>Gradski šahovski klub Požega</item>
    </derivirana_varijabla>
  </DomainObject.Predmet.SudioniciListNaziv>
  <DomainObject.Predmet.SudioniciListAdressOIB>
    <izvorni_sadrzaj>
      <item>Financijska agencija, OIB 85821130368, Ulica grada Vukovara 70,10000 Zagreb</item>
      <item>Gradski šahovski klub Požega, OIB 69485981621, Dr. Franje Tuđmana 4,34000 Požega</item>
    </izvorni_sadrzaj>
    <derivirana_varijabla naziv="DomainObject.Predmet.SudioniciListAdressOIB_1">
      <item>Financijska agencija, OIB 85821130368, Ulica grada Vukovara 70,10000 Zagreb</item>
      <item>Gradski šahovski klub Požega, OIB 69485981621, Dr. Franje Tuđmana 4,34000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69485981621</item>
    </izvorni_sadrzaj>
    <derivirana_varijabla naziv="DomainObject.Predmet.SudioniciListNazivOIB_1">
      <item>, OIB 85821130368</item>
      <item>, OIB 69485981621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740</properties:Words>
  <properties:Characters>4118</properties:Characters>
  <properties:Lines>116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2016-09-13T11:14:00Z</dcterms:created>
  <dc:creator>alet</dc:creator>
  <cp:lastModifiedBy>wsadmin</cp:lastModifiedBy>
  <cp:lastPrinted>2016-09-14T09:23:00Z</cp:lastPrinted>
  <dcterms:modified xmlns:xsi="http://www.w3.org/2001/XMLSchema-instance" xsi:type="dcterms:W3CDTF">2016-09-14T09:36:00Z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