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277f" w14:paraId="5c7277f" w:rsidRDefault="00613EF1" w:rsidP="00613EF1" w:rsidR="00613EF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EF1" w:rsidP="00613EF1" w:rsidR="00613EF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13EF1" w:rsidP="00613EF1" w:rsidR="00613E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13EF1" w:rsidP="00613EF1" w:rsidR="00613E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13EF1" w:rsidP="00613EF1" w:rsidR="00613EF1"/>
    <w:p w:rsidRDefault="00613EF1" w:rsidP="00613EF1" w:rsidR="00613E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13EF1" w:rsidP="00613EF1" w:rsidR="00613E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13EF1" w:rsidP="00613EF1" w:rsidR="00613E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5404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ELECTRUM d. o. o. Umag, Juricani 25/c, OIB 32662462917, MBS 040172542,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613EF1" w:rsidP="00613EF1" w:rsidR="00613E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13EF1" w:rsidP="00613EF1" w:rsidR="00613E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13EF1" w:rsidP="00613EF1" w:rsidR="00613EF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ELECTRUM d. o. o. Umag, Juricani 25/c, OIB 32662462917, MBS 040172542.</w:t>
      </w:r>
    </w:p>
    <w:p w:rsidRDefault="00613EF1" w:rsidP="00613EF1" w:rsidR="00613EF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13EF1" w:rsidP="00613EF1" w:rsidR="00613E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ELECTRUM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1274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828.800,32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13EF1" w:rsidP="00613EF1" w:rsidR="00613E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13EF1" w:rsidP="00613EF1" w:rsidR="00613E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13EF1" w:rsidP="00613EF1" w:rsidR="00613EF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13EF1" w:rsidP="00613EF1" w:rsidR="00613EF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13EF1" w:rsidP="00613EF1" w:rsidR="00613EF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13EF1" w:rsidP="00613EF1" w:rsidR="00613EF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13EF1" w:rsidP="00613EF1" w:rsidR="00613E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13EF1" w:rsidP="00613EF1" w:rsidR="00613EF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13EF1" w:rsidP="00613EF1" w:rsidR="00613E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3EF1" w:rsidP="00613EF1" w:rsidR="00613EF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13EF1" w:rsidP="00613EF1" w:rsidR="00613EF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>
      <w:pPr>
        <w:tabs>
          <w:tab w:pos="4116" w:val="left"/>
        </w:tabs>
      </w:pPr>
    </w:p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 w:rsidRPr="00D05CA9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613EF1" w:rsidP="00613EF1" w:rsidR="00613EF1"/>
    <w:p w:rsidRDefault="000A295E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80D" w:rsidP="00613EF1" w:rsidR="00F1080D">
      <w:r>
        <w:separator/>
      </w:r>
    </w:p>
  </w:endnote>
  <w:endnote w:id="0" w:type="continuationSeparator">
    <w:p w:rsidRDefault="00F1080D" w:rsidP="00613EF1" w:rsidR="00F10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80D" w:rsidP="00613EF1" w:rsidR="00F1080D">
      <w:r>
        <w:separator/>
      </w:r>
    </w:p>
  </w:footnote>
  <w:footnote w:id="0" w:type="continuationSeparator">
    <w:p w:rsidRDefault="00F1080D" w:rsidP="00613EF1" w:rsidR="00F10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80D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A295E">
      <w:rPr>
        <w:noProof/>
      </w:rPr>
      <w:t>2</w:t>
    </w:r>
    <w:r>
      <w:fldChar w:fldCharType="end"/>
    </w:r>
    <w:r>
      <w:tab/>
    </w:r>
    <w:r w:rsidRPr="00F65D9B">
      <w:t>11 St-</w:t>
    </w:r>
    <w:r>
      <w:t>43</w:t>
    </w:r>
    <w:r w:rsidR="00613EF1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80D" w:rsidP="0021081C" w:rsidR="00A81E97">
    <w:pPr>
      <w:pStyle w:val="Zaglavlje"/>
      <w:jc w:val="right"/>
    </w:pPr>
    <w:r>
      <w:t>11 St-43</w:t>
    </w:r>
    <w:r w:rsidR="00613EF1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56D"/>
    <w:rsid w:val="000A295E"/>
    <w:rsid w:val="0060156D"/>
    <w:rsid w:val="00613EF1"/>
    <w:rsid w:val="009A6044"/>
    <w:rsid w:val="00BF033F"/>
    <w:rsid w:val="00F1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EF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3E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E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EF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13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3EF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2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5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EF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E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3E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E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EF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13E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3EF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2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5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ELECTRUM d.o.o. UMAG</izvorni_sadrzaj>
    <derivirana_varijabla naziv="DomainObject.Predmet.ProtustrankaFormated_1">  ELECTRUM d.o.o. UMAG</derivirana_varijabla>
  </DomainObject.Predmet.ProtustrankaFormated>
  <DomainObject.Predmet.ProtustrankaFormatedOIB>
    <izvorni_sadrzaj>  ELECTRUM d.o.o. UMAG, OIB 32662462917</izvorni_sadrzaj>
    <derivirana_varijabla naziv="DomainObject.Predmet.ProtustrankaFormatedOIB_1">  ELECTRUM d.o.o. UMAG, OIB 32662462917</derivirana_varijabla>
  </DomainObject.Predmet.ProtustrankaFormatedOIB>
  <DomainObject.Predmet.ProtustrankaFormatedWithAdress>
    <izvorni_sadrzaj> ELECTRUM d.o.o. UMAG, Juricani 25/c, 52470 Umag</izvorni_sadrzaj>
    <derivirana_varijabla naziv="DomainObject.Predmet.ProtustrankaFormatedWithAdress_1"> ELECTRUM d.o.o. UMAG, Juricani 25/c, 52470 Umag</derivirana_varijabla>
  </DomainObject.Predmet.ProtustrankaFormatedWithAdress>
  <DomainObject.Predmet.ProtustrankaFormatedWithAdressOIB>
    <izvorni_sadrzaj> ELECTRUM d.o.o. UMAG, OIB 32662462917, Juricani 25/c, 52470 Umag</izvorni_sadrzaj>
    <derivirana_varijabla naziv="DomainObject.Predmet.ProtustrankaFormatedWithAdressOIB_1"> ELECTRUM d.o.o. UMAG, OIB 32662462917, Juricani 25/c, 52470 Umag</derivirana_varijabla>
  </DomainObject.Predmet.ProtustrankaFormatedWithAdressOIB>
  <DomainObject.Predmet.ProtustrankaWithAdress>
    <izvorni_sadrzaj>ELECTRUM d.o.o. UMAG Juricani 25/c, 52470 Umag</izvorni_sadrzaj>
    <derivirana_varijabla naziv="DomainObject.Predmet.ProtustrankaWithAdress_1">ELECTRUM d.o.o. UMAG Juricani 25/c, 52470 Umag</derivirana_varijabla>
  </DomainObject.Predmet.ProtustrankaWithAdress>
  <DomainObject.Predmet.ProtustrankaWithAdressOIB>
    <izvorni_sadrzaj>ELECTRUM d.o.o. UMAG, OIB 32662462917, Juricani 25/c, 52470 Umag</izvorni_sadrzaj>
    <derivirana_varijabla naziv="DomainObject.Predmet.ProtustrankaWithAdressOIB_1">ELECTRUM d.o.o. UMAG, OIB 32662462917, Juricani 25/c, 52470 Umag</derivirana_varijabla>
  </DomainObject.Predmet.ProtustrankaWithAdressOIB>
  <DomainObject.Predmet.ProtustrankaNazivFormated>
    <izvorni_sadrzaj>ELECTRUM d.o.o. UMAG</izvorni_sadrzaj>
    <derivirana_varijabla naziv="DomainObject.Predmet.ProtustrankaNazivFormated_1">ELECTRUM d.o.o. UMAG</derivirana_varijabla>
  </DomainObject.Predmet.ProtustrankaNazivFormated>
  <DomainObject.Predmet.ProtustrankaNazivFormatedOIB>
    <izvorni_sadrzaj>ELECTRUM d.o.o. UMAG, OIB 32662462917</izvorni_sadrzaj>
    <derivirana_varijabla naziv="DomainObject.Predmet.ProtustrankaNazivFormatedOIB_1">ELECTRUM d.o.o. UMAG, OIB 32662462917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828800.32</izvorni_sadrzaj>
    <derivirana_varijabla naziv="DomainObject.Predmet.TrenutnaVrijednost_1">828800.32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ELECTRUM d.o.o. UMAG</item>
    </izvorni_sadrzaj>
    <derivirana_varijabla naziv="DomainObject.Predmet.ProtuStrankaListFormated_1">
      <item>ELECTRUM d.o.o. UMAG</item>
    </derivirana_varijabla>
  </DomainObject.Predmet.ProtuStrankaListFormated>
  <DomainObject.Predmet.ProtuStrankaListFormatedOIB>
    <izvorni_sadrzaj>
      <item>ELECTRUM d.o.o. UMAG, OIB 32662462917</item>
    </izvorni_sadrzaj>
    <derivirana_varijabla naziv="DomainObject.Predmet.ProtuStrankaListFormatedOIB_1">
      <item>ELECTRUM d.o.o. UMAG, OIB 32662462917</item>
    </derivirana_varijabla>
  </DomainObject.Predmet.ProtuStrankaListFormatedOIB>
  <DomainObject.Predmet.ProtuStrankaListFormatedWithAdress>
    <izvorni_sadrzaj>
      <item>ELECTRUM d.o.o. UMAG, Juricani 25/c, 52470 Umag</item>
    </izvorni_sadrzaj>
    <derivirana_varijabla naziv="DomainObject.Predmet.ProtuStrankaListFormatedWithAdress_1">
      <item>ELECTRUM d.o.o. UMAG, Juricani 25/c, 52470 Umag</item>
    </derivirana_varijabla>
  </DomainObject.Predmet.ProtuStrankaListFormatedWithAdress>
  <DomainObject.Predmet.ProtuStrankaListFormatedWithAdressOIB>
    <izvorni_sadrzaj>
      <item>ELECTRUM d.o.o. UMAG, OIB 32662462917, Juricani 25/c, 52470 Umag</item>
    </izvorni_sadrzaj>
    <derivirana_varijabla naziv="DomainObject.Predmet.ProtuStrankaListFormatedWithAdressOIB_1">
      <item>ELECTRUM d.o.o. UMAG, OIB 32662462917, Juricani 25/c, 52470 Umag</item>
    </derivirana_varijabla>
  </DomainObject.Predmet.ProtuStrankaListFormatedWithAdressOIB>
  <DomainObject.Predmet.ProtuStrankaListNazivFormated>
    <izvorni_sadrzaj>
      <item>ELECTRUM d.o.o. UMAG</item>
    </izvorni_sadrzaj>
    <derivirana_varijabla naziv="DomainObject.Predmet.ProtuStrankaListNazivFormated_1">
      <item>ELECTRUM d.o.o. UMAG</item>
    </derivirana_varijabla>
  </DomainObject.Predmet.ProtuStrankaListNazivFormated>
  <DomainObject.Predmet.ProtuStrankaListNazivFormatedOIB>
    <izvorni_sadrzaj>
      <item>ELECTRUM d.o.o. UMAG, OIB 32662462917</item>
    </izvorni_sadrzaj>
    <derivirana_varijabla naziv="DomainObject.Predmet.ProtuStrankaListNazivFormatedOIB_1">
      <item>ELECTRUM d.o.o. UMAG, OIB 32662462917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ELECTRUM d.o.o. UMAG</izvorni_sadrzaj>
    <derivirana_varijabla naziv="DomainObject.Predmet.ProtustrankaIDrugi_1">ELECTRUM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ELECTRUM d.o.o. UMAG, OIB 32662462917, Juricani 25/c, 52470 Umag</izvorni_sadrzaj>
    <derivirana_varijabla naziv="DomainObject.Predmet.ProtustrankaIDrugiAdressOIB_1">ELECTRUM d.o.o. UMAG, OIB 32662462917, Juricani 25/c,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ELECTRUM d.o.o. UMAG</item>
    </izvorni_sadrzaj>
    <derivirana_varijabla naziv="DomainObject.Predmet.SudioniciListNaziv_1">
      <item>FINANCIJSKA AGENCIJA, RC RIJEKA, PODRUŽNICA PULA, PULA</item>
      <item>ELECTRUM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ELECTRUM d.o.o. UMAG, OIB 32662462917, Juricani 25/c,52470 Umag</item>
    </izvorni_sadrzaj>
    <derivirana_varijabla naziv="DomainObject.Predmet.SudioniciListAdressOIB_1">
      <item>FINANCIJSKA AGENCIJA, RC RIJEKA, PODRUŽNICA PULA, PULA, OIB 85821130368, Giardini 5,52100 Pula</item>
      <item>ELECTRUM d.o.o. UMAG, OIB 32662462917, Juricani 25/c,52470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32662462917</item>
    </izvorni_sadrzaj>
    <derivirana_varijabla naziv="DomainObject.Predmet.SudioniciListNazivOIB_1">
      <item>, OIB 85821130368</item>
      <item>, OIB 32662462917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1999</properties:Characters>
  <properties:Lines>93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2015-12-01T08:15:00Z</dcterms:created>
  <dc:creator>Mihaela Kaligari</dc:creator>
  <dc:description/>
  <cp:keywords/>
  <cp:lastModifiedBy>Lorena Paris Aničić</cp:lastModifiedBy>
  <cp:lastPrinted>2015-12-01T08:18:00Z</cp:lastPrinted>
  <dcterms:modified xmlns:xsi="http://www.w3.org/2001/XMLSchema-instance" xsi:type="dcterms:W3CDTF">2015-12-16T13:25:00Z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