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e5bd" w14:paraId="ec8e5bd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AF124D">
        <w:t xml:space="preserve">                     67. St-2888</w:t>
      </w:r>
      <w:r w:rsidR="00BF2FCF">
        <w:t>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F124D" w:rsidP="0070027B" w:rsidR="00EB51F8" w:rsidRPr="003A7D16">
      <w:pPr>
        <w:jc w:val="both"/>
      </w:pPr>
      <w:r w:rsidRPr="00AF124D">
        <w:t>Trgovački sud u Zagrebu, po sucu Gordanu Zubaku, u</w:t>
      </w:r>
      <w:r w:rsidRPr="00AF124D">
        <w:rPr>
          <w:lang w:val="pt-BR"/>
        </w:rPr>
        <w:t xml:space="preserve"> stečajnom postupku u povodu prijedloga predlagatelja FINANCIJSKE AGENCIJE, Zagreb, Ulica grada Vukovara 70, OIB: </w:t>
      </w:r>
      <w:r w:rsidRPr="00AF124D">
        <w:t>85821130368</w:t>
      </w:r>
      <w:r w:rsidRPr="00AF124D">
        <w:rPr>
          <w:lang w:val="pt-BR"/>
        </w:rPr>
        <w:t>, za otvaranje stečajnog postupka nad dužnikom JASIVA d.o.o., Zagreb, Vjekoslava Kaleba 8, OIB: 46944854489</w:t>
      </w:r>
      <w:r w:rsidR="003B2960">
        <w:rPr>
          <w:lang w:val="pt-BR"/>
        </w:rPr>
        <w:t>, kojeg zastupa punomoćnik Ivan Kusalić, odvjetniku u Zagrebu, Masarykova 22</w:t>
      </w:r>
      <w:r w:rsidR="00DC268C" w:rsidRPr="00DC7C75">
        <w:t xml:space="preserve">, </w:t>
      </w:r>
      <w:r w:rsidR="00FB5CF5">
        <w:rPr>
          <w:lang w:val="pt-BR"/>
        </w:rPr>
        <w:t>02. studenog</w:t>
      </w:r>
      <w:r w:rsidR="00DC7C75">
        <w:rPr>
          <w:color w:val="FF0000"/>
          <w:lang w:val="pt-BR"/>
        </w:rPr>
        <w:t xml:space="preserve">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AF124D" w:rsidRPr="00AF124D">
        <w:rPr>
          <w:lang w:val="pt-BR"/>
        </w:rPr>
        <w:t>JASIVA d.o.o., Zagreb, Vjekoslava Kaleba 8, OIB: 46944854489</w:t>
      </w:r>
      <w:r w:rsidR="00BF2FCF" w:rsidRPr="00BF2FCF">
        <w:t xml:space="preserve">, </w:t>
      </w:r>
      <w:r w:rsidR="00AF124D" w:rsidRPr="00AF124D">
        <w:t>MBS: 080357812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FB5CF5">
        <w:rPr>
          <w:lang w:val="pt-BR"/>
        </w:rPr>
        <w:t>02. studenog</w:t>
      </w:r>
      <w:r w:rsidR="00346A04">
        <w:rPr>
          <w:lang w:val="pt-BR"/>
        </w:rPr>
        <w:t xml:space="preserve"> </w:t>
      </w:r>
      <w:r w:rsidRPr="00DC7C75">
        <w:rPr>
          <w:lang w:val="pt-BR"/>
        </w:rPr>
        <w:t xml:space="preserve"> 2016</w:t>
      </w:r>
      <w:r w:rsidRPr="00DC7C75">
        <w:t xml:space="preserve">. u </w:t>
      </w:r>
      <w:r w:rsidR="00FB5CF5">
        <w:t>10.3</w:t>
      </w:r>
      <w:r w:rsidR="00DC7C75" w:rsidRPr="00DC7C75">
        <w:t>0</w:t>
      </w:r>
      <w:r w:rsidRPr="00DC7C75">
        <w:t xml:space="preserve"> sati.</w:t>
      </w:r>
    </w:p>
    <w:p w:rsidRDefault="00A93839" w:rsidP="00A93839" w:rsidR="00A93839" w:rsidRPr="00DC7C75">
      <w:pPr>
        <w:jc w:val="both"/>
      </w:pPr>
      <w:r w:rsidRPr="00DC7C75">
        <w:t xml:space="preserve">II. Za stečajnog upravitelja imenuje se </w:t>
      </w:r>
      <w:r w:rsidR="00FB5CF5">
        <w:t>Vladimir Špehar iz Karlovca, Maksimilijana Vrhovca 5, OIB: 20275924066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F124D" w:rsidRPr="00AF124D">
        <w:rPr>
          <w:lang w:val="pt-BR"/>
        </w:rPr>
        <w:t>JASIVA d.o.o., Zagreb, Vjekoslava Kaleba 8, OIB: 46944854489</w:t>
      </w:r>
      <w:r w:rsidR="00AF124D" w:rsidRPr="00AF124D">
        <w:t>, MBS: 080357812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F124D" w:rsidP="00AF124D" w:rsidR="00AF124D" w:rsidRPr="00AF124D">
      <w:pPr>
        <w:ind w:firstLine="708"/>
        <w:jc w:val="both"/>
        <w:rPr>
          <w:lang w:val="pt-BR"/>
        </w:rPr>
      </w:pPr>
      <w:r w:rsidRPr="00AF124D">
        <w:t xml:space="preserve">Financijska agencija, Regionalni centar Zagreb, podnijela je ovom sudu prijedlog za otvaranje stečajnog postupka nad dužnikom </w:t>
      </w:r>
      <w:r w:rsidRPr="00AF124D">
        <w:rPr>
          <w:lang w:val="pt-BR"/>
        </w:rPr>
        <w:t>JASIVA d.o.o., Zagreb.</w:t>
      </w:r>
    </w:p>
    <w:p w:rsidRDefault="00AF124D" w:rsidP="00AF124D" w:rsidR="00AF124D" w:rsidRPr="00AF124D">
      <w:pPr>
        <w:ind w:firstLine="708"/>
        <w:jc w:val="both"/>
        <w:rPr>
          <w:lang w:val="pt-BR"/>
        </w:rPr>
      </w:pPr>
    </w:p>
    <w:p w:rsidRDefault="00AF124D" w:rsidP="00AF124D" w:rsidR="00AF124D" w:rsidRPr="00AF124D">
      <w:pPr>
        <w:ind w:firstLine="708"/>
        <w:jc w:val="both"/>
      </w:pPr>
      <w:r w:rsidRPr="00AF124D">
        <w:t>Prijedlog je podnesen na temelju čl. 444. st. 2. Stečajnog zakona („Narodne novine“ broj 71/15, dalje: SZ).</w:t>
      </w:r>
    </w:p>
    <w:p w:rsidRDefault="00AF124D" w:rsidP="00AF124D" w:rsidR="00AF124D" w:rsidRPr="00AF124D">
      <w:pPr>
        <w:ind w:firstLine="708"/>
        <w:jc w:val="both"/>
      </w:pPr>
    </w:p>
    <w:p w:rsidRDefault="00AF124D" w:rsidP="00AF124D" w:rsidR="00AF124D" w:rsidRPr="00AF124D">
      <w:pPr>
        <w:ind w:firstLine="708"/>
        <w:jc w:val="both"/>
        <w:rPr>
          <w:lang w:val="en-GB"/>
        </w:rPr>
      </w:pPr>
      <w:r w:rsidRPr="00AF124D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712 dana, u ukupnom iznosu od 43.931,31 kn, kao i da dužnik ima 1 zaposlenog. </w:t>
      </w:r>
      <w:r w:rsidRPr="00AF124D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F124D" w:rsidP="00AF124D" w:rsidR="00AF124D" w:rsidRPr="00AF124D">
      <w:pPr>
        <w:ind w:firstLine="708"/>
        <w:jc w:val="both"/>
      </w:pPr>
    </w:p>
    <w:p w:rsidRDefault="00AF124D" w:rsidP="00AF124D" w:rsidR="00AF124D" w:rsidRPr="00AF124D">
      <w:pPr>
        <w:ind w:firstLine="708"/>
        <w:jc w:val="both"/>
      </w:pPr>
      <w:r w:rsidRPr="00AF124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F2FCF" w:rsidP="00BF2FCF" w:rsidR="00BF2FCF">
      <w:pPr>
        <w:ind w:firstLine="708"/>
        <w:jc w:val="both"/>
      </w:pPr>
    </w:p>
    <w:p w:rsidRDefault="00BF2FCF" w:rsidP="00BF2FCF" w:rsidR="00BF2FCF" w:rsidRPr="00BF2FCF">
      <w:pPr>
        <w:ind w:firstLine="708"/>
        <w:jc w:val="both"/>
      </w:pPr>
      <w:r w:rsidRPr="00BF2FCF">
        <w:t>U konkretnom slučaju, sud je prihvatio predlagateljeve tvrdnje o neprekinutom razdoblju evidentiranih neizvršenih osnova za plaćanje koji su zavedeni u Očevidniku  redoslijeda osnova za plaćanje</w:t>
      </w:r>
      <w:r w:rsidR="003B2960">
        <w:t xml:space="preserve"> te je u ovom postupku donio rješenje kojim je nad dužnikom pokrenut prethodni postupak</w:t>
      </w:r>
      <w:r w:rsidRPr="00BF2FCF">
        <w:t>.</w:t>
      </w:r>
    </w:p>
    <w:p w:rsidRDefault="00BF2FCF" w:rsidP="00BF2FCF" w:rsidR="00BF2FCF" w:rsidRPr="00BF2FCF">
      <w:pPr>
        <w:jc w:val="both"/>
      </w:pPr>
    </w:p>
    <w:p w:rsidRDefault="00BF2FCF" w:rsidP="00BF2FCF" w:rsidR="00BF2FCF" w:rsidRPr="00BF2FCF">
      <w:pPr>
        <w:ind w:firstLine="708"/>
        <w:jc w:val="both"/>
      </w:pPr>
      <w:r w:rsidRPr="00BF2FCF">
        <w:t xml:space="preserve">U ovom postupku održano je ročište radi očitovanja o prijedlogu za otvaranje stečajnog postupka. </w:t>
      </w:r>
      <w:r w:rsidR="00AF124D" w:rsidRPr="00AF124D">
        <w:t>Zastupnica po zakonu dužnika pristupila je na navedeno ročište te je izjavila kako dužnik u svom vlasništvu nema imovinu. Zastupnica po zakonu dužnika nije osporila predlagateljeve tvrdnje o postojanju stečajnog razloga nesposobnosti za plaćanje</w:t>
      </w:r>
      <w:r w:rsidRPr="00BF2FCF">
        <w:t>.</w:t>
      </w:r>
    </w:p>
    <w:p w:rsidRDefault="005A2B10" w:rsidP="00AE30AB" w:rsidR="005A2B10">
      <w:pPr>
        <w:jc w:val="both"/>
      </w:pPr>
    </w:p>
    <w:p w:rsidRDefault="005224DC" w:rsidP="00F94A15" w:rsidR="00F94A15">
      <w:pPr>
        <w:ind w:firstLine="708"/>
        <w:jc w:val="both"/>
      </w:pPr>
      <w:r w:rsidRPr="003A7D16">
        <w:t xml:space="preserve">Sud je rješenjem od </w:t>
      </w:r>
      <w:r w:rsidR="00AF124D">
        <w:t>1. lipnja</w:t>
      </w:r>
      <w:r w:rsidR="00A93839">
        <w:t xml:space="preserve">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BF2FCF">
        <w:t>o</w:t>
      </w:r>
      <w:r w:rsidR="00A93839">
        <w:t xml:space="preserve"> je na mrežnoj stranici e-oglasna pl</w:t>
      </w:r>
      <w:r w:rsidR="00061A00">
        <w:t>oča Trgovačkog suda u</w:t>
      </w:r>
      <w:r w:rsidR="00F94A15">
        <w:t xml:space="preserve"> Zagrebu dana</w:t>
      </w:r>
      <w:r w:rsidR="00061A00">
        <w:t xml:space="preserve"> </w:t>
      </w:r>
      <w:r w:rsidR="00F94A15">
        <w:t>1. lipnja</w:t>
      </w:r>
      <w:r w:rsidR="00BF2FCF" w:rsidRPr="00BF2FCF">
        <w:t xml:space="preserve"> 2016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F94A15">
        <w:t>, što proizlazi i iz potvrde Financijske agencije</w:t>
      </w:r>
      <w:r w:rsidRPr="00A93839">
        <w:t>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FB5CF5">
        <w:t>02. studenog</w:t>
      </w:r>
      <w:r w:rsidR="00346A04">
        <w:t xml:space="preserve"> </w:t>
      </w:r>
      <w:r w:rsidR="00B6336F" w:rsidRPr="00DC7C75">
        <w:t xml:space="preserve"> 2016</w:t>
      </w:r>
      <w:r w:rsidR="00C12410" w:rsidRPr="00DC7C75">
        <w:t>.</w:t>
      </w:r>
    </w:p>
    <w:p w:rsidRDefault="00C12410" w:rsidP="00C12410" w:rsidR="00C12410" w:rsidRPr="00DC7C75"/>
    <w:p w:rsidRDefault="00346A04" w:rsidP="00363447" w:rsidR="00346A04">
      <w:pPr>
        <w:jc w:val="right"/>
      </w:pPr>
    </w:p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912485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346A04" w:rsidP="00C12410" w:rsidR="00346A0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FB5CF5" w:rsidP="00C12410" w:rsidR="00FB5CF5"/>
    <w:p w:rsidRDefault="00912485" w:rsidP="004E13E6" w:rsidR="00912485">
      <w:pPr>
        <w:jc w:val="right"/>
      </w:pPr>
    </w:p>
    <w:p w:rsidRDefault="00912485" w:rsidP="004E13E6" w:rsidR="00912485">
      <w:pPr>
        <w:jc w:val="right"/>
      </w:pPr>
      <w:r>
        <w:t>Za točnost otpravka</w:t>
      </w:r>
    </w:p>
    <w:p w:rsidRDefault="00912485" w:rsidP="004E13E6" w:rsidR="00912485">
      <w:pPr>
        <w:jc w:val="right"/>
      </w:pPr>
      <w:r>
        <w:t>ovlašteni službenik</w:t>
      </w:r>
    </w:p>
    <w:p w:rsidRDefault="00912485" w:rsidP="004E13E6" w:rsidR="00912485">
      <w:pPr>
        <w:jc w:val="right"/>
      </w:pPr>
      <w:r>
        <w:t>Katica Franjić</w:t>
      </w:r>
    </w:p>
    <w:p w:rsidRDefault="008213C5" w:rsidP="00912485" w:rsidR="008213C5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12485">
          <w:rPr>
            <w:noProof/>
          </w:rPr>
          <w:t>3</w:t>
        </w:r>
        <w:r>
          <w:fldChar w:fldCharType="end"/>
        </w:r>
        <w:r w:rsidR="00AF124D">
          <w:tab/>
          <w:t>67. St-2888</w:t>
        </w:r>
        <w:r w:rsidR="00BF2FCF">
          <w:t>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90380"/>
    <w:rsid w:val="002B4737"/>
    <w:rsid w:val="002C25CA"/>
    <w:rsid w:val="002E0229"/>
    <w:rsid w:val="00346A04"/>
    <w:rsid w:val="00347CA4"/>
    <w:rsid w:val="00350F72"/>
    <w:rsid w:val="00363447"/>
    <w:rsid w:val="00372077"/>
    <w:rsid w:val="0038259F"/>
    <w:rsid w:val="00392E4D"/>
    <w:rsid w:val="003A7D16"/>
    <w:rsid w:val="003B2960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45B73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E59F9"/>
    <w:rsid w:val="008F6699"/>
    <w:rsid w:val="008F76E8"/>
    <w:rsid w:val="00912485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AF124D"/>
    <w:rsid w:val="00B15477"/>
    <w:rsid w:val="00B6336F"/>
    <w:rsid w:val="00B8024A"/>
    <w:rsid w:val="00BD17D3"/>
    <w:rsid w:val="00BF2FCF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E4220"/>
    <w:rsid w:val="00F06F7D"/>
    <w:rsid w:val="00F24636"/>
    <w:rsid w:val="00F51E11"/>
    <w:rsid w:val="00F61CF3"/>
    <w:rsid w:val="00F94A15"/>
    <w:rsid w:val="00FB5CF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St-2888/2016</izvorni_sadrzaj>
    <derivirana_varijabla naziv="DomainObject.Predmet.OznakaBroj_1">St-2888/2016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JASIVA d.o.o. zastupanog po punomoćniku Nevenka Mustać Jurošević; Ivan Kusalić</izvorni_sadrzaj>
    <derivirana_varijabla naziv="DomainObject.Predmet.ProtustrankaFormated_1">  JASIVA d.o.o. zastupanog po punomoćniku Nevenka Mustać Jurošević; Ivan Kusalić</derivirana_varijabla>
  </DomainObject.Predmet.ProtustrankaFormated>
  <DomainObject.Predmet.ProtustrankaFormatedOIB>
    <izvorni_sadrzaj>  JASIVA d.o.o., OIB 46944854489 zastupanog po punomoćniku Nevenka Mustać Jurošević; Ivan Kusalić</izvorni_sadrzaj>
    <derivirana_varijabla naziv="DomainObject.Predmet.ProtustrankaFormatedOIB_1">  JASIVA d.o.o., OIB 46944854489 zastupanog po punomoćniku Nevenka Mustać Jurošević; Ivan Kusalić</derivirana_varijabla>
  </DomainObject.Predmet.ProtustrankaFormatedOIB>
  <DomainObject.Predmet.ProtustrankaFormatedWithAdress>
    <izvorni_sadrzaj> JASIVA d.o.o., Vjekoslava Kaleba 8, 10000 Zagreb zastupanog po punomoćniku Nevenka Mustać Jurošević; Ivan Kusalić</izvorni_sadrzaj>
    <derivirana_varijabla naziv="DomainObject.Predmet.ProtustrankaFormatedWithAdress_1"> JASIVA d.o.o., Vjekoslava Kaleba 8, 10000 Zagreb zastupanog po punomoćniku Nevenka Mustać Jurošević; Ivan Kusalić</derivirana_varijabla>
  </DomainObject.Predmet.ProtustrankaFormatedWithAdress>
  <DomainObject.Predmet.ProtustrankaFormatedWithAdressOIB>
    <izvorni_sadrzaj> JASIVA d.o.o., OIB 46944854489, Vjekoslava Kaleba 8, 10000 Zagreb zastupanog po punomoćniku Nevenka Mustać Jurošević; Ivan Kusalić</izvorni_sadrzaj>
    <derivirana_varijabla naziv="DomainObject.Predmet.ProtustrankaFormatedWithAdressOIB_1"> JASIVA d.o.o., OIB 46944854489, Vjekoslava Kaleba 8, 10000 Zagreb zastupanog po punomoćniku Nevenka Mustać Jurošević; Ivan Kusalić</derivirana_varijabla>
  </DomainObject.Predmet.ProtustrankaFormatedWithAdressOIB>
  <DomainObject.Predmet.ProtustrankaWithAdress>
    <izvorni_sadrzaj>JASIVA d.o.o. Vjekoslava Kaleba 8, 10000 Zagreb</izvorni_sadrzaj>
    <derivirana_varijabla naziv="DomainObject.Predmet.ProtustrankaWithAdress_1">JASIVA d.o.o. Vjekoslava Kaleba 8, 10000 Zagreb</derivirana_varijabla>
  </DomainObject.Predmet.ProtustrankaWithAdress>
  <DomainObject.Predmet.ProtustrankaWithAdressOIB>
    <izvorni_sadrzaj>JASIVA d.o.o., OIB 46944854489, Vjekoslava Kaleba 8, 10000 Zagreb</izvorni_sadrzaj>
    <derivirana_varijabla naziv="DomainObject.Predmet.ProtustrankaWithAdressOIB_1">JASIVA d.o.o., OIB 46944854489, Vjekoslava Kaleba 8, 10000 Zagreb</derivirana_varijabla>
  </DomainObject.Predmet.ProtustrankaWithAdressOIB>
  <DomainObject.Predmet.ProtustrankaNazivFormated>
    <izvorni_sadrzaj>JASIVA d.o.o.</izvorni_sadrzaj>
    <derivirana_varijabla naziv="DomainObject.Predmet.ProtustrankaNazivFormated_1">JASIVA d.o.o.</derivirana_varijabla>
  </DomainObject.Predmet.ProtustrankaNazivFormated>
  <DomainObject.Predmet.ProtustrankaNazivFormatedOIB>
    <izvorni_sadrzaj>JASIVA d.o.o., OIB 46944854489</izvorni_sadrzaj>
    <derivirana_varijabla naziv="DomainObject.Predmet.ProtustrankaNazivFormatedOIB_1">JASIVA d.o.o., OIB 46944854489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Mustać Jurošević; VJEROVNICI</izvorni_sadrzaj>
    <derivirana_varijabla naziv="DomainObject.Predmet.StrankaFormated_1">  FINA Regionalni centar Zagreb; Nevenka Mustać Jurošević; VJEROVNICI</derivirana_varijabla>
  </DomainObject.Predmet.StrankaFormated>
  <DomainObject.Predmet.StrankaFormatedOIB>
    <izvorni_sadrzaj>  FINA Regionalni centar Zagreb, OIB 85821130368; Nevenka Mustać Jurošević, OIB 99374454513; VJEROVNICI</izvorni_sadrzaj>
    <derivirana_varijabla naziv="DomainObject.Predmet.StrankaFormatedOIB_1">  FINA Regionalni centar Zagreb, OIB 85821130368; Nevenka Mustać Jurošević, OIB 99374454513; VJEROVNICI</derivirana_varijabla>
  </DomainObject.Predmet.StrankaFormatedOIB>
  <DomainObject.Predmet.StrankaFormatedWithAdress>
    <izvorni_sadrzaj> FINA Regionalni centar Zagreb, Trg svibanjskih žrtava 1995. br. 1, 10000 Zagreb; Nevenka Mustać Jurošević, Ulica Vjekoslava Kaleba 8, 10000 Zagreb; VJEROVNICI</izvorni_sadrzaj>
    <derivirana_varijabla naziv="DomainObject.Predmet.StrankaFormatedWithAdress_1"> FINA Regionalni centar Zagreb, Trg svibanjskih žrtava 1995. br. 1, 10000 Zagreb; Nevenka Mustać Jurošević, Ulica Vjekoslava Kaleba 8, 10000 Zagreb; VJEROVNICI</derivirana_varijabla>
  </DomainObject.Predmet.StrankaFormatedWithAdress>
  <DomainObject.Predmet.StrankaFormatedWithAdressOIB>
    <izvorni_sadrzaj> FINA Regionalni centar Zagreb, OIB 85821130368, Trg svibanjskih žrtava 1995. br. 1, 10000 Zagreb; Nevenka Mustać Jurošević, OIB 99374454513, Ulica Vjekoslava Kaleba 8, 10000 Zagreb; VJEROVNICI</izvorni_sadrzaj>
    <derivirana_varijabla naziv="DomainObject.Predmet.StrankaFormatedWithAdressOIB_1"> FINA Regionalni centar Zagreb, OIB 85821130368, Trg svibanjskih žrtava 1995. br. 1, 10000 Zagreb; Nevenka Mustać Jurošević, OIB 99374454513, Ulica Vjekoslava Kaleba 8, 10000 Zagreb; VJEROVNICI</derivirana_varijabla>
  </DomainObject.Predmet.StrankaFormatedWithAdressOIB>
  <DomainObject.Predmet.StrankaWithAdress>
    <izvorni_sadrzaj>FINA Regionalni centar Zagreb Trg svibanjskih žrtava 1995. br. 1,10000 Zagreb,Nevenka Mustać Jurošević Ulica Vjekoslava Kaleba 8,10000 Zagreb,VJEROVNICI </izvorni_sadrzaj>
    <derivirana_varijabla naziv="DomainObject.Predmet.StrankaWithAdress_1">FINA Regionalni centar Zagreb Trg svibanjskih žrtava 1995. br. 1,10000 Zagreb,Nevenka Mustać Jurošević Ulica Vjekoslava Kaleba 8,10000 Zagreb,VJEROVNICI </derivirana_varijabla>
  </DomainObject.Predmet.StrankaWithAdress>
  <DomainObject.Predmet.StrankaWithAdressOIB>
    <izvorni_sadrzaj>FINA Regionalni centar Zagreb, OIB 85821130368, Trg svibanjskih žrtava 1995. br. 1,10000 Zagreb,Nevenka Mustać Jurošević, OIB 99374454513, Ulica Vjekoslava Kaleba 8,10000 Zagreb,VJEROVNICI</izvorni_sadrzaj>
    <derivirana_varijabla naziv="DomainObject.Predmet.StrankaWithAdressOIB_1">FINA Regionalni centar Zagreb, OIB 85821130368, Trg svibanjskih žrtava 1995. br. 1,10000 Zagreb,Nevenka Mustać Jurošević, OIB 99374454513, Ulica Vjekoslava Kaleba 8,10000 Zagreb,VJEROVNICI</derivirana_varijabla>
  </DomainObject.Predmet.StrankaWithAdressOIB>
  <DomainObject.Predmet.StrankaNazivFormated>
    <izvorni_sadrzaj>FINA Regionalni centar Zagreb,Nevenka Mustać Jurošević,VJEROVNICI</izvorni_sadrzaj>
    <derivirana_varijabla naziv="DomainObject.Predmet.StrankaNazivFormated_1">FINA Regionalni centar Zagreb,Nevenka Mustać Jurošević,VJEROVNICI</derivirana_varijabla>
  </DomainObject.Predmet.StrankaNazivFormated>
  <DomainObject.Predmet.StrankaNazivFormatedOIB>
    <izvorni_sadrzaj>FINA Regionalni centar Zagreb, OIB 85821130368,Nevenka Mustać Jurošević, OIB 99374454513,VJEROVNICI</izvorni_sadrzaj>
    <derivirana_varijabla naziv="DomainObject.Predmet.StrankaNazivFormatedOIB_1">FINA Regionalni centar Zagreb, OIB 85821130368,Nevenka Mustać Jurošević, OIB 99374454513,VJEROVNICI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Nevenka Mustać Jurošević</item>
      <item>VJEROVNICI</item>
    </izvorni_sadrzaj>
    <derivirana_varijabla naziv="DomainObject.Predmet.StrankaListFormated_1">
      <item>FINA Regionalni centar Zagreb</item>
      <item>Nevenka Mustać Jurošević</item>
      <item>VJEROVNICI</item>
    </derivirana_varijabla>
  </DomainObject.Predmet.StrankaListFormated>
  <DomainObject.Predmet.StrankaListFormatedOIB>
    <izvorni_sadrzaj>
      <item>FINA Regionalni centar Zagreb, OIB 85821130368</item>
      <item>Nevenka Mustać Jurošević, OIB 99374454513</item>
      <item>VJEROVNICI</item>
    </izvorni_sadrzaj>
    <derivirana_varijabla naziv="DomainObject.Predmet.StrankaListFormatedOIB_1">
      <item>FINA Regionalni centar Zagreb, OIB 85821130368</item>
      <item>Nevenka Mustać Jurošević, OIB 99374454513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Nevenka Mustać Jurošević, Ulica Vjekoslava Kaleba 8, 10000 Zagreb</item>
      <item>VJEROVNICI</item>
    </izvorni_sadrzaj>
    <derivirana_varijabla naziv="DomainObject.Predmet.StrankaListFormatedWithAdress_1">
      <item>FINA Regionalni centar Zagreb, Trg svibanjskih žrtava 1995. br. 1, 10000 Zagreb</item>
      <item>Nevenka Mustać Jurošević, Ulica Vjekoslava Kaleba 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Nevenka Mustać Jurošević, OIB 99374454513, Ulica Vjekoslava Kaleba 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Nevenka Mustać Jurošević, OIB 99374454513, Ulica Vjekoslava Kaleba 8, 10000 Zagreb</item>
      <item>VJEROVNICI</item>
    </derivirana_varijabla>
  </DomainObject.Predmet.StrankaListFormatedWithAdressOIB>
  <DomainObject.Predmet.StrankaListNazivFormated>
    <izvorni_sadrzaj>
      <item>FINA Regionalni centar Zagreb</item>
      <item>Nevenka Mustać Jurošević</item>
      <item>VJEROVNICI</item>
    </izvorni_sadrzaj>
    <derivirana_varijabla naziv="DomainObject.Predmet.StrankaListNazivFormated_1">
      <item>FINA Regionalni centar Zagreb</item>
      <item>Nevenka Mustać Jurošević</item>
      <item>VJEROVNICI</item>
    </derivirana_varijabla>
  </DomainObject.Predmet.StrankaListNazivFormated>
  <DomainObject.Predmet.StrankaListNazivFormatedOIB>
    <izvorni_sadrzaj>
      <item>FINA Regionalni centar Zagreb, OIB 85821130368</item>
      <item>Nevenka Mustać Jurošević, OIB 99374454513</item>
      <item>VJEROVNICI</item>
    </izvorni_sadrzaj>
    <derivirana_varijabla naziv="DomainObject.Predmet.StrankaListNazivFormatedOIB_1">
      <item>FINA Regionalni centar Zagreb, OIB 85821130368</item>
      <item>Nevenka Mustać Jurošević, OIB 99374454513</item>
      <item>VJEROVNICI</item>
    </derivirana_varijabla>
  </DomainObject.Predmet.StrankaListNazivFormatedOIB>
  <DomainObject.Predmet.ProtuStrankaListFormated>
    <izvorni_sadrzaj>
      <item>JASIVA d.o.o. zastupanog po punomoćniku Nevenka Mustać Jurošević; Ivan Kusalić</item>
    </izvorni_sadrzaj>
    <derivirana_varijabla naziv="DomainObject.Predmet.ProtuStrankaListFormated_1">
      <item>JASIVA d.o.o. zastupanog po punomoćniku Nevenka Mustać Jurošević; Ivan Kusalić</item>
    </derivirana_varijabla>
  </DomainObject.Predmet.ProtuStrankaListFormated>
  <DomainObject.Predmet.ProtuStrankaListFormatedOIB>
    <izvorni_sadrzaj>
      <item>JASIVA d.o.o., OIB 46944854489 zastupanog po punomoćniku Nevenka Mustać Jurošević; Ivan Kusalić</item>
    </izvorni_sadrzaj>
    <derivirana_varijabla naziv="DomainObject.Predmet.ProtuStrankaListFormatedOIB_1">
      <item>JASIVA d.o.o., OIB 46944854489 zastupanog po punomoćniku Nevenka Mustać Jurošević; Ivan Kusalić</item>
    </derivirana_varijabla>
  </DomainObject.Predmet.ProtuStrankaListFormatedOIB>
  <DomainObject.Predmet.ProtuStrankaListFormatedWithAdress>
    <izvorni_sadrzaj>
      <item>JASIVA d.o.o., Vjekoslava Kaleba 8, 10000 Zagreb zastupanog po punomoćniku Nevenka Mustać Jurošević; Ivan Kusalić</item>
    </izvorni_sadrzaj>
    <derivirana_varijabla naziv="DomainObject.Predmet.ProtuStrankaListFormatedWithAdress_1">
      <item>JASIVA d.o.o., Vjekoslava Kaleba 8, 10000 Zagreb zastupanog po punomoćniku Nevenka Mustać Jurošević; Ivan Kusalić</item>
    </derivirana_varijabla>
  </DomainObject.Predmet.ProtuStrankaListFormatedWithAdress>
  <DomainObject.Predmet.ProtuStrankaListFormatedWithAdressOIB>
    <izvorni_sadrzaj>
      <item>JASIVA d.o.o., OIB 46944854489, Vjekoslava Kaleba 8, 10000 Zagreb zastupanog po punomoćniku Nevenka Mustać Jurošević; Ivan Kusalić</item>
    </izvorni_sadrzaj>
    <derivirana_varijabla naziv="DomainObject.Predmet.ProtuStrankaListFormatedWithAdressOIB_1">
      <item>JASIVA d.o.o., OIB 46944854489, Vjekoslava Kaleba 8, 10000 Zagreb zastupanog po punomoćniku Nevenka Mustać Jurošević; Ivan Kusalić</item>
    </derivirana_varijabla>
  </DomainObject.Predmet.ProtuStrankaListFormatedWithAdressOIB>
  <DomainObject.Predmet.ProtuStrankaListNazivFormated>
    <izvorni_sadrzaj>
      <item>JASIVA d.o.o.</item>
    </izvorni_sadrzaj>
    <derivirana_varijabla naziv="DomainObject.Predmet.ProtuStrankaListNazivFormated_1">
      <item>JASIVA d.o.o.</item>
    </derivirana_varijabla>
  </DomainObject.Predmet.ProtuStrankaListNazivFormated>
  <DomainObject.Predmet.ProtuStrankaListNazivFormatedOIB>
    <izvorni_sadrzaj>
      <item>JASIVA d.o.o., OIB 46944854489</item>
    </izvorni_sadrzaj>
    <derivirana_varijabla naziv="DomainObject.Predmet.ProtuStrankaListNazivFormatedOIB_1">
      <item>JASIVA d.o.o., OIB 46944854489</item>
    </derivirana_varijabla>
  </DomainObject.Predmet.ProtuStrankaListNazivFormatedOIB>
  <DomainObject.Predmet.OstaliListFormated>
    <izvorni_sadrzaj>
      <item>Nevenka Mustać Jurošević punomoćnik sudionika u postupku JASIVA d.o.o.</item>
      <item>Ivan Kusalić punomoćnik sudionika u postupku JASIVA d.o.o.</item>
    </izvorni_sadrzaj>
    <derivirana_varijabla naziv="DomainObject.Predmet.OstaliListFormated_1">
      <item>Nevenka Mustać Jurošević punomoćnik sudionika u postupku JASIVA d.o.o.</item>
      <item>Ivan Kusalić punomoćnik sudionika u postupku JASIVA d.o.o.</item>
    </derivirana_varijabla>
  </DomainObject.Predmet.OstaliListFormated>
  <DomainObject.Predmet.OstaliListFormatedOIB>
    <izvorni_sadrzaj>
      <item>Nevenka Mustać Jurošević, OIB 99374454513 punomoćnik sudionika u postupku JASIVA d.o.o.</item>
      <item>Ivan Kusalić punomoćnik sudionika u postupku JASIVA d.o.o.</item>
    </izvorni_sadrzaj>
    <derivirana_varijabla naziv="DomainObject.Predmet.OstaliListFormatedOIB_1">
      <item>Nevenka Mustać Jurošević, OIB 99374454513 punomoćnik sudionika u postupku JASIVA d.o.o.</item>
      <item>Ivan Kusalić punomoćnik sudionika u postupku JASIVA d.o.o.</item>
    </derivirana_varijabla>
  </DomainObject.Predmet.OstaliListFormatedOIB>
  <DomainObject.Predmet.OstaliListFormatedWithAdress>
    <izvorni_sadrzaj>
      <item>Nevenka Mustać Jurošević, Ulica Vjekoslava Kaleba 8, 10000 Zagreb punomoćnik sudionika u postupku JASIVA d.o.o.</item>
      <item>Ivan Kusalić, Masarykova 22, 10000 Zagreb punomoćnik sudionika u postupku JASIVA d.o.o.</item>
    </izvorni_sadrzaj>
    <derivirana_varijabla naziv="DomainObject.Predmet.OstaliListFormatedWithAdress_1">
      <item>Nevenka Mustać Jurošević, Ulica Vjekoslava Kaleba 8, 10000 Zagreb punomoćnik sudionika u postupku JASIVA d.o.o.</item>
      <item>Ivan Kusalić, Masarykova 22, 10000 Zagreb punomoćnik sudionika u postupku JASIVA d.o.o.</item>
    </derivirana_varijabla>
  </DomainObject.Predmet.OstaliListFormatedWithAdress>
  <DomainObject.Predmet.OstaliListFormatedWithAdressOIB>
    <izvorni_sadrzaj>
      <item>Nevenka Mustać Jurošević, OIB 99374454513, Ulica Vjekoslava Kaleba 8, 10000 Zagreb punomoćnik sudionika u postupku JASIVA d.o.o.</item>
      <item>Ivan Kusalić, Masarykova 22, 10000 Zagreb punomoćnik sudionika u postupku JASIVA d.o.o.</item>
    </izvorni_sadrzaj>
    <derivirana_varijabla naziv="DomainObject.Predmet.OstaliListFormatedWithAdressOIB_1">
      <item>Nevenka Mustać Jurošević, OIB 99374454513, Ulica Vjekoslava Kaleba 8, 10000 Zagreb punomoćnik sudionika u postupku JASIVA d.o.o.</item>
      <item>Ivan Kusalić, Masarykova 22, 10000 Zagreb punomoćnik sudionika u postupku JASIVA d.o.o.</item>
    </derivirana_varijabla>
  </DomainObject.Predmet.OstaliListFormatedWithAdressOIB>
  <DomainObject.Predmet.OstaliListNazivFormated>
    <izvorni_sadrzaj>
      <item>Nevenka Mustać Jurošević</item>
      <item>Ivan Kusalić</item>
    </izvorni_sadrzaj>
    <derivirana_varijabla naziv="DomainObject.Predmet.OstaliListNazivFormated_1">
      <item>Nevenka Mustać Jurošević</item>
      <item>Ivan Kusalić</item>
    </derivirana_varijabla>
  </DomainObject.Predmet.OstaliListNazivFormated>
  <DomainObject.Predmet.OstaliListNazivFormatedOIB>
    <izvorni_sadrzaj>
      <item>Nevenka Mustać Jurošević, OIB 99374454513</item>
      <item>Ivan Kusalić</item>
    </izvorni_sadrzaj>
    <derivirana_varijabla naziv="DomainObject.Predmet.OstaliListNazivFormatedOIB_1">
      <item>Nevenka Mustać Jurošević, OIB 99374454513</item>
      <item>Ivan Kusalić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JASIVA d.o.o.</izvorni_sadrzaj>
    <derivirana_varijabla naziv="DomainObject.Predmet.ProtustrankaIDrugi_1">JASIVA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JASIVA d.o.o., OIB 46944854489, Vjekoslava Kaleba 8, 10000 Zagreb</izvorni_sadrzaj>
    <derivirana_varijabla naziv="DomainObject.Predmet.ProtustrankaIDrugiAdressOIB_1">JASIVA d.o.o., OIB 46944854489, Vjekoslava Kaleba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JASIVA d.o.o.</item>
      <item>Nevenka Mustać Jurošević</item>
      <item>Nevenka Mustać Jurošević</item>
      <item>VJEROVNICI</item>
      <item>Ivan Kusalić</item>
    </izvorni_sadrzaj>
    <derivirana_varijabla naziv="DomainObject.Predmet.SudioniciListNaziv_1">
      <item>FINA Regionalni centar Zagreb</item>
      <item>JASIVA d.o.o.</item>
      <item>Nevenka Mustać Jurošević</item>
      <item>Nevenka Mustać Jurošević</item>
      <item>VJEROVNICI</item>
      <item>Ivan Kusalić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JASIVA d.o.o., OIB 46944854489, Vjekoslava Kaleba 8,10000 Zagreb</item>
      <item>Nevenka Mustać Jurošević, OIB 99374454513, Ulica Vjekoslava Kaleba 8,10000 Zagreb</item>
      <item>Nevenka Mustać Jurošević, OIB 99374454513, Ulica Vjekoslava Kaleba 8,10000 Zagreb</item>
      <item>VJEROVNICI</item>
      <item>Ivan Kusalić, Masarykova 22,10000 Zagreb</item>
    </izvorni_sadrzaj>
    <derivirana_varijabla naziv="DomainObject.Predmet.SudioniciListAdressOIB_1">
      <item>FINA Regionalni centar Zagreb, OIB 85821130368, Trg svibanjskih žrtava 1995. br. 1,10000 Zagreb</item>
      <item>JASIVA d.o.o., OIB 46944854489, Vjekoslava Kaleba 8,10000 Zagreb</item>
      <item>Nevenka Mustać Jurošević, OIB 99374454513, Ulica Vjekoslava Kaleba 8,10000 Zagreb</item>
      <item>Nevenka Mustać Jurošević, OIB 99374454513, Ulica Vjekoslava Kaleba 8,10000 Zagreb</item>
      <item>VJEROVNICI</item>
      <item>Ivan Kusalić,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46944854489</item>
      <item>, OIB 99374454513</item>
      <item>, OIB 99374454513</item>
      <item>, OIB null</item>
      <item>, OIB null</item>
    </izvorni_sadrzaj>
    <derivirana_varijabla naziv="DomainObject.Predmet.SudioniciListNazivOIB_1">
      <item>, OIB 85821130368</item>
      <item>, OIB 46944854489</item>
      <item>, OIB 99374454513</item>
      <item>, OIB 99374454513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4672</properties:Characters>
  <properties:Lines>110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2016-10-31T11:59:00Z</dcterms:created>
  <dc:creator>gzubak</dc:creator>
  <cp:lastModifiedBy>Katica Franjić</cp:lastModifiedBy>
  <cp:lastPrinted>2016-11-02T08:43:00Z</cp:lastPrinted>
  <dcterms:modified xmlns:xsi="http://www.w3.org/2001/XMLSchema-instance" xsi:type="dcterms:W3CDTF">2016-11-02T08:43:00Z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