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e5e9" w14:paraId="81ce5e9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4158EB">
      <w:r w:rsidRPr="004158EB"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5E129C" w:rsidP="00DC74A4" w:rsidR="00DC74A4">
      <w:pPr>
        <w:pStyle w:val="Tijeloteksta"/>
        <w:jc w:val="right"/>
        <w:rPr>
          <w:szCs w:val="24"/>
        </w:rPr>
      </w:pPr>
      <w:r>
        <w:rPr>
          <w:b/>
        </w:rPr>
        <w:tab/>
      </w:r>
      <w:r>
        <w:rPr>
          <w:b/>
        </w:rPr>
        <w:tab/>
      </w:r>
      <w:r w:rsidR="000272EB">
        <w:rPr>
          <w:b/>
        </w:rPr>
        <w:t>ŠIME ŠUPE</w:t>
      </w:r>
    </w:p>
    <w:p w:rsidRDefault="00DC74A4" w:rsidP="00DC74A4" w:rsidR="00DC74A4">
      <w:pPr>
        <w:pStyle w:val="Tijeloteksta"/>
        <w:jc w:val="right"/>
        <w:rPr>
          <w:szCs w:val="24"/>
        </w:rPr>
      </w:pPr>
      <w:r>
        <w:rPr>
          <w:szCs w:val="24"/>
        </w:rPr>
        <w:t xml:space="preserve">Šibenik </w:t>
      </w:r>
    </w:p>
    <w:p w:rsidRDefault="00DC74A4" w:rsidP="00DC74A4" w:rsidR="00DC74A4">
      <w:pPr>
        <w:pStyle w:val="Tijeloteksta"/>
        <w:jc w:val="right"/>
        <w:rPr>
          <w:szCs w:val="24"/>
        </w:rPr>
      </w:pPr>
      <w:r>
        <w:rPr>
          <w:szCs w:val="24"/>
        </w:rPr>
        <w:t>Josipa bana Jelačića 0</w:t>
      </w:r>
    </w:p>
    <w:p w:rsidRDefault="00DC74A4" w:rsidP="00DC74A4" w:rsidR="00DC74A4" w:rsidRPr="00D71417">
      <w:pPr>
        <w:pStyle w:val="Tijeloteksta"/>
        <w:jc w:val="right"/>
        <w:rPr>
          <w:szCs w:val="24"/>
        </w:rPr>
      </w:pPr>
      <w:r>
        <w:rPr>
          <w:szCs w:val="24"/>
        </w:rPr>
        <w:t>Nogometni klub "Šubićevac"</w:t>
      </w:r>
    </w:p>
    <w:p w:rsidRDefault="005E129C" w:rsidP="00AB657E" w:rsidR="005E129C">
      <w:pPr>
        <w:ind w:left="5040"/>
        <w:jc w:val="right"/>
      </w:pPr>
    </w:p>
    <w:p w:rsidRDefault="005E129C" w:rsidP="005E129C" w:rsidR="005E129C">
      <w:pPr>
        <w:ind w:firstLine="708"/>
        <w:jc w:val="both"/>
      </w:pPr>
    </w:p>
    <w:p w:rsidRDefault="005E129C" w:rsidP="005E129C" w:rsidR="005E129C">
      <w:pPr>
        <w:ind w:firstLine="708"/>
        <w:jc w:val="both"/>
      </w:pPr>
    </w:p>
    <w:p w:rsidRDefault="00120463" w:rsidP="005E129C" w:rsidR="005E129C">
      <w:pPr>
        <w:ind w:firstLine="708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FB0A5F" w:rsidRPr="005F002B">
        <w:t>1</w:t>
      </w:r>
      <w:r w:rsidR="00E546DA">
        <w:t>0</w:t>
      </w:r>
      <w:r w:rsidR="00AB657E">
        <w:t>82</w:t>
      </w:r>
      <w:r w:rsidR="001A7D41" w:rsidRPr="005F002B">
        <w:t>/</w:t>
      </w:r>
      <w:r w:rsidR="0053063B" w:rsidRPr="005F002B">
        <w:t>1</w:t>
      </w:r>
      <w:r w:rsidR="00FB0A5F" w:rsidRPr="005F002B">
        <w:t>6</w:t>
      </w:r>
      <w:r w:rsidR="00753F74" w:rsidRPr="005F002B">
        <w:t>-</w:t>
      </w:r>
      <w:r w:rsidR="00B6061C">
        <w:t>1</w:t>
      </w:r>
      <w:r w:rsidR="005E129C">
        <w:t>0</w:t>
      </w:r>
      <w:r w:rsidR="001A7D41" w:rsidRPr="005F002B">
        <w:t xml:space="preserve"> </w:t>
      </w:r>
      <w:r w:rsidRPr="005F002B">
        <w:t>od</w:t>
      </w:r>
      <w:r w:rsidR="000272EB">
        <w:t xml:space="preserve"> 4. studenog </w:t>
      </w:r>
      <w:r w:rsidR="00ED3120">
        <w:t xml:space="preserve"> </w:t>
      </w:r>
      <w:r w:rsidR="00BE7BE4" w:rsidRPr="005F002B">
        <w:t>2016</w:t>
      </w:r>
      <w:r w:rsidRPr="005F002B">
        <w:t>. pokrenut</w:t>
      </w:r>
      <w:r w:rsidR="00A5553C">
        <w:t xml:space="preserve"> </w:t>
      </w:r>
      <w:r w:rsidRPr="005F002B">
        <w:t xml:space="preserve">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AB657E" w:rsidRPr="00D71417">
        <w:t>NOGOMETNI KLUB "ŠUBIĆEVAC", Šibenik, Josipa bana Jelačića 0, OIB:66201301968</w:t>
      </w:r>
      <w:r w:rsidR="005E129C">
        <w:t>.</w:t>
      </w:r>
    </w:p>
    <w:p w:rsidRDefault="00120463" w:rsidP="005E129C" w:rsidR="00120463" w:rsidRPr="005F002B">
      <w:pPr>
        <w:jc w:val="both"/>
      </w:pPr>
    </w:p>
    <w:p w:rsidRDefault="000272EB" w:rsidP="000272EB" w:rsidR="000272EB" w:rsidRPr="00FF19FD">
      <w:pPr>
        <w:ind w:firstLine="708"/>
        <w:jc w:val="both"/>
        <w:rPr>
          <w:b/>
        </w:rPr>
      </w:pPr>
      <w:r w:rsidRPr="005F002B">
        <w:t xml:space="preserve">Ročište radi utvrđivanja pretpostavki za otvaranje stečajnog postupka određeno je </w:t>
      </w:r>
      <w:r>
        <w:t>za dan</w:t>
      </w:r>
      <w:r w:rsidRPr="005F002B">
        <w:t xml:space="preserve"> </w:t>
      </w:r>
      <w:r w:rsidRPr="003D7336">
        <w:rPr>
          <w:b/>
        </w:rPr>
        <w:t>9. prosinca</w:t>
      </w:r>
      <w:r w:rsidRPr="00625AFE">
        <w:t xml:space="preserve"> </w:t>
      </w:r>
      <w:r>
        <w:rPr>
          <w:b/>
        </w:rPr>
        <w:t>2016. u 11,1</w:t>
      </w:r>
      <w:r w:rsidRPr="003D7336">
        <w:rPr>
          <w:b/>
        </w:rPr>
        <w:t>0 sati kod Trgovačkog suda u Zadru, Stalne službe u Šibeniku, Stjepana Radića 81, soba broj 212</w:t>
      </w:r>
      <w:r>
        <w:rPr>
          <w:b/>
        </w:rPr>
        <w:t xml:space="preserve">, </w:t>
      </w:r>
      <w:r w:rsidRPr="005F002B">
        <w:t>pa Vas stoga pozivamo na ročište.</w:t>
      </w:r>
    </w:p>
    <w:p w:rsidRDefault="000272EB" w:rsidP="000272EB" w:rsidR="000272EB" w:rsidRPr="005F002B">
      <w:pPr>
        <w:jc w:val="both"/>
      </w:pPr>
    </w:p>
    <w:p w:rsidRDefault="000272EB" w:rsidP="000272EB" w:rsidR="000272EB" w:rsidRPr="005F002B">
      <w:pPr>
        <w:tabs>
          <w:tab w:pos="5795" w:val="left"/>
        </w:tabs>
        <w:jc w:val="both"/>
      </w:pPr>
      <w:r w:rsidRPr="005F002B">
        <w:t xml:space="preserve">       </w:t>
      </w:r>
      <w:r>
        <w:t xml:space="preserve">     </w:t>
      </w:r>
      <w:r w:rsidRPr="005F002B">
        <w:t xml:space="preserve">Ročište radi očitovanja o prijedlogu za otvaranje stečajnog postupka određeno je </w:t>
      </w:r>
      <w:r>
        <w:t>za dan</w:t>
      </w:r>
      <w:r w:rsidRPr="005F002B">
        <w:t xml:space="preserve"> </w:t>
      </w:r>
      <w:r w:rsidRPr="003D7336">
        <w:rPr>
          <w:b/>
        </w:rPr>
        <w:t>9. prosinca</w:t>
      </w:r>
      <w:r w:rsidRPr="00625AFE">
        <w:t xml:space="preserve"> </w:t>
      </w:r>
      <w:r>
        <w:rPr>
          <w:b/>
        </w:rPr>
        <w:t>2016. u 11,2</w:t>
      </w:r>
      <w:r w:rsidRPr="003D7336">
        <w:rPr>
          <w:b/>
        </w:rPr>
        <w:t>0 sati kod Trgovačkog suda u Zadru, Stalne službe u Šibeniku, Stjepana Radića 81, soba broj 212</w:t>
      </w:r>
      <w:r>
        <w:rPr>
          <w:b/>
        </w:rPr>
        <w:t xml:space="preserve">, </w:t>
      </w:r>
      <w:r w:rsidRPr="005F002B">
        <w:t>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E546DA">
        <w:t xml:space="preserve"> </w:t>
      </w:r>
      <w:r w:rsidR="000272EB">
        <w:t>4.</w:t>
      </w:r>
      <w:r w:rsidR="00737B7A">
        <w:t xml:space="preserve"> </w:t>
      </w:r>
      <w:r w:rsidR="000272EB">
        <w:t xml:space="preserve">studenog </w:t>
      </w:r>
      <w:r w:rsidR="00ED3120">
        <w:t>2</w:t>
      </w:r>
      <w:r w:rsidR="00BE7BE4" w:rsidRPr="005F002B">
        <w:t>016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4E23A2" w:rsidP="0093536D" w:rsidR="004E23A2" w:rsidRPr="005F002B">
      <w:pPr>
        <w:jc w:val="right"/>
      </w:pPr>
      <w:r w:rsidRPr="005F002B">
        <w:t xml:space="preserve">                                                        </w:t>
      </w:r>
      <w:r w:rsidR="0093536D">
        <w:t>S</w:t>
      </w:r>
      <w:r w:rsidRPr="005F002B">
        <w:t>u</w:t>
      </w:r>
      <w:r w:rsidR="00D33BA4" w:rsidRPr="005F002B">
        <w:t>tkinja</w:t>
      </w:r>
    </w:p>
    <w:p w:rsidRDefault="004E23A2" w:rsidP="00D33BA4" w:rsidR="004E23A2" w:rsidRPr="005F002B">
      <w:pPr>
        <w:jc w:val="right"/>
      </w:pP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="00D33BA4" w:rsidRPr="005F002B">
        <w:t xml:space="preserve">Ana Markač </w:t>
      </w:r>
    </w:p>
    <w:p w:rsidRDefault="004E23A2" w:rsidP="004E23A2" w:rsidR="004E23A2" w:rsidRPr="005F002B"/>
    <w:p w:rsidRDefault="00506F5D" w:rsidP="00A75CA0" w:rsidR="00506F5D" w:rsidRPr="005F002B">
      <w:pPr>
        <w:ind w:firstLine="360" w:left="5400"/>
        <w:jc w:val="right"/>
      </w:pPr>
    </w:p>
    <w:p w:rsidRDefault="00737B7A" w:rsidP="00737B7A" w:rsidR="00120463">
      <w:pPr>
        <w:jc w:val="both"/>
      </w:pPr>
      <w:r>
        <w:t>DNA:</w:t>
      </w:r>
    </w:p>
    <w:p w:rsidRDefault="00737B7A" w:rsidP="00737B7A" w:rsidR="00737B7A" w:rsidRPr="005F002B">
      <w:pPr>
        <w:jc w:val="both"/>
      </w:pPr>
      <w:r>
        <w:t xml:space="preserve">i putem e-Oglasne ploče </w:t>
      </w:r>
    </w:p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B0A5F">
      <w:t>1</w:t>
    </w:r>
    <w:r w:rsidR="005F1416">
      <w:t>0</w:t>
    </w:r>
    <w:r w:rsidR="00AB657E">
      <w:t>82</w:t>
    </w:r>
    <w:r w:rsidR="00495446">
      <w:t>/16-11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5A55DBD"/>
    <w:multiLevelType w:val="hybridMultilevel"/>
    <w:tmpl w:val="A36A86B6"/>
    <w:lvl w:tplc="C6067B9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5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6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4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272EB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58EB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5446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129C"/>
    <w:rsid w:val="005E5126"/>
    <w:rsid w:val="005F002B"/>
    <w:rsid w:val="005F141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37B7A"/>
    <w:rsid w:val="00742CB4"/>
    <w:rsid w:val="0074503C"/>
    <w:rsid w:val="0075028B"/>
    <w:rsid w:val="00752B10"/>
    <w:rsid w:val="00753F74"/>
    <w:rsid w:val="007625D3"/>
    <w:rsid w:val="00780F3D"/>
    <w:rsid w:val="00781CDA"/>
    <w:rsid w:val="007A1DC1"/>
    <w:rsid w:val="007A763B"/>
    <w:rsid w:val="007E425C"/>
    <w:rsid w:val="0080429C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5553C"/>
    <w:rsid w:val="00A60137"/>
    <w:rsid w:val="00A62539"/>
    <w:rsid w:val="00A66D04"/>
    <w:rsid w:val="00A73523"/>
    <w:rsid w:val="00A75CA0"/>
    <w:rsid w:val="00A82235"/>
    <w:rsid w:val="00AB657E"/>
    <w:rsid w:val="00AD1E5B"/>
    <w:rsid w:val="00AE5BDA"/>
    <w:rsid w:val="00B0613D"/>
    <w:rsid w:val="00B0620F"/>
    <w:rsid w:val="00B10DAD"/>
    <w:rsid w:val="00B331F5"/>
    <w:rsid w:val="00B44332"/>
    <w:rsid w:val="00B549C0"/>
    <w:rsid w:val="00B6061C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C74A4"/>
    <w:rsid w:val="00DF5870"/>
    <w:rsid w:val="00E051A2"/>
    <w:rsid w:val="00E069BC"/>
    <w:rsid w:val="00E073B9"/>
    <w:rsid w:val="00E27D91"/>
    <w:rsid w:val="00E546DA"/>
    <w:rsid w:val="00E57968"/>
    <w:rsid w:val="00E83C6A"/>
    <w:rsid w:val="00EA6402"/>
    <w:rsid w:val="00EB44F7"/>
    <w:rsid w:val="00ED01D6"/>
    <w:rsid w:val="00ED3120"/>
    <w:rsid w:val="00ED32D7"/>
    <w:rsid w:val="00EE3954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AB657E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B657E"/>
    <w:rPr>
      <w:sz w:val="24"/>
    </w:rPr>
  </w:style>
  <w:style w:styleId="Odlomakpopisa" w:type="paragraph">
    <w:name w:val="List Paragraph"/>
    <w:basedOn w:val="Normal"/>
    <w:uiPriority w:val="34"/>
    <w:qFormat/>
    <w:rsid w:val="00737B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3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9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9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9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9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AB657E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B657E"/>
    <w:rPr>
      <w:sz w:val="24"/>
    </w:rPr>
  </w:style>
  <w:style w:styleId="Odlomakpopisa" w:type="paragraph">
    <w:name w:val="List Paragraph"/>
    <w:basedOn w:val="Normal"/>
    <w:uiPriority w:val="34"/>
    <w:qFormat/>
    <w:rsid w:val="00737B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3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9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9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9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9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595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"ŠUBIĆEVAC"</izvorni_sadrzaj>
    <derivirana_varijabla naziv="DomainObject.Predmet.ProtustrankaFormated_1">  NOGOMETNI KLUB "ŠUBIĆEVAC"</derivirana_varijabla>
  </DomainObject.Predmet.ProtustrankaFormated>
  <DomainObject.Predmet.ProtustrankaFormatedOIB>
    <izvorni_sadrzaj>  NOGOMETNI KLUB "ŠUBIĆEVAC", OIB 66201301968</izvorni_sadrzaj>
    <derivirana_varijabla naziv="DomainObject.Predmet.ProtustrankaFormatedOIB_1">  NOGOMETNI KLUB "ŠUBIĆEVAC", OIB 66201301968</derivirana_varijabla>
  </DomainObject.Predmet.ProtustrankaFormatedOIB>
  <DomainObject.Predmet.ProtustrankaFormatedWithAdress>
    <izvorni_sadrzaj> NOGOMETNI KLUB "ŠUBIĆEVAC", Josipa bana Jelačića 0, 22000 Šibenik</izvorni_sadrzaj>
    <derivirana_varijabla naziv="DomainObject.Predmet.ProtustrankaFormatedWithAdress_1"> NOGOMETNI KLUB "ŠUBIĆEVAC", Josipa bana Jelačića 0, 22000 Šibenik</derivirana_varijabla>
  </DomainObject.Predmet.ProtustrankaFormatedWithAdress>
  <DomainObject.Predmet.ProtustrankaFormatedWithAdressOIB>
    <izvorni_sadrzaj> NOGOMETNI KLUB "ŠUBIĆEVAC", OIB 66201301968, Josipa bana Jelačića 0, 22000 Šibenik</izvorni_sadrzaj>
    <derivirana_varijabla naziv="DomainObject.Predmet.ProtustrankaFormatedWithAdressOIB_1"> NOGOMETNI KLUB "ŠUBIĆEVAC", OIB 66201301968, Josipa bana Jelačića 0, 22000 Šibenik</derivirana_varijabla>
  </DomainObject.Predmet.ProtustrankaFormatedWithAdressOIB>
  <DomainObject.Predmet.ProtustrankaWithAdress>
    <izvorni_sadrzaj>NOGOMETNI KLUB "ŠUBIĆEVAC" Josipa bana Jelačića 0, 22000 Šibenik</izvorni_sadrzaj>
    <derivirana_varijabla naziv="DomainObject.Predmet.ProtustrankaWithAdress_1">NOGOMETNI KLUB "ŠUBIĆEVAC" Josipa bana Jelačića 0, 22000 Šibenik</derivirana_varijabla>
  </DomainObject.Predmet.ProtustrankaWithAdress>
  <DomainObject.Predmet.ProtustrankaWithAdressOIB>
    <izvorni_sadrzaj>NOGOMETNI KLUB "ŠUBIĆEVAC", OIB 66201301968, Josipa bana Jelačića 0, 22000 Šibenik</izvorni_sadrzaj>
    <derivirana_varijabla naziv="DomainObject.Predmet.ProtustrankaWithAdressOIB_1">NOGOMETNI KLUB "ŠUBIĆEVAC", OIB 66201301968, Josipa bana Jelačića 0, 22000 Šibenik</derivirana_varijabla>
  </DomainObject.Predmet.ProtustrankaWithAdressOIB>
  <DomainObject.Predmet.ProtustrankaNazivFormated>
    <izvorni_sadrzaj>NOGOMETNI KLUB "ŠUBIĆEVAC"</izvorni_sadrzaj>
    <derivirana_varijabla naziv="DomainObject.Predmet.ProtustrankaNazivFormated_1">NOGOMETNI KLUB "ŠUBIĆEVAC"</derivirana_varijabla>
  </DomainObject.Predmet.ProtustrankaNazivFormated>
  <DomainObject.Predmet.ProtustrankaNazivFormatedOIB>
    <izvorni_sadrzaj>NOGOMETNI KLUB "ŠUBIĆEVAC", OIB 66201301968</izvorni_sadrzaj>
    <derivirana_varijabla naziv="DomainObject.Predmet.ProtustrankaNazivFormatedOIB_1">NOGOMETNI KLUB "ŠUBIĆEVAC", OIB 66201301968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NOGOMETNI KLUB "ŠUBIĆEVAC"</item>
    </izvorni_sadrzaj>
    <derivirana_varijabla naziv="DomainObject.Predmet.ProtuStrankaListFormated_1">
      <item>NOGOMETNI KLUB "ŠUBIĆEVAC"</item>
    </derivirana_varijabla>
  </DomainObject.Predmet.ProtuStrankaListFormated>
  <DomainObject.Predmet.ProtuStrankaListFormatedOIB>
    <izvorni_sadrzaj>
      <item>NOGOMETNI KLUB "ŠUBIĆEVAC", OIB 66201301968</item>
    </izvorni_sadrzaj>
    <derivirana_varijabla naziv="DomainObject.Predmet.ProtuStrankaListFormatedOIB_1">
      <item>NOGOMETNI KLUB "ŠUBIĆEVAC", OIB 66201301968</item>
    </derivirana_varijabla>
  </DomainObject.Predmet.ProtuStrankaListFormatedOIB>
  <DomainObject.Predmet.ProtuStrankaListFormatedWithAdress>
    <izvorni_sadrzaj>
      <item>NOGOMETNI KLUB "ŠUBIĆEVAC", Josipa bana Jelačića 0, 22000 Šibenik</item>
    </izvorni_sadrzaj>
    <derivirana_varijabla naziv="DomainObject.Predmet.ProtuStrankaListFormatedWithAdress_1">
      <item>NOGOMETNI KLUB "ŠUBIĆEVAC", Josipa bana Jelačića 0, 22000 Šibenik</item>
    </derivirana_varijabla>
  </DomainObject.Predmet.ProtuStrankaListFormatedWithAdress>
  <DomainObject.Predmet.ProtuStrankaListFormatedWithAdressOIB>
    <izvorni_sadrzaj>
      <item>NOGOMETNI KLUB "ŠUBIĆEVAC", OIB 66201301968, Josipa bana Jelačića 0, 22000 Šibenik</item>
    </izvorni_sadrzaj>
    <derivirana_varijabla naziv="DomainObject.Predmet.ProtuStrankaListFormatedWithAdressOIB_1">
      <item>NOGOMETNI KLUB "ŠUBIĆEVAC", OIB 66201301968, Josipa bana Jelačića 0, 22000 Šibenik</item>
    </derivirana_varijabla>
  </DomainObject.Predmet.ProtuStrankaListFormatedWithAdressOIB>
  <DomainObject.Predmet.ProtuStrankaListNazivFormated>
    <izvorni_sadrzaj>
      <item>NOGOMETNI KLUB "ŠUBIĆEVAC"</item>
    </izvorni_sadrzaj>
    <derivirana_varijabla naziv="DomainObject.Predmet.ProtuStrankaListNazivFormated_1">
      <item>NOGOMETNI KLUB "ŠUBIĆEVAC"</item>
    </derivirana_varijabla>
  </DomainObject.Predmet.ProtuStrankaListNazivFormated>
  <DomainObject.Predmet.ProtuStrankaListNazivFormatedOIB>
    <izvorni_sadrzaj>
      <item>NOGOMETNI KLUB "ŠUBIĆEVAC", OIB 66201301968</item>
    </izvorni_sadrzaj>
    <derivirana_varijabla naziv="DomainObject.Predmet.ProtuStrankaListNazivFormatedOIB_1">
      <item>NOGOMETNI KLUB "ŠUBIĆEVAC", OIB 66201301968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NOGOMETNI KLUB "ŠUBIĆEVAC"</izvorni_sadrzaj>
    <derivirana_varijabla naziv="DomainObject.Predmet.ProtustrankaIDrugi_1">NOGOMETNI KLUB "ŠUBIĆEVAC"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NOGOMETNI KLUB "ŠUBIĆEVAC", OIB 66201301968, Josipa bana Jelačića 0, 22000 Šibenik</izvorni_sadrzaj>
    <derivirana_varijabla naziv="DomainObject.Predmet.ProtustrankaIDrugiAdressOIB_1">NOGOMETNI KLUB "ŠUBIĆEVAC", OIB 66201301968, Josipa bana Jelačića 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"ŠUBIĆEVAC"</item>
      <item>FINA - Podružnica Šibenik</item>
    </izvorni_sadrzaj>
    <derivirana_varijabla naziv="DomainObject.Predmet.SudioniciListNaziv_1">
      <item>NOGOMETNI KLUB "ŠUBIĆEVAC"</item>
      <item>FINA - Podružnica Šibenik</item>
    </derivirana_varijabla>
  </DomainObject.Predmet.SudioniciListNaziv>
  <DomainObject.Predmet.SudioniciListAdressOIB>
    <izvorni_sadrzaj>
      <item>NOGOMETNI KLUB "ŠUBIĆEVAC", OIB 66201301968, Josipa bana Jelačića 0,22000 Šibenik</item>
      <item>FINA - Podružnica Šibenik, OIB 85821130368, Perivoj L. Marune 1,22000 Šibenik</item>
    </izvorni_sadrzaj>
    <derivirana_varijabla naziv="DomainObject.Predmet.SudioniciListAdressOIB_1">
      <item>NOGOMETNI KLUB "ŠUBIĆEVAC", OIB 66201301968, Josipa bana Jelačića 0,22000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66201301968</item>
      <item>, OIB 85821130368</item>
    </izvorni_sadrzaj>
    <derivirana_varijabla naziv="DomainObject.Predmet.SudioniciListNazivOIB_1">
      <item>, OIB 66201301968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B89E2A-0853-43B0-B3A8-8FB14418DC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957</properties:Characters>
  <properties:Lines>43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2016-10-25T12:06:00Z</dcterms:created>
  <dc:creator>Ardena Bajlo</dc:creator>
  <cp:lastModifiedBy>Nena Mužanović</cp:lastModifiedBy>
  <cp:lastPrinted>2016-10-06T07:27:00Z</cp:lastPrinted>
  <dcterms:modified xmlns:xsi="http://www.w3.org/2001/XMLSchema-instance" xsi:type="dcterms:W3CDTF">2016-11-04T10:40:00Z</dcterms:modified>
  <cp:revision>7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