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4054" w14:paraId="dab4054" w:rsidRDefault="000D37A1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01253">
        <w:t>U SLAVONSKOM</w:t>
      </w:r>
      <w:r w:rsidR="00794F25">
        <w:t xml:space="preserve"> BROD</w:t>
      </w:r>
      <w:r w:rsidR="00701253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2311E2">
        <w:t>693/2016-15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507FD7">
        <w:t>stečajnom predmetu dužnika</w:t>
      </w:r>
      <w:r w:rsidR="00BC355D">
        <w:t xml:space="preserve"> </w:t>
      </w:r>
      <w:r w:rsidR="002311E2">
        <w:t xml:space="preserve">GRADNJA VIDOVIĆ d.o.o. za gradnju i usluge, </w:t>
      </w:r>
      <w:proofErr w:type="spellStart"/>
      <w:r w:rsidR="002311E2">
        <w:t>Slav.Brod</w:t>
      </w:r>
      <w:proofErr w:type="spellEnd"/>
      <w:r w:rsidR="002311E2">
        <w:t>, Dragutina Račkog 13, OIB 61456990394, odlučujući o nagradi privremene stečajne upraviteljice</w:t>
      </w:r>
      <w:r>
        <w:t xml:space="preserve">, dana </w:t>
      </w:r>
      <w:r w:rsidR="00701253">
        <w:t>18.srpnja</w:t>
      </w:r>
      <w:r w:rsidR="009A5B51">
        <w:t xml:space="preserve"> 2017</w:t>
      </w:r>
      <w:r w:rsidR="00324AAE">
        <w:t>.</w:t>
      </w:r>
      <w:r w:rsidR="00701253">
        <w:t>g.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2311E2">
        <w:t xml:space="preserve"> Privremenoj</w:t>
      </w:r>
      <w:r>
        <w:t xml:space="preserve"> s</w:t>
      </w:r>
      <w:r w:rsidR="002311E2">
        <w:t>tečajnoj upraviteljici</w:t>
      </w:r>
      <w:r w:rsidR="00701253">
        <w:t xml:space="preserve"> </w:t>
      </w:r>
      <w:r w:rsidR="002311E2">
        <w:t xml:space="preserve">MARGARETI BONDŽI, </w:t>
      </w:r>
      <w:proofErr w:type="spellStart"/>
      <w:r w:rsidR="002311E2">
        <w:t>dipl.oec</w:t>
      </w:r>
      <w:proofErr w:type="spellEnd"/>
      <w:r w:rsidR="002311E2">
        <w:t xml:space="preserve">. iz Vinkovaca, </w:t>
      </w:r>
      <w:proofErr w:type="spellStart"/>
      <w:r w:rsidR="002311E2">
        <w:t>Lapovačka</w:t>
      </w:r>
      <w:proofErr w:type="spellEnd"/>
      <w:r w:rsidR="002311E2">
        <w:t xml:space="preserve"> 30, OIB 43842887527, </w:t>
      </w:r>
      <w:r w:rsidR="00701253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2311E2">
        <w:t xml:space="preserve">privremenoj </w:t>
      </w:r>
      <w:proofErr w:type="spellStart"/>
      <w:r w:rsidR="002311E2">
        <w:t>steč.upraviteljici</w:t>
      </w:r>
      <w:proofErr w:type="spellEnd"/>
      <w:r>
        <w:t xml:space="preserve">  iz sredstava Fonda. </w:t>
      </w:r>
      <w:r w:rsidR="00794F25">
        <w:t xml:space="preserve"> </w:t>
      </w:r>
    </w:p>
    <w:p w:rsidRDefault="002311E2" w:rsidP="006E2E1A" w:rsidR="002311E2">
      <w:pPr>
        <w:jc w:val="both"/>
      </w:pPr>
    </w:p>
    <w:p w:rsidRDefault="005753D5" w:rsidR="005753D5"/>
    <w:p w:rsidRDefault="005753D5" w:rsidP="005753D5" w:rsidR="00075445" w:rsidRPr="005753D5">
      <w:pPr>
        <w:jc w:val="center"/>
        <w:rPr>
          <w:b/>
        </w:rPr>
      </w:pPr>
      <w:r w:rsidRPr="00794F25">
        <w:t>Obrazloženje</w:t>
      </w:r>
    </w:p>
    <w:p w:rsidRDefault="005753D5" w:rsidR="005753D5"/>
    <w:p w:rsidRDefault="005001E5" w:rsidP="00064D24" w:rsidR="008D1E32">
      <w:pPr>
        <w:jc w:val="both"/>
      </w:pPr>
      <w:r>
        <w:tab/>
      </w:r>
      <w:r w:rsidR="00010304">
        <w:t>U prethodnom postupku radi utvrđivanja pretpostavki za otvaranje stečajnog postupka nad dužnikom</w:t>
      </w:r>
      <w:r w:rsidR="00316BB9">
        <w:t xml:space="preserve"> </w:t>
      </w:r>
      <w:r w:rsidR="002311E2">
        <w:t>GRADNJA VIDOVIĆ d.o.o.Slav.Brod</w:t>
      </w:r>
      <w:r w:rsidR="00010304">
        <w:t xml:space="preserve"> rješenjem posl.br. St-</w:t>
      </w:r>
      <w:r w:rsidR="002311E2">
        <w:t>693/2016-12</w:t>
      </w:r>
      <w:r w:rsidR="00010304">
        <w:t xml:space="preserve"> od </w:t>
      </w:r>
      <w:r w:rsidR="002311E2">
        <w:t>01</w:t>
      </w:r>
      <w:r w:rsidR="00701253">
        <w:t>.ožujka</w:t>
      </w:r>
      <w:r w:rsidR="00316BB9">
        <w:t xml:space="preserve"> 2017</w:t>
      </w:r>
      <w:r w:rsidR="00010304">
        <w:t>.</w:t>
      </w:r>
      <w:r w:rsidR="006F5176">
        <w:t xml:space="preserve"> </w:t>
      </w:r>
      <w:r w:rsidR="00010304">
        <w:t>imenovan</w:t>
      </w:r>
      <w:r w:rsidR="002311E2">
        <w:t>a je privremena stečajna</w:t>
      </w:r>
      <w:r w:rsidR="00701253">
        <w:t xml:space="preserve"> </w:t>
      </w:r>
      <w:r w:rsidR="00010304">
        <w:t>upravitelj</w:t>
      </w:r>
      <w:r w:rsidR="002311E2">
        <w:t>ica</w:t>
      </w:r>
      <w:r w:rsidR="00010304">
        <w:t xml:space="preserve"> </w:t>
      </w:r>
      <w:r w:rsidR="002311E2">
        <w:t xml:space="preserve">MARGARETA BONDŽA, </w:t>
      </w:r>
      <w:proofErr w:type="spellStart"/>
      <w:r w:rsidR="002311E2">
        <w:t>dipl.oec</w:t>
      </w:r>
      <w:proofErr w:type="spellEnd"/>
      <w:r w:rsidR="002311E2">
        <w:t xml:space="preserve">. iz Vinkovaca, </w:t>
      </w:r>
      <w:proofErr w:type="spellStart"/>
      <w:r w:rsidR="002311E2">
        <w:t>Lapovačka</w:t>
      </w:r>
      <w:proofErr w:type="spellEnd"/>
      <w:r w:rsidR="002311E2">
        <w:t xml:space="preserve"> 30,</w:t>
      </w:r>
      <w:r w:rsidR="00316BB9">
        <w:t xml:space="preserve"> </w:t>
      </w:r>
      <w:r w:rsidR="00010304">
        <w:t>sa zadatkom ispitati obim, strukturu i vrijednost dužnikove imovine, te utvrditi njezinu dostatnost za pokriće troškova stečajnog postupka.</w:t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2311E2">
        <w:t>Privremena stečajna</w:t>
      </w:r>
      <w:r w:rsidR="005753D5">
        <w:t xml:space="preserve"> upravitelj</w:t>
      </w:r>
      <w:r w:rsidR="002311E2">
        <w:t>ica obavila</w:t>
      </w:r>
      <w:r w:rsidR="00316BB9">
        <w:t xml:space="preserve"> je poslove koje </w:t>
      </w:r>
      <w:r w:rsidR="002311E2">
        <w:t>joj</w:t>
      </w:r>
      <w:r w:rsidR="00010304">
        <w:t xml:space="preserve"> je naložio stečajni sudac rješenjem, te </w:t>
      </w:r>
      <w:r w:rsidR="002311E2">
        <w:t>je o tome podnijela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2311E2">
        <w:t>12.04</w:t>
      </w:r>
      <w:r w:rsidR="00316BB9">
        <w:t>.2017</w:t>
      </w:r>
      <w:r w:rsidR="00010304">
        <w:t xml:space="preserve">. </w:t>
      </w:r>
      <w:r w:rsidR="00A16A60">
        <w:t xml:space="preserve">zbog čega </w:t>
      </w:r>
      <w:r w:rsidR="00316BB9">
        <w:t xml:space="preserve"> je </w:t>
      </w:r>
      <w:r w:rsidR="002311E2">
        <w:t>istoj</w:t>
      </w:r>
      <w:r w:rsidR="00010304">
        <w:t xml:space="preserve"> valjalo u skladu s odredbom </w:t>
      </w:r>
      <w:r w:rsidR="00931F75">
        <w:tab/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 xml:space="preserve">uz primjenu odredbe </w:t>
      </w:r>
      <w:r w:rsidR="00010304">
        <w:lastRenderedPageBreak/>
        <w:t>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701253">
        <w:t>18.srpnja</w:t>
      </w:r>
      <w:r w:rsidR="00B525FB">
        <w:t xml:space="preserve">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P="00701253" w:rsidR="000436CD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384750">
        <w:t xml:space="preserve"> </w:t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701253">
        <w:t>teč.upravitelju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vjerovniku-predlagatelju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0D37A1"/>
    <w:rsid w:val="00137EF8"/>
    <w:rsid w:val="00146355"/>
    <w:rsid w:val="00161CD6"/>
    <w:rsid w:val="00177FA8"/>
    <w:rsid w:val="00195CD7"/>
    <w:rsid w:val="001D38ED"/>
    <w:rsid w:val="001D63C6"/>
    <w:rsid w:val="001E3F00"/>
    <w:rsid w:val="002153A1"/>
    <w:rsid w:val="002311E2"/>
    <w:rsid w:val="00232EDE"/>
    <w:rsid w:val="00274E53"/>
    <w:rsid w:val="002A7858"/>
    <w:rsid w:val="002B6DC8"/>
    <w:rsid w:val="002D6000"/>
    <w:rsid w:val="002E5EFB"/>
    <w:rsid w:val="003022F4"/>
    <w:rsid w:val="00316BB9"/>
    <w:rsid w:val="00324AAE"/>
    <w:rsid w:val="00326F95"/>
    <w:rsid w:val="00332829"/>
    <w:rsid w:val="00342310"/>
    <w:rsid w:val="00351008"/>
    <w:rsid w:val="00366E89"/>
    <w:rsid w:val="00376F3F"/>
    <w:rsid w:val="00383E62"/>
    <w:rsid w:val="00384750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B2D74"/>
    <w:rsid w:val="004E6488"/>
    <w:rsid w:val="004E7C2B"/>
    <w:rsid w:val="005001E5"/>
    <w:rsid w:val="00500914"/>
    <w:rsid w:val="00506687"/>
    <w:rsid w:val="00507FD7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3AE9"/>
    <w:rsid w:val="006E2E1A"/>
    <w:rsid w:val="006F5176"/>
    <w:rsid w:val="006F7EE0"/>
    <w:rsid w:val="00701253"/>
    <w:rsid w:val="007278F7"/>
    <w:rsid w:val="00752704"/>
    <w:rsid w:val="00770B6D"/>
    <w:rsid w:val="00794F25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A5B51"/>
    <w:rsid w:val="009E260D"/>
    <w:rsid w:val="00A16A60"/>
    <w:rsid w:val="00A2564B"/>
    <w:rsid w:val="00A6182D"/>
    <w:rsid w:val="00AA5CEC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81BF4"/>
    <w:rsid w:val="00CF086F"/>
    <w:rsid w:val="00D26F58"/>
    <w:rsid w:val="00D31E82"/>
    <w:rsid w:val="00D42033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VIDOVIĆ društvo s ograničenom odgovornošću za gradnju i usluge</izvorni_sadrzaj>
    <derivirana_varijabla naziv="DomainObject.Predmet.ProtustrankaFormated_1">  GRADNJA VIDOVIĆ društvo s ograničenom odgovornošću za gradnju i usluge</derivirana_varijabla>
  </DomainObject.Predmet.ProtustrankaFormated>
  <DomainObject.Predmet.ProtustrankaFormatedOIB>
    <izvorni_sadrzaj>  GRADNJA VIDOVIĆ društvo s ograničenom odgovornošću za gradnju i usluge, OIB 61456990394</izvorni_sadrzaj>
    <derivirana_varijabla naziv="DomainObject.Predmet.ProtustrankaFormatedOIB_1">  GRADNJA VIDOVIĆ društvo s ograničenom odgovornošću za gradnju i usluge, OIB 61456990394</derivirana_varijabla>
  </DomainObject.Predmet.ProtustrankaFormatedOIB>
  <DomainObject.Predmet.ProtustrankaFormatedWithAdress>
    <izvorni_sadrzaj> GRADNJA VIDOVIĆ društvo s ograničenom odgovornošću za gradnju i usluge, Dragutina Račkog 13, 35000 Slavonski Brod</izvorni_sadrzaj>
    <derivirana_varijabla naziv="DomainObject.Predmet.ProtustrankaFormatedWithAdress_1"> GRADNJA VIDOVIĆ društvo s ograničenom odgovornošću za gradnju i usluge, Dragutina Račkog 13, 35000 Slavonski Brod</derivirana_varijabla>
  </DomainObject.Predmet.ProtustrankaFormatedWithAdress>
  <DomainObject.Predmet.ProtustrankaFormatedWithAdressOIB>
    <izvorni_sadrzaj> GRADNJA VIDOVIĆ društvo s ograničenom odgovornošću za gradnju i usluge, OIB 61456990394, Dragutina Račkog 13, 35000 Slavonski Brod</izvorni_sadrzaj>
    <derivirana_varijabla naziv="DomainObject.Predmet.ProtustrankaFormatedWithAdressOIB_1"> GRADNJA VIDOVIĆ društvo s ograničenom odgovornošću za gradnju i usluge, OIB 61456990394, Dragutina Račkog 13, 35000 Slavonski Brod</derivirana_varijabla>
  </DomainObject.Predmet.ProtustrankaFormatedWithAdressOIB>
  <DomainObject.Predmet.ProtustrankaWithAdress>
    <izvorni_sadrzaj>GRADNJA VIDOVIĆ društvo s ograničenom odgovornošću za gradnju i usluge Dragutina Račkog 13, 35000 Slavonski Brod</izvorni_sadrzaj>
    <derivirana_varijabla naziv="DomainObject.Predmet.ProtustrankaWithAdress_1">GRADNJA VIDOVIĆ društvo s ograničenom odgovornošću za gradnju i usluge Dragutina Račkog 13, 35000 Slavonski Brod</derivirana_varijabla>
  </DomainObject.Predmet.ProtustrankaWithAdress>
  <DomainObject.Predmet.ProtustrankaWithAdressOIB>
    <izvorni_sadrzaj>GRADNJA VIDOVIĆ društvo s ograničenom odgovornošću za gradnju i usluge, OIB 61456990394, Dragutina Račkog 13, 35000 Slavonski Brod</izvorni_sadrzaj>
    <derivirana_varijabla naziv="DomainObject.Predmet.ProtustrankaWithAdressOIB_1">GRADNJA VIDOVIĆ društvo s ograničenom odgovornošću za gradnju i usluge, OIB 61456990394, Dragutina Račkog 13, 35000 Slavonski Brod</derivirana_varijabla>
  </DomainObject.Predmet.ProtustrankaWithAdressOIB>
  <DomainObject.Predmet.ProtustrankaNazivFormated>
    <izvorni_sadrzaj>GRADNJA VIDOVIĆ društvo s ograničenom odgovornošću za gradnju i usluge</izvorni_sadrzaj>
    <derivirana_varijabla naziv="DomainObject.Predmet.ProtustrankaNazivFormated_1">GRADNJA VIDOVIĆ društvo s ograničenom odgovornošću za gradnju i usluge</derivirana_varijabla>
  </DomainObject.Predmet.ProtustrankaNazivFormated>
  <DomainObject.Predmet.ProtustrankaNazivFormatedOIB>
    <izvorni_sadrzaj>GRADNJA VIDOVIĆ društvo s ograničenom odgovornošću za gradnju i usluge, OIB 61456990394</izvorni_sadrzaj>
    <derivirana_varijabla naziv="DomainObject.Predmet.ProtustrankaNazivFormatedOIB_1">GRADNJA VIDOVIĆ društvo s ograničenom odgovornošću za gradnju i usluge, OIB 61456990394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152205.79</izvorni_sadrzaj>
    <derivirana_varijabla naziv="DomainObject.Predmet.TrenutnaVrijednost_1">152205.79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VIDOVIĆ društvo s ograničenom odgovornošću za gradnju i usluge</item>
    </izvorni_sadrzaj>
    <derivirana_varijabla naziv="DomainObject.Predmet.ProtuStrankaListFormated_1">
      <item>GRADNJA VIDOVIĆ društvo s ograničenom odgovornošću za gradnju i usluge</item>
    </derivirana_varijabla>
  </DomainObject.Predmet.ProtuStrankaListFormated>
  <DomainObject.Predmet.ProtuStrankaListFormatedOIB>
    <izvorni_sadrzaj>
      <item>GRADNJA VIDOVIĆ društvo s ograničenom odgovornošću za gradnju i usluge, OIB 61456990394</item>
    </izvorni_sadrzaj>
    <derivirana_varijabla naziv="DomainObject.Predmet.ProtuStrankaListFormatedOIB_1">
      <item>GRADNJA VIDOVIĆ društvo s ograničenom odgovornošću za gradnju i usluge, OIB 61456990394</item>
    </derivirana_varijabla>
  </DomainObject.Predmet.ProtuStrankaListFormatedOIB>
  <DomainObject.Predmet.ProtuStrankaListFormatedWithAdress>
    <izvorni_sadrzaj>
      <item>GRADNJA VIDOVIĆ društvo s ograničenom odgovornošću za gradnju i usluge, Dragutina Račkog 13, 35000 Slavonski Brod</item>
    </izvorni_sadrzaj>
    <derivirana_varijabla naziv="DomainObject.Predmet.ProtuStrankaListFormatedWithAdress_1">
      <item>GRADNJA VIDOVIĆ društvo s ograničenom odgovornošću za gradnju i usluge, Dragutina Račkog 13, 35000 Slavonski Brod</item>
    </derivirana_varijabla>
  </DomainObject.Predmet.ProtuStrankaListFormatedWithAdress>
  <DomainObject.Predmet.ProtuStrankaListFormatedWithAdressOIB>
    <izvorni_sadrzaj>
      <item>GRADNJA VIDOVIĆ društvo s ograničenom odgovornošću za gradnju i usluge, OIB 61456990394, Dragutina Račkog 13, 35000 Slavonski Brod</item>
    </izvorni_sadrzaj>
    <derivirana_varijabla naziv="DomainObject.Predmet.ProtuStrankaListFormatedWithAdressOIB_1">
      <item>GRADNJA VIDOVIĆ društvo s ograničenom odgovornošću za gradnju i usluge, OIB 61456990394, Dragutina Račkog 13, 35000 Slavonski Brod</item>
    </derivirana_varijabla>
  </DomainObject.Predmet.ProtuStrankaListFormatedWithAdressOIB>
  <DomainObject.Predmet.ProtuStrankaListNazivFormated>
    <izvorni_sadrzaj>
      <item>GRADNJA VIDOVIĆ društvo s ograničenom odgovornošću za gradnju i usluge</item>
    </izvorni_sadrzaj>
    <derivirana_varijabla naziv="DomainObject.Predmet.ProtuStrankaListNazivFormated_1">
      <item>GRADNJA VIDOVIĆ društvo s ograničenom odgovornošću za gradnju i usluge</item>
    </derivirana_varijabla>
  </DomainObject.Predmet.ProtuStrankaListNazivFormated>
  <DomainObject.Predmet.ProtuStrankaListNazivFormatedOIB>
    <izvorni_sadrzaj>
      <item>GRADNJA VIDOVIĆ društvo s ograničenom odgovornošću za gradnju i usluge, OIB 61456990394</item>
    </izvorni_sadrzaj>
    <derivirana_varijabla naziv="DomainObject.Predmet.ProtuStrankaListNazivFormatedOIB_1">
      <item>GRADNJA VIDOVIĆ društvo s ograničenom odgovornošću za gradnju i usluge, OIB 61456990394</item>
    </derivirana_varijabla>
  </DomainObject.Predmet.ProtuStrankaListNazivFormatedOIB>
  <DomainObject.Predmet.OstaliListFormated>
    <izvorni_sadrzaj>
      <item>Jerko Vidović</item>
    </izvorni_sadrzaj>
    <derivirana_varijabla naziv="DomainObject.Predmet.OstaliListFormated_1">
      <item>Jerko Vidović</item>
    </derivirana_varijabla>
  </DomainObject.Predmet.OstaliListFormated>
  <DomainObject.Predmet.OstaliListFormatedOIB>
    <izvorni_sadrzaj>
      <item>Jerko Vidović, OIB 31204379227</item>
    </izvorni_sadrzaj>
    <derivirana_varijabla naziv="DomainObject.Predmet.OstaliListFormatedOIB_1">
      <item>Jerko Vidović, OIB 31204379227</item>
    </derivirana_varijabla>
  </DomainObject.Predmet.OstaliListFormatedOIB>
  <DomainObject.Predmet.OstaliListFormatedWithAdress>
    <izvorni_sadrzaj>
      <item>Jerko Vidović, Dragutina Račkog 13, 35000 Slavonski Brod</item>
    </izvorni_sadrzaj>
    <derivirana_varijabla naziv="DomainObject.Predmet.OstaliListFormatedWithAdress_1">
      <item>Jerko Vidović, Dragutina Račkog 13, 35000 Slavonski Brod</item>
    </derivirana_varijabla>
  </DomainObject.Predmet.OstaliListFormatedWithAdress>
  <DomainObject.Predmet.OstaliListFormatedWithAdressOIB>
    <izvorni_sadrzaj>
      <item>Jerko Vidović, OIB 31204379227, Dragutina Račkog 13, 35000 Slavonski Brod</item>
    </izvorni_sadrzaj>
    <derivirana_varijabla naziv="DomainObject.Predmet.OstaliListFormatedWithAdressOIB_1">
      <item>Jerko Vidović, OIB 31204379227, Dragutina Račkog 13, 35000 Slavonski Brod</item>
    </derivirana_varijabla>
  </DomainObject.Predmet.OstaliListFormatedWithAdressOIB>
  <DomainObject.Predmet.OstaliListNazivFormated>
    <izvorni_sadrzaj>
      <item>Jerko Vidović</item>
    </izvorni_sadrzaj>
    <derivirana_varijabla naziv="DomainObject.Predmet.OstaliListNazivFormated_1">
      <item>Jerko Vidović</item>
    </derivirana_varijabla>
  </DomainObject.Predmet.OstaliListNazivFormated>
  <DomainObject.Predmet.OstaliListNazivFormatedOIB>
    <izvorni_sadrzaj>
      <item>Jerko Vidović, OIB 31204379227</item>
    </izvorni_sadrzaj>
    <derivirana_varijabla naziv="DomainObject.Predmet.OstaliListNazivFormatedOIB_1">
      <item>Jerko Vidović, OIB 31204379227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VIDOVIĆ društvo s ograničenom odgovornošću za gradnju i usluge</izvorni_sadrzaj>
    <derivirana_varijabla naziv="DomainObject.Predmet.ProtustrankaIDrugi_1">GRADNJA VIDOVIĆ društvo s ograničenom odgovornošću za gradnju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GRADNJA VIDOVIĆ društvo s ograničenom odgovornošću za gradnju i usluge, OIB 61456990394, Dragutina Račkog 13, 35000 Slavonski Brod</izvorni_sadrzaj>
    <derivirana_varijabla naziv="DomainObject.Predmet.ProtustrankaIDrugiAdressOIB_1">GRADNJA VIDOVIĆ društvo s ograničenom odgovornošću za gradnju i usluge, OIB 61456990394, Dragutina Račkog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VIDOVIĆ društvo s ograničenom odgovornošću za gradnju i usluge</item>
      <item>Jerko Vidović</item>
    </izvorni_sadrzaj>
    <derivirana_varijabla naziv="DomainObject.Predmet.SudioniciListNaziv_1">
      <item>Financijska agencija</item>
      <item>GRADNJA VIDOVIĆ društvo s ograničenom odgovornošću za gradnju i usluge</item>
      <item>Jerko Vidović</item>
    </derivirana_varijabla>
  </DomainObject.Predmet.SudioniciListNaziv>
  <DomainObject.Predmet.SudioniciListAdressOIB>
    <izvorni_sadrzaj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izvorni_sadrzaj>
    <derivirana_varijabla naziv="DomainObject.Predmet.SudioniciListAdressOIB_1">
      <item>Financijska agencija, OIB 85821130368, Ulica grada Vukovara 70,10000 Zagreb</item>
      <item>GRADNJA VIDOVIĆ društvo s ograničenom odgovornošću za gradnju i usluge, OIB 61456990394, Dragutina Račkog 13,35000 Slavonski Brod</item>
      <item>Jerko Vidović, OIB 31204379227, Dragutina Račkog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61456990394</item>
      <item>, OIB 31204379227</item>
    </izvorni_sadrzaj>
    <derivirana_varijabla naziv="DomainObject.Predmet.SudioniciListNazivOIB_1">
      <item>, OIB 85821130368</item>
      <item>, OIB 61456990394</item>
      <item>, OIB 31204379227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410</properties:Words>
  <properties:Characters>2321</properties:Characters>
  <properties:Lines>67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2017-07-18T06:27:00Z</dcterms:created>
  <dc:creator>Korisnik</dc:creator>
  <cp:keywords/>
  <cp:lastModifiedBy>wsadmin</cp:lastModifiedBy>
  <cp:lastPrinted>2017-07-18T06:31:00Z</cp:lastPrinted>
  <dcterms:modified xmlns:xsi="http://www.w3.org/2001/XMLSchema-instance" xsi:type="dcterms:W3CDTF">2017-07-18T07:44:00Z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