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c5e1" w14:paraId="829c5e1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2C02D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</w:t>
      </w:r>
      <w:r w:rsidR="000E1961">
        <w:rPr>
          <w:rStyle w:val="Naglaeno"/>
          <w:b w:val="false"/>
          <w:bCs w:val="false"/>
        </w:rPr>
        <w:t>239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B836A5">
        <w:rPr>
          <w:rStyle w:val="Naglaeno"/>
          <w:b w:val="false"/>
          <w:bCs w:val="false"/>
        </w:rPr>
        <w:t>34</w:t>
      </w:r>
      <w:r w:rsidR="002C02D0">
        <w:rPr>
          <w:rStyle w:val="Naglaeno"/>
          <w:b w:val="false"/>
          <w:bCs w:val="false"/>
        </w:rPr>
        <w:t>1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0E1961" w:rsidRPr="000E1961">
        <w:rPr>
          <w:bCs/>
        </w:rPr>
        <w:t>M.D.-PROFIL d.o.o. za graditeljstvo, trgovinu i usluge u stečaju, Đakovo, Industrijska Zona bb, MBS 030032243, OIB 55786870275</w:t>
      </w:r>
      <w:r>
        <w:rPr>
          <w:b/>
          <w:bCs/>
        </w:rPr>
        <w:t>,</w:t>
      </w:r>
      <w:r>
        <w:t xml:space="preserve"> dana </w:t>
      </w:r>
      <w:r w:rsidR="000E1961">
        <w:t>2</w:t>
      </w:r>
      <w:r w:rsidR="00B836A5">
        <w:t>9</w:t>
      </w:r>
      <w:r>
        <w:t xml:space="preserve">. </w:t>
      </w:r>
      <w:r w:rsidR="00B836A5">
        <w:t>studenog</w:t>
      </w:r>
      <w:r w:rsidR="00AE76C0">
        <w:t xml:space="preserve"> </w:t>
      </w:r>
      <w:r>
        <w:t>201</w:t>
      </w:r>
      <w:r w:rsidR="00C44A3C">
        <w:t>6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B836A5" w:rsidR="00ED238B" w:rsidRPr="00B836A5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dužnikom </w:t>
      </w:r>
      <w:r w:rsidR="000E1961" w:rsidRPr="000E1961">
        <w:rPr>
          <w:bCs/>
        </w:rPr>
        <w:t>M.D.-PROFIL d.o.o. za graditeljstvo, trgovinu i usluge u stečaju, Đakovo, Industrijska Zona bb, MBS 030032243, OIB 55786870275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B836A5">
        <w:rPr>
          <w:bCs/>
        </w:rPr>
        <w:t>n</w:t>
      </w:r>
      <w:r w:rsidR="00171F72">
        <w:rPr>
          <w:bCs/>
        </w:rPr>
        <w:t>in</w:t>
      </w:r>
      <w:r w:rsidR="00B836A5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ED238B">
        <w:t xml:space="preserve">u zk.ul.br. </w:t>
      </w:r>
      <w:r w:rsidR="00B836A5" w:rsidRPr="00A84E4F">
        <w:rPr>
          <w:kern w:val="1"/>
          <w:lang w:eastAsia="ar-SA"/>
        </w:rPr>
        <w:t>5566, k.o. Resnik, kč.br. 1308/1, u naravi zgrada Slavonska avenija br. 17 i dvorište, ukupne površine 16406 m</w:t>
      </w:r>
      <w:r w:rsidR="00B836A5" w:rsidRPr="00A84E4F">
        <w:rPr>
          <w:kern w:val="1"/>
          <w:vertAlign w:val="superscript"/>
          <w:lang w:eastAsia="ar-SA"/>
        </w:rPr>
        <w:t>2</w:t>
      </w:r>
    </w:p>
    <w:p w:rsidRDefault="00B836A5" w:rsidP="00B836A5" w:rsidR="00B836A5" w:rsidRPr="00D87D8A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8D15B9" w:rsidP="00E35B41" w:rsidR="00656B83" w:rsidRPr="00AE76C0">
      <w:pPr>
        <w:jc w:val="center"/>
      </w:pPr>
      <w:r>
        <w:t>8</w:t>
      </w:r>
      <w:r w:rsidR="00656B83" w:rsidRPr="00AE76C0">
        <w:t xml:space="preserve">. </w:t>
      </w:r>
      <w:r>
        <w:t>prosinc</w:t>
      </w:r>
      <w:r w:rsidR="00ED238B">
        <w:t>a</w:t>
      </w:r>
      <w:r w:rsidR="00656B83" w:rsidRPr="00AE76C0">
        <w:t xml:space="preserve"> 20</w:t>
      </w:r>
      <w:r w:rsidR="00810854" w:rsidRPr="00AE76C0">
        <w:t>1</w:t>
      </w:r>
      <w:r w:rsidR="00E04B51">
        <w:t>6</w:t>
      </w:r>
      <w:r w:rsidR="00656B83" w:rsidRPr="00AE76C0">
        <w:t xml:space="preserve">. godine u </w:t>
      </w:r>
      <w:r>
        <w:t>10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8D15B9" w:rsidP="00806009" w:rsidR="008D15B9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 d.o.o. Zagreb</w:t>
      </w:r>
    </w:p>
    <w:p w:rsidRDefault="00111B63" w:rsidP="00111B63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PRIVREDNA</w:t>
      </w:r>
      <w:r w:rsidR="007367A7">
        <w:rPr>
          <w:bCs/>
        </w:rPr>
        <w:t xml:space="preserve"> BANKA </w:t>
      </w:r>
      <w:r>
        <w:rPr>
          <w:bCs/>
        </w:rPr>
        <w:t xml:space="preserve">ZAGREB </w:t>
      </w:r>
      <w:r w:rsidR="007367A7">
        <w:rPr>
          <w:bCs/>
        </w:rPr>
        <w:t>d.d. Zagreb</w:t>
      </w:r>
      <w:r w:rsidR="008D15B9">
        <w:rPr>
          <w:bCs/>
        </w:rPr>
        <w:t xml:space="preserve"> i</w:t>
      </w:r>
    </w:p>
    <w:p w:rsidRDefault="008D15B9" w:rsidP="00111B63" w:rsidR="008D15B9" w:rsidRPr="00111B6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</w:t>
      </w:r>
    </w:p>
    <w:p w:rsidRDefault="008F5CC9" w:rsidP="00656B83" w:rsidR="008F5CC9">
      <w:pPr>
        <w:jc w:val="both"/>
        <w:rPr>
          <w:bCs/>
        </w:rPr>
      </w:pPr>
    </w:p>
    <w:p w:rsidRDefault="00656B83" w:rsidP="00111B63" w:rsidR="00E35B41" w:rsidRPr="00111B6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F61494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F61494">
        <w:rPr>
          <w:bCs/>
        </w:rPr>
        <w:t>u</w:t>
      </w:r>
      <w:r w:rsidR="006A0C2A">
        <w:rPr>
          <w:bCs/>
        </w:rPr>
        <w:t xml:space="preserve"> na zakazano ročište, nj</w:t>
      </w:r>
      <w:r w:rsidR="00F61494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11B63">
        <w:rPr>
          <w:bCs/>
        </w:rPr>
        <w:t xml:space="preserve"> njezinu visinu i red namirenja.</w:t>
      </w:r>
    </w:p>
    <w:p w:rsidRDefault="00271ABD" w:rsidR="00271ABD">
      <w:pPr>
        <w:jc w:val="both"/>
      </w:pPr>
    </w:p>
    <w:p w:rsidRDefault="008D15B9" w:rsidR="008D15B9">
      <w:pPr>
        <w:jc w:val="both"/>
      </w:pPr>
    </w:p>
    <w:p w:rsidRDefault="008D15B9" w:rsidR="008D15B9">
      <w:pPr>
        <w:jc w:val="both"/>
      </w:pPr>
    </w:p>
    <w:p w:rsidRDefault="008D15B9" w:rsidR="008D15B9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 xml:space="preserve">U stečajnom postupku nad </w:t>
      </w:r>
      <w:r w:rsidR="00FC6E43" w:rsidRPr="00FC6E43">
        <w:t>M.D.-PROFIL d.o.o. za graditeljstvo, trgovinu i usluge u stečaju, Đakovo, Industrijska Zona bb</w:t>
      </w:r>
      <w:r w:rsidR="00271ABD">
        <w:t xml:space="preserve">, na održanoj usmenoj javnoj dražbi </w:t>
      </w:r>
      <w:r w:rsidR="00FC6E43">
        <w:t xml:space="preserve">dana </w:t>
      </w:r>
      <w:r w:rsidR="00281E7A">
        <w:t>11</w:t>
      </w:r>
      <w:r w:rsidR="00FC6E43">
        <w:t>.</w:t>
      </w:r>
      <w:r w:rsidR="00281E7A">
        <w:t>10</w:t>
      </w:r>
      <w:r w:rsidR="00FC6E43">
        <w:t xml:space="preserve">.2016. </w:t>
      </w:r>
      <w:r w:rsidR="00271ABD">
        <w:t>unovčen</w:t>
      </w:r>
      <w:r w:rsidR="00281E7A">
        <w:t>a</w:t>
      </w:r>
      <w:r w:rsidR="00271ABD">
        <w:t xml:space="preserve"> </w:t>
      </w:r>
      <w:r w:rsidR="00281E7A">
        <w:t>je</w:t>
      </w:r>
      <w:r w:rsidR="00271ABD">
        <w:t xml:space="preserve"> predmetn</w:t>
      </w:r>
      <w:r w:rsidR="00281E7A">
        <w:t>a</w:t>
      </w:r>
      <w:r w:rsidR="00271ABD">
        <w:t xml:space="preserve"> nekretnin</w:t>
      </w:r>
      <w:r w:rsidR="00281E7A">
        <w:t>a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863698">
        <w:t>je</w:t>
      </w:r>
      <w:r>
        <w:t xml:space="preserve"> rješenj</w:t>
      </w:r>
      <w:r w:rsidR="00863698">
        <w:t>e</w:t>
      </w:r>
      <w:r>
        <w:t xml:space="preserve"> o dosudi predmetn</w:t>
      </w:r>
      <w:r w:rsidR="00281E7A">
        <w:t>e</w:t>
      </w:r>
      <w:r>
        <w:t xml:space="preserve"> nekretnin</w:t>
      </w:r>
      <w:r w:rsidR="00281E7A">
        <w:t>e</w:t>
      </w:r>
      <w:r>
        <w:t xml:space="preserve"> kupcu postal</w:t>
      </w:r>
      <w:r w:rsidR="00863698">
        <w:t>o</w:t>
      </w:r>
      <w:r>
        <w:t xml:space="preserve"> pravomoćn</w:t>
      </w:r>
      <w:r w:rsidR="00863698">
        <w:t>o</w:t>
      </w:r>
      <w:r>
        <w:t xml:space="preserve"> i donijet zaključ</w:t>
      </w:r>
      <w:r w:rsidR="00863698">
        <w:t>a</w:t>
      </w:r>
      <w:r w:rsidR="00111B63">
        <w:t>k</w:t>
      </w:r>
      <w:r>
        <w:t xml:space="preserve"> o predaji iste kupcu, temeljem čl. 124. st. 1. i 2. OZ-a zakazano je ročište za diobu, na kojem se pozvani vjerovni</w:t>
      </w:r>
      <w:r w:rsidR="00281E7A">
        <w:t>ci</w:t>
      </w:r>
      <w:r>
        <w:t xml:space="preserve"> mo</w:t>
      </w:r>
      <w:r w:rsidR="00281E7A">
        <w:t>gu</w:t>
      </w:r>
      <w:r>
        <w:t xml:space="preserve"> očitovati o tražbini, njezinoj visini i redu namirenja na unovčen</w:t>
      </w:r>
      <w:r w:rsidR="00281E7A">
        <w:t>oj</w:t>
      </w:r>
      <w:r>
        <w:t xml:space="preserve"> nekretnin</w:t>
      </w:r>
      <w:r w:rsidR="00281E7A">
        <w:t>i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0B2424" w:rsidR="00141488" w:rsidRPr="00AE76C0">
      <w:pPr>
        <w:pStyle w:val="Tijeloteksta"/>
        <w:jc w:val="center"/>
      </w:pPr>
      <w:r w:rsidRPr="00AE76C0">
        <w:t xml:space="preserve">U Osijeku </w:t>
      </w:r>
      <w:r w:rsidR="003F5B82">
        <w:t>2</w:t>
      </w:r>
      <w:r w:rsidR="00281E7A">
        <w:t>9</w:t>
      </w:r>
      <w:r w:rsidRPr="00AE76C0">
        <w:t xml:space="preserve">. </w:t>
      </w:r>
      <w:r w:rsidR="00281E7A">
        <w:t>studenog</w:t>
      </w:r>
      <w:r w:rsidRPr="00AE76C0">
        <w:t xml:space="preserve"> 20</w:t>
      </w:r>
      <w:r w:rsidR="00810854" w:rsidRPr="00AE76C0">
        <w:t>1</w:t>
      </w:r>
      <w:r w:rsidR="005D3ED8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3F5B82" w:rsidP="005D3ED8" w:rsidR="003F5B82">
      <w:pPr>
        <w:numPr>
          <w:ilvl w:val="0"/>
          <w:numId w:val="35"/>
        </w:numPr>
        <w:jc w:val="both"/>
      </w:pPr>
      <w:r>
        <w:rPr>
          <w:bCs/>
        </w:rPr>
        <w:t>PRIVREDNA BANKA ZAGREB d.d. Zagreb</w:t>
      </w:r>
      <w:r w:rsidRPr="00843682">
        <w:t xml:space="preserve"> </w:t>
      </w:r>
      <w:r w:rsidR="007E4F11">
        <w:t>po Josipu Jelić odvjetniku u Slavonskom Brodu</w:t>
      </w:r>
    </w:p>
    <w:p w:rsidRDefault="00281E7A" w:rsidP="00230FA5" w:rsidR="00281E7A" w:rsidRPr="00230FA5">
      <w:pPr>
        <w:numPr>
          <w:ilvl w:val="0"/>
          <w:numId w:val="35"/>
        </w:numPr>
        <w:jc w:val="both"/>
      </w:pPr>
      <w:r w:rsidRPr="00230FA5">
        <w:rPr>
          <w:bCs/>
        </w:rPr>
        <w:t>B2 KAPITAL d.o.o. Zagreb</w:t>
      </w:r>
      <w:r w:rsidR="00230FA5">
        <w:rPr>
          <w:bCs/>
        </w:rPr>
        <w:t xml:space="preserve"> </w:t>
      </w:r>
    </w:p>
    <w:p w:rsidRDefault="00230FA5" w:rsidP="005D3ED8" w:rsidR="00281E7A">
      <w:pPr>
        <w:numPr>
          <w:ilvl w:val="0"/>
          <w:numId w:val="35"/>
        </w:numPr>
        <w:jc w:val="both"/>
      </w:pPr>
      <w:r>
        <w:t>ŽDO GUO Osijek</w:t>
      </w:r>
    </w:p>
    <w:p w:rsidRDefault="00843682" w:rsidP="005D3ED8" w:rsidR="00843682" w:rsidRPr="0084368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672" w:rsidR="00E27672">
      <w:r>
        <w:separator/>
      </w:r>
    </w:p>
  </w:endnote>
  <w:endnote w:id="0" w:type="continuationSeparator">
    <w:p w:rsidRDefault="00E27672" w:rsidR="00E27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672" w:rsidR="00E27672">
      <w:r>
        <w:separator/>
      </w:r>
    </w:p>
  </w:footnote>
  <w:footnote w:id="0" w:type="continuationSeparator">
    <w:p w:rsidRDefault="00E27672" w:rsidR="00E27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0E1961" w:rsidRPr="000E1961">
      <w:t>14 St-239/14-</w:t>
    </w:r>
    <w:r w:rsidR="00B836A5">
      <w:t>34</w:t>
    </w:r>
    <w:r w:rsidR="002C02D0">
      <w:t>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A81ED8"/>
    <w:multiLevelType w:val="hybridMultilevel"/>
    <w:tmpl w:val="0A20B254"/>
    <w:lvl w:tplc="10C82504" w:ilvl="0">
      <w:numFmt w:val="bullet"/>
      <w:lvlText w:val="-"/>
      <w:lvlJc w:val="left"/>
      <w:pPr>
        <w:ind w:hanging="360" w:left="21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6"/>
  </w:num>
  <w:num w:numId="3">
    <w:abstractNumId w:val="41"/>
  </w:num>
  <w:num w:numId="4">
    <w:abstractNumId w:val="21"/>
  </w:num>
  <w:num w:numId="5">
    <w:abstractNumId w:val="39"/>
  </w:num>
  <w:num w:numId="6">
    <w:abstractNumId w:val="28"/>
  </w:num>
  <w:num w:numId="7">
    <w:abstractNumId w:val="19"/>
  </w:num>
  <w:num w:numId="8">
    <w:abstractNumId w:val="37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6"/>
  </w:num>
  <w:num w:numId="16">
    <w:abstractNumId w:val="31"/>
  </w:num>
  <w:num w:numId="17">
    <w:abstractNumId w:val="9"/>
  </w:num>
  <w:num w:numId="18">
    <w:abstractNumId w:val="29"/>
  </w:num>
  <w:num w:numId="19">
    <w:abstractNumId w:val="6"/>
  </w:num>
  <w:num w:numId="20">
    <w:abstractNumId w:val="25"/>
  </w:num>
  <w:num w:numId="21">
    <w:abstractNumId w:val="33"/>
  </w:num>
  <w:num w:numId="22">
    <w:abstractNumId w:val="43"/>
  </w:num>
  <w:num w:numId="23">
    <w:abstractNumId w:val="38"/>
  </w:num>
  <w:num w:numId="24">
    <w:abstractNumId w:val="5"/>
  </w:num>
  <w:num w:numId="25">
    <w:abstractNumId w:val="27"/>
  </w:num>
  <w:num w:numId="26">
    <w:abstractNumId w:val="42"/>
  </w:num>
  <w:num w:numId="27">
    <w:abstractNumId w:val="13"/>
  </w:num>
  <w:num w:numId="28">
    <w:abstractNumId w:val="34"/>
  </w:num>
  <w:num w:numId="29">
    <w:abstractNumId w:val="10"/>
  </w:num>
  <w:num w:numId="30">
    <w:abstractNumId w:val="30"/>
  </w:num>
  <w:num w:numId="31">
    <w:abstractNumId w:val="40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D306D"/>
    <w:rsid w:val="000E1961"/>
    <w:rsid w:val="00101B99"/>
    <w:rsid w:val="00111B63"/>
    <w:rsid w:val="00141488"/>
    <w:rsid w:val="0016200E"/>
    <w:rsid w:val="001640DF"/>
    <w:rsid w:val="00171F72"/>
    <w:rsid w:val="00197B14"/>
    <w:rsid w:val="001A5A8C"/>
    <w:rsid w:val="001C0E77"/>
    <w:rsid w:val="001D7294"/>
    <w:rsid w:val="001E7857"/>
    <w:rsid w:val="001E7E20"/>
    <w:rsid w:val="001F2299"/>
    <w:rsid w:val="00230FA5"/>
    <w:rsid w:val="0023469F"/>
    <w:rsid w:val="00236AC1"/>
    <w:rsid w:val="00271ABD"/>
    <w:rsid w:val="0028022C"/>
    <w:rsid w:val="00281E7A"/>
    <w:rsid w:val="002B036B"/>
    <w:rsid w:val="002B3CF8"/>
    <w:rsid w:val="002C02D0"/>
    <w:rsid w:val="002E654A"/>
    <w:rsid w:val="002E6B79"/>
    <w:rsid w:val="00303F56"/>
    <w:rsid w:val="00326063"/>
    <w:rsid w:val="003319BB"/>
    <w:rsid w:val="00351BD2"/>
    <w:rsid w:val="003839D0"/>
    <w:rsid w:val="003A3DE3"/>
    <w:rsid w:val="003C1AA8"/>
    <w:rsid w:val="003E2A18"/>
    <w:rsid w:val="003E6543"/>
    <w:rsid w:val="003F1221"/>
    <w:rsid w:val="003F5B82"/>
    <w:rsid w:val="00413FA9"/>
    <w:rsid w:val="004246E1"/>
    <w:rsid w:val="00435BB5"/>
    <w:rsid w:val="004910B6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F5811"/>
    <w:rsid w:val="006050CF"/>
    <w:rsid w:val="00637D06"/>
    <w:rsid w:val="00656B83"/>
    <w:rsid w:val="00687144"/>
    <w:rsid w:val="006A0C2A"/>
    <w:rsid w:val="006C3C6E"/>
    <w:rsid w:val="006C6F02"/>
    <w:rsid w:val="006D310F"/>
    <w:rsid w:val="006F1DC1"/>
    <w:rsid w:val="006F42F5"/>
    <w:rsid w:val="0070496D"/>
    <w:rsid w:val="007112F3"/>
    <w:rsid w:val="007251E8"/>
    <w:rsid w:val="007367A7"/>
    <w:rsid w:val="007578D3"/>
    <w:rsid w:val="00773512"/>
    <w:rsid w:val="00776492"/>
    <w:rsid w:val="007A1CA2"/>
    <w:rsid w:val="007A44F4"/>
    <w:rsid w:val="007C25B3"/>
    <w:rsid w:val="007D4D74"/>
    <w:rsid w:val="007E4F11"/>
    <w:rsid w:val="00803127"/>
    <w:rsid w:val="00806009"/>
    <w:rsid w:val="00810854"/>
    <w:rsid w:val="00834029"/>
    <w:rsid w:val="00843682"/>
    <w:rsid w:val="00863698"/>
    <w:rsid w:val="00880CF7"/>
    <w:rsid w:val="00891062"/>
    <w:rsid w:val="008B4332"/>
    <w:rsid w:val="008C3721"/>
    <w:rsid w:val="008D15B9"/>
    <w:rsid w:val="008D651C"/>
    <w:rsid w:val="008F5CC9"/>
    <w:rsid w:val="00921E71"/>
    <w:rsid w:val="009A009C"/>
    <w:rsid w:val="009B3513"/>
    <w:rsid w:val="00A10E6E"/>
    <w:rsid w:val="00A30DA4"/>
    <w:rsid w:val="00A42CD3"/>
    <w:rsid w:val="00AB2B0D"/>
    <w:rsid w:val="00AB6D08"/>
    <w:rsid w:val="00AE48DA"/>
    <w:rsid w:val="00AE57DF"/>
    <w:rsid w:val="00AE76C0"/>
    <w:rsid w:val="00AF1248"/>
    <w:rsid w:val="00B01A59"/>
    <w:rsid w:val="00B252D3"/>
    <w:rsid w:val="00B54D16"/>
    <w:rsid w:val="00B836A5"/>
    <w:rsid w:val="00B9048E"/>
    <w:rsid w:val="00BA7C7B"/>
    <w:rsid w:val="00C16970"/>
    <w:rsid w:val="00C21D42"/>
    <w:rsid w:val="00C23AE0"/>
    <w:rsid w:val="00C441E0"/>
    <w:rsid w:val="00C44911"/>
    <w:rsid w:val="00C44A3C"/>
    <w:rsid w:val="00C638B2"/>
    <w:rsid w:val="00C74DB0"/>
    <w:rsid w:val="00C9309C"/>
    <w:rsid w:val="00D25720"/>
    <w:rsid w:val="00D52175"/>
    <w:rsid w:val="00D53B86"/>
    <w:rsid w:val="00D72A8B"/>
    <w:rsid w:val="00D87D8A"/>
    <w:rsid w:val="00D9000D"/>
    <w:rsid w:val="00DB3622"/>
    <w:rsid w:val="00DB576F"/>
    <w:rsid w:val="00DE7088"/>
    <w:rsid w:val="00E04B51"/>
    <w:rsid w:val="00E17DEB"/>
    <w:rsid w:val="00E27672"/>
    <w:rsid w:val="00E35B41"/>
    <w:rsid w:val="00E50025"/>
    <w:rsid w:val="00E550D7"/>
    <w:rsid w:val="00E93865"/>
    <w:rsid w:val="00E96471"/>
    <w:rsid w:val="00EA3785"/>
    <w:rsid w:val="00EC18DA"/>
    <w:rsid w:val="00ED238B"/>
    <w:rsid w:val="00EE2A24"/>
    <w:rsid w:val="00EF61D1"/>
    <w:rsid w:val="00F35ADA"/>
    <w:rsid w:val="00F54578"/>
    <w:rsid w:val="00F55B68"/>
    <w:rsid w:val="00F61494"/>
    <w:rsid w:val="00F66223"/>
    <w:rsid w:val="00F73875"/>
    <w:rsid w:val="00FC481D"/>
    <w:rsid w:val="00FC6E43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4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D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D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D1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D1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4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D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D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D1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D1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91B35-9306-4DB4-BBCF-261361A3C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348</properties:Words>
  <properties:Characters>1863</properties:Characters>
  <properties:Lines>72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2016-11-29T13:22:00Z</dcterms:created>
  <dc:creator>banka</dc:creator>
  <cp:lastModifiedBy>Elizabeta Đeke</cp:lastModifiedBy>
  <cp:lastPrinted>2016-11-29T13:07:00Z</cp:lastPrinted>
  <dcterms:modified xmlns:xsi="http://www.w3.org/2001/XMLSchema-instance" xsi:type="dcterms:W3CDTF">2016-11-29T13:23:00Z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